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3301DF" w14:textId="77777777" w:rsidR="00AA61A2" w:rsidRDefault="00AA61A2" w:rsidP="00AA61A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0" behindDoc="1" locked="0" layoutInCell="1" allowOverlap="1" wp14:anchorId="04DFF69B" wp14:editId="1F0451A2">
                <wp:simplePos x="0" y="0"/>
                <wp:positionH relativeFrom="page">
                  <wp:align>left</wp:align>
                </wp:positionH>
                <wp:positionV relativeFrom="page">
                  <wp:align>top</wp:align>
                </wp:positionV>
                <wp:extent cx="7559040" cy="6334760"/>
                <wp:effectExtent l="0" t="0" r="3810" b="889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78"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88" name="Group 5"/>
                        <wpg:cNvGrpSpPr>
                          <a:grpSpLocks/>
                        </wpg:cNvGrpSpPr>
                        <wpg:grpSpPr bwMode="auto">
                          <a:xfrm>
                            <a:off x="1281" y="853"/>
                            <a:ext cx="171" cy="171"/>
                            <a:chOff x="1281" y="853"/>
                            <a:chExt cx="171" cy="171"/>
                          </a:xfrm>
                        </wpg:grpSpPr>
                        <wps:wsp>
                          <wps:cNvPr id="8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 name="Group 7"/>
                        <wpg:cNvGrpSpPr>
                          <a:grpSpLocks/>
                        </wpg:cNvGrpSpPr>
                        <wpg:grpSpPr bwMode="auto">
                          <a:xfrm>
                            <a:off x="1281" y="1069"/>
                            <a:ext cx="171" cy="171"/>
                            <a:chOff x="1281" y="1069"/>
                            <a:chExt cx="171" cy="171"/>
                          </a:xfrm>
                        </wpg:grpSpPr>
                        <wps:wsp>
                          <wps:cNvPr id="9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 name="Group 9"/>
                        <wpg:cNvGrpSpPr>
                          <a:grpSpLocks/>
                        </wpg:cNvGrpSpPr>
                        <wpg:grpSpPr bwMode="auto">
                          <a:xfrm>
                            <a:off x="1281" y="1285"/>
                            <a:ext cx="171" cy="171"/>
                            <a:chOff x="1281" y="1285"/>
                            <a:chExt cx="171" cy="171"/>
                          </a:xfrm>
                        </wpg:grpSpPr>
                        <wps:wsp>
                          <wps:cNvPr id="9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11"/>
                        <wpg:cNvGrpSpPr>
                          <a:grpSpLocks/>
                        </wpg:cNvGrpSpPr>
                        <wpg:grpSpPr bwMode="auto">
                          <a:xfrm>
                            <a:off x="1066" y="1069"/>
                            <a:ext cx="171" cy="171"/>
                            <a:chOff x="1066" y="1069"/>
                            <a:chExt cx="171" cy="171"/>
                          </a:xfrm>
                        </wpg:grpSpPr>
                        <wps:wsp>
                          <wps:cNvPr id="9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 name="Group 13"/>
                        <wpg:cNvGrpSpPr>
                          <a:grpSpLocks/>
                        </wpg:cNvGrpSpPr>
                        <wpg:grpSpPr bwMode="auto">
                          <a:xfrm>
                            <a:off x="1066" y="1285"/>
                            <a:ext cx="171" cy="171"/>
                            <a:chOff x="1066" y="1285"/>
                            <a:chExt cx="171" cy="171"/>
                          </a:xfrm>
                        </wpg:grpSpPr>
                        <wps:wsp>
                          <wps:cNvPr id="9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15"/>
                        <wpg:cNvGrpSpPr>
                          <a:grpSpLocks/>
                        </wpg:cNvGrpSpPr>
                        <wpg:grpSpPr bwMode="auto">
                          <a:xfrm>
                            <a:off x="850" y="1285"/>
                            <a:ext cx="171" cy="171"/>
                            <a:chOff x="850" y="1285"/>
                            <a:chExt cx="171" cy="171"/>
                          </a:xfrm>
                        </wpg:grpSpPr>
                        <wps:wsp>
                          <wps:cNvPr id="9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7"/>
                        <wpg:cNvGrpSpPr>
                          <a:grpSpLocks/>
                        </wpg:cNvGrpSpPr>
                        <wpg:grpSpPr bwMode="auto">
                          <a:xfrm>
                            <a:off x="1553" y="853"/>
                            <a:ext cx="378" cy="603"/>
                            <a:chOff x="1553" y="853"/>
                            <a:chExt cx="378" cy="603"/>
                          </a:xfrm>
                        </wpg:grpSpPr>
                        <wps:wsp>
                          <wps:cNvPr id="10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9"/>
                        <wpg:cNvGrpSpPr>
                          <a:grpSpLocks/>
                        </wpg:cNvGrpSpPr>
                        <wpg:grpSpPr bwMode="auto">
                          <a:xfrm>
                            <a:off x="1628" y="923"/>
                            <a:ext cx="337" cy="220"/>
                            <a:chOff x="1628" y="923"/>
                            <a:chExt cx="337" cy="220"/>
                          </a:xfrm>
                        </wpg:grpSpPr>
                        <wps:wsp>
                          <wps:cNvPr id="10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1"/>
                        <wpg:cNvGrpSpPr>
                          <a:grpSpLocks/>
                        </wpg:cNvGrpSpPr>
                        <wpg:grpSpPr bwMode="auto">
                          <a:xfrm>
                            <a:off x="2025" y="853"/>
                            <a:ext cx="425" cy="603"/>
                            <a:chOff x="2025" y="853"/>
                            <a:chExt cx="425" cy="603"/>
                          </a:xfrm>
                        </wpg:grpSpPr>
                        <wps:wsp>
                          <wps:cNvPr id="10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
                        <wpg:cNvGrpSpPr>
                          <a:grpSpLocks/>
                        </wpg:cNvGrpSpPr>
                        <wpg:grpSpPr bwMode="auto">
                          <a:xfrm>
                            <a:off x="2565" y="853"/>
                            <a:ext cx="2" cy="603"/>
                            <a:chOff x="2565" y="853"/>
                            <a:chExt cx="2" cy="603"/>
                          </a:xfrm>
                        </wpg:grpSpPr>
                        <wps:wsp>
                          <wps:cNvPr id="10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14AC8D" id="Group 77" o:spid="_x0000_s1026" style="position:absolute;margin-left:0;margin-top:0;width:595.2pt;height:498.8pt;z-index:-251658240;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kzzTXfZgdSaAH0Vmal4hsNJ2/a7yG3yc&#10;AOec/Sio54rqZupCLs2adFFFW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x3&#10;2so45zUE96lrC0sskccYGSznAH40BsTuxUj0pvm4BLEKo7mvPvEnxo0TSXeK3lF1coDgDha8n8Qf&#10;F3V9fZlgkKxHoEyEH4965J4mEdtTy6+Y0KGl7vyPftW8babpIbzLhHcfwIea8w8XfGO4kSSKwYRA&#10;8ZjPP4ntXmMc97eDfNMwU9W3EL/Pn/PFXY7P92JGIiXoJZyQP+Ar1NefPEVami0R5NXMataNoaGL&#10;qd3q2sTGWWR8k5ySTn8TRXRjTMIshjSKI8LNeEoG9lUfz9qK5uRnjvDyk7ts+p6KKK+kP0I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PPDAAAA2wAAAA8AAABkcnMvZG93bnJldi54bWxET11rwjAUfRf2H8Id7EU0dRtTOtOik0EH&#10;gzEr6OOluaZlzU1pMq3/3jwIPh7O9zIfbCtO1PvGsYLZNAFBXDndsFGwKz8nCxA+IGtsHZOCC3nI&#10;s4fRElPtzvxLp20wIoawT1FBHUKXSumrmiz6qeuII3d0vcUQYW+k7vEcw20rn5PkTVpsODbU2NFH&#10;TdXf9t8qeDVf4xfDRVFuyv33of1Zb8rjWqmnx2H1DiLQEO7im7vQCuZxbPwSf4DMr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wk888MAAADbAAAADwAAAAAAAAAAAAAAAACf&#10;AgAAZHJzL2Rvd25yZXYueG1sUEsFBgAAAAAEAAQA9wAAAI8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YgufDAAAA2wAAAA8AAABkcnMvZG93bnJldi54bWxEj0FrwkAUhO9C/8PyCt7Mpj3YNroJ0qJ4&#10;NUpbb4/scxPcfRuyq8Z/3y0Uehxm5htmWY3OiisNofOs4CnLQRA3XndsFBz269kriBCRNVrPpOBO&#10;AaryYbLEQvsb7+haRyMShEOBCtoY+0LK0LTkMGS+J07eyQ8OY5KDkXrAW4I7K5/zfC4ddpwWWuzp&#10;vaXmXF+cAm19bo8bX+/W3x9f+83dhOOnUWr6OK4WICKN8T/8195qBS9v8Psl/QBZ/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JiC58MAAADb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3gr8UA&#10;AADbAAAADwAAAGRycy9kb3ducmV2LnhtbESPS2sCQRCE74L/YeiAN3c2go9sHEVDFA+CiSaH3Jqd&#10;3ofu9Cw7o67/3hGEHIvq+qprOm9NJS7UuNKygtcoBkGcWl1yruDnsOpPQDiPrLGyTApu5GA+63am&#10;mGh75W+67H0uAoRdggoK7+tESpcWZNBFtiYOXmYbgz7IJpe6wWuAm0oO4ngkDZYcGgqs6aOg9LQ/&#10;m/AGn7fjL3n4HK6X+Jcdd3LzO8yU6r20i3cQnlr/f/xMb7SCyRs8tgQA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eCvxQAAANsAAAAPAAAAAAAAAAAAAAAAAJgCAABkcnMv&#10;ZG93bnJldi54bWxQSwUGAAAAAAQABAD1AAAAigM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QyMQA&#10;AADbAAAADwAAAGRycy9kb3ducmV2LnhtbESPQWvCQBSE7wX/w/KE3uomPRSbuglFLehFqAr1+My+&#10;ZFOzb0N2jfHfdwuFHoeZ+YZZFKNtxUC9bxwrSGcJCOLS6YZrBcfDx9MchA/IGlvHpOBOHop88rDA&#10;TLsbf9KwD7WIEPYZKjAhdJmUvjRk0c9cRxy9yvUWQ5R9LXWPtwi3rXxOkhdpseG4YLCjpaHysr9a&#10;BedvU5Wn1S6V1forGbanjb2enVKP0/H9DUSgMfyH/9obreA1hd8v8Qf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rEMjEAAAA2w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VDsYA&#10;AADbAAAADwAAAGRycy9kb3ducmV2LnhtbESPQWvCQBSE74X+h+UVeim6aUtFo6uUtoqIB6MePD6y&#10;zySafRt21xj/vVso9DjMzDfMZNaZWrTkfGVZwWs/AUGcW11xoWC/m/eGIHxA1lhbJgU38jCbPj5M&#10;MNX2yhm121CICGGfooIyhCaV0uclGfR92xBH72idwRClK6R2eI1wU8u3JBlIgxXHhRIb+iopP28v&#10;RsFH5uu5O2xe2u/T+mfRjHB5u6yUen7qPscgAnXhP/zXXmoFo3f4/RJ/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aVDsYAAADbAAAADwAAAAAAAAAAAAAAAACYAgAAZHJz&#10;L2Rvd25yZXYueG1sUEsFBgAAAAAEAAQA9QAAAIsD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l8d8UA&#10;AADbAAAADwAAAGRycy9kb3ducmV2LnhtbESPS2sCQRCE7wH/w9CCtzhrYKOujqJBxUMg8XXw1uz0&#10;PnSnZ9kZdfPvM0Igx6K6vuqazltTiTs1rrSsYNCPQBCnVpecKzge1q8jEM4ja6wsk4IfcjCfdV6m&#10;mGj74B3d9z4XAcIuQQWF93UipUsLMuj6tiYOXmYbgz7IJpe6wUeAm0q+RdG7NFhyaCiwpo+C0uv+&#10;ZsIbfPscfsvDKt4s8ZxdvuT2FGdK9brtYgLCU+v/j//SW61gHMNzSwC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CXx3xQAAANsAAAAPAAAAAAAAAAAAAAAAAJgCAABkcnMv&#10;ZG93bnJldi54bWxQSwUGAAAAAAQABAD1AAAAigM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4tJ8UA&#10;AADbAAAADwAAAGRycy9kb3ducmV2LnhtbESPQWvCQBSE74X+h+UVvNWNHtSmWaW0CnoRagv1+JJ9&#10;yabNvg3ZNcZ/7xYEj8PMfMNkq8E2oqfO144VTMYJCOLC6ZorBd9fm+cFCB+QNTaOScGFPKyWjw8Z&#10;ptqd+ZP6Q6hEhLBPUYEJoU2l9IUhi37sWuLola6zGKLsKqk7PEe4beQ0SWbSYs1xwWBL74aKv8PJ&#10;Ksh/TVkcP/YTWa5/kn533NpT7pQaPQ1vryACDeEevrW3WsHLHP6/x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i0n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2csYA&#10;AADbAAAADwAAAGRycy9kb3ducmV2LnhtbESPT2vCQBDF74LfYRmhN91UiG1SV2mlLR4EW20PvQ3Z&#10;yR/NzobsRuO3dwuCx8eb93vz5sve1OJErassK3icRCCIM6srLhT87D/GzyCcR9ZYWyYFF3KwXAwH&#10;c0y1PfM3nXa+EAHCLkUFpfdNKqXLSjLoJrYhDl5uW4M+yLaQusVzgJtaTqNoJg1WHBpKbGhVUnbc&#10;dSa8wd3m6Uvu3+PPN/zLD1u5/o1zpR5G/esLCE+9vx/f0mutIEngf0sA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R2csYAAADb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f8MAA&#10;AADcAAAADwAAAGRycy9kb3ducmV2LnhtbERP32vCMBB+H/g/hBvsbU2dIKMaZXRs7EnQFZ+P5NaU&#10;NZfaZG3nX28Ewbf7+H7eeju5VgzUh8azgnmWgyDW3jRcK6i+P55fQYSIbLD1TAr+KcB2M3tYY2H8&#10;yHsaDrEWKYRDgQpsjF0hZdCWHIbMd8SJ+/G9w5hgX0vT45jCXStf8nwpHTacGix2VFrSv4c/p+B0&#10;RpaN05+78l2THcKiOrqFUk+P09sKRKQp3sU395dJ8/M5XJ9JF8j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jOf8MAAAADcAAAADwAAAAAAAAAAAAAAAACYAgAAZHJzL2Rvd25y&#10;ZXYueG1sUEsFBgAAAAAEAAQA9QAAAIUD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MI5MIA&#10;AADcAAAADwAAAGRycy9kb3ducmV2LnhtbERPS2sCMRC+C/6HMEJvmmhhqVujiGLpTXyUXofN7INu&#10;Jssm7m77640g9DYf33NWm8HWoqPWV441zGcKBHHmTMWFhuvlMH0D4QOywdoxafglD5v1eLTC1Lie&#10;T9SdQyFiCPsUNZQhNKmUPivJop+5hjhyuWsthgjbQpoW+xhua7lQKpEWK44NJTa0Kyn7Od+shpDv&#10;j93FLP/6j+ZULNV3cvjKE61fJsP2HUSgIfyLn+5PE+erV3g8Ey+Q6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4wjkwgAAANwAAAAPAAAAAAAAAAAAAAAAAJgCAABkcnMvZG93&#10;bnJldi54bWxQSwUGAAAAAAQABAD1AAAAhwM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86M78A&#10;AADcAAAADwAAAGRycy9kb3ducmV2LnhtbERPTYvCMBC9C/sfwix4EU3Vukg1igii11X3PjRj2t1m&#10;Epqo9d8bQdjbPN7nLNedbcSN2lA7VjAeZSCIS6drNgrOp91wDiJEZI2NY1LwoADr1UdviYV2d/6m&#10;2zEakUI4FKigitEXUoayIoth5Dxx4i6utRgTbI3ULd5TuG3kJMu+pMWaU0OFnrYVlX/Hq1Xwe5lP&#10;zr7M872Z/vjB9ZGzwYNS/c9uswARqYv/4rf7oNP8bAavZ9IFc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nzozvwAAANwAAAAPAAAAAAAAAAAAAAAAAJgCAABkcnMvZG93bnJl&#10;di54bWxQSwUGAAAAAAQABAD1AAAAhA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2kRMAA&#10;AADcAAAADwAAAGRycy9kb3ducmV2LnhtbERPTWsCMRC9F/wPYQpeSs1Wl2XZGkUKpV619j4kY3bb&#10;zSRsoq7/3ghCb/N4n7Ncj64XZxpi51nB26wAQay96dgqOHx/vtYgYkI22HsmBVeKsF5NnpbYGH/h&#10;HZ33yYocwrFBBW1KoZEy6pYcxpkPxJk7+sFhynCw0gx4yeGul/OiqKTDjnNDi4E+WtJ/+5NT8Hus&#10;54egy/LLLn7Cy+lassWtUtPncfMOItGY/sUP99bk+UUF92fyBXJ1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2kRMAAAADcAAAADwAAAAAAAAAAAAAAAACYAgAAZHJzL2Rvd25y&#10;ZXYueG1sUEsFBgAAAAAEAAQA9QAAAIU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B378A&#10;AADcAAAADwAAAGRycy9kb3ducmV2LnhtbERPTYvCMBC9C/sfwix4EU3V4ko1igii11X3PjRj2t1m&#10;Epqo9d8bQdjbPN7nLNedbcSN2lA7VjAeZSCIS6drNgrOp91wDiJEZI2NY1LwoADr1UdviYV2d/6m&#10;2zEakUI4FKigitEXUoayIoth5Dxx4i6utRgTbI3ULd5TuG3kJMtm0mLNqaFCT9uKyr/j1Sr4vcwn&#10;Z1/m+d5Mf/zg+sjZ4EGp/me3WYCI1MV/8dt90Gl+9gWvZ9IFc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AQHfvwAAANwAAAAPAAAAAAAAAAAAAAAAAJgCAABkcnMvZG93bnJl&#10;di54bWxQSwUGAAAAAAQABAD1AAAAhA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CkLcUA&#10;AADcAAAADwAAAGRycy9kb3ducmV2LnhtbESPQWvCQBCF7wX/wzJCb3WjiGjqJohY295MlPY6ZKfZ&#10;YHY2ZLea+uu7QqG3Gd773rxZ54NtxYV63zhWMJ0kIIgrpxuuFZyOL09LED4ga2wdk4If8pBno4c1&#10;ptpduaBLGWoRQ9inqMCE0KVS+sqQRT9xHXHUvlxvMcS1r6Xu8RrDbStnSbKQFhuOFwx2tDVUnctv&#10;q+C9eN3vPlYRXvrPw63YunZj5ko9jofNM4hAQ/g3/9FvOtZPVnB/Jk4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sKQtxQAAANwAAAAPAAAAAAAAAAAAAAAAAJgCAABkcnMv&#10;ZG93bnJldi54bWxQSwUGAAAAAAQABAD1AAAAigMAAAAA&#10;" path="m,l,603e" filled="f" strokecolor="#231f20" strokeweight="1.36325mm">
                    <v:path arrowok="t" o:connecttype="custom" o:connectlocs="0,853;0,1456" o:connectangles="0,0"/>
                  </v:shape>
                </v:group>
                <w10:wrap anchorx="page" anchory="page"/>
              </v:group>
            </w:pict>
          </mc:Fallback>
        </mc:AlternateContent>
      </w:r>
    </w:p>
    <w:p w14:paraId="16DBAF57" w14:textId="77777777" w:rsidR="00AA61A2" w:rsidRDefault="00AA61A2" w:rsidP="00AA61A2">
      <w:pPr>
        <w:spacing w:after="0" w:line="200" w:lineRule="exact"/>
      </w:pPr>
    </w:p>
    <w:p w14:paraId="04E26298" w14:textId="77777777" w:rsidR="00AA61A2" w:rsidRDefault="00AA61A2" w:rsidP="00AA61A2">
      <w:pPr>
        <w:spacing w:after="0" w:line="200" w:lineRule="exact"/>
      </w:pPr>
    </w:p>
    <w:p w14:paraId="7BED075B" w14:textId="77777777" w:rsidR="00AA61A2" w:rsidRDefault="00AA61A2" w:rsidP="00AA61A2">
      <w:pPr>
        <w:spacing w:after="0" w:line="200" w:lineRule="exact"/>
      </w:pPr>
    </w:p>
    <w:p w14:paraId="4F40195B" w14:textId="77777777" w:rsidR="00AA61A2" w:rsidRDefault="00AA61A2" w:rsidP="00AA61A2">
      <w:pPr>
        <w:spacing w:after="0" w:line="200" w:lineRule="exact"/>
      </w:pPr>
    </w:p>
    <w:p w14:paraId="69199617" w14:textId="77777777" w:rsidR="00AA61A2" w:rsidRDefault="00AA61A2" w:rsidP="00AA61A2">
      <w:pPr>
        <w:spacing w:after="0" w:line="200" w:lineRule="exact"/>
      </w:pPr>
    </w:p>
    <w:p w14:paraId="159FEEFD" w14:textId="77777777" w:rsidR="00AA61A2" w:rsidRDefault="00AA61A2" w:rsidP="00AA61A2">
      <w:pPr>
        <w:spacing w:after="0" w:line="200" w:lineRule="exact"/>
      </w:pPr>
    </w:p>
    <w:p w14:paraId="33A01257" w14:textId="77777777" w:rsidR="00AA61A2" w:rsidRDefault="00AA61A2" w:rsidP="00AA61A2">
      <w:pPr>
        <w:spacing w:after="0" w:line="200" w:lineRule="exact"/>
      </w:pPr>
    </w:p>
    <w:p w14:paraId="1EEC5073" w14:textId="77777777" w:rsidR="00AA61A2" w:rsidRDefault="00AA61A2" w:rsidP="00AA61A2">
      <w:pPr>
        <w:spacing w:after="0" w:line="200" w:lineRule="exact"/>
      </w:pPr>
    </w:p>
    <w:p w14:paraId="6AD71222" w14:textId="77777777" w:rsidR="00AA61A2" w:rsidRDefault="00AA61A2" w:rsidP="00AA61A2">
      <w:pPr>
        <w:spacing w:after="0" w:line="200" w:lineRule="exact"/>
      </w:pPr>
    </w:p>
    <w:p w14:paraId="57DF91B2" w14:textId="77777777" w:rsidR="00AA61A2" w:rsidRDefault="00AA61A2" w:rsidP="00AA61A2">
      <w:pPr>
        <w:spacing w:after="0" w:line="200" w:lineRule="exact"/>
      </w:pPr>
    </w:p>
    <w:p w14:paraId="36E53082" w14:textId="77777777" w:rsidR="00AA61A2" w:rsidRDefault="00AA61A2" w:rsidP="00AA61A2">
      <w:pPr>
        <w:spacing w:after="0" w:line="200" w:lineRule="exact"/>
      </w:pPr>
    </w:p>
    <w:p w14:paraId="1182B2B6" w14:textId="77777777" w:rsidR="00AA61A2" w:rsidRDefault="00AA61A2" w:rsidP="00AA61A2">
      <w:pPr>
        <w:spacing w:after="0" w:line="200" w:lineRule="exact"/>
      </w:pPr>
    </w:p>
    <w:p w14:paraId="5E0EAE88" w14:textId="77777777" w:rsidR="00AA61A2" w:rsidRDefault="00AA61A2" w:rsidP="00AA61A2">
      <w:pPr>
        <w:spacing w:after="0" w:line="200" w:lineRule="exact"/>
      </w:pPr>
    </w:p>
    <w:p w14:paraId="744A7D02" w14:textId="77777777" w:rsidR="00AA61A2" w:rsidRDefault="00AA61A2" w:rsidP="00AA61A2">
      <w:pPr>
        <w:spacing w:after="0" w:line="200" w:lineRule="exact"/>
      </w:pPr>
    </w:p>
    <w:p w14:paraId="68AA9B41" w14:textId="77777777" w:rsidR="00AA61A2" w:rsidRDefault="00AA61A2" w:rsidP="00AA61A2">
      <w:pPr>
        <w:spacing w:after="0" w:line="200" w:lineRule="exact"/>
      </w:pPr>
    </w:p>
    <w:p w14:paraId="7412EB3F" w14:textId="77777777" w:rsidR="00AA61A2" w:rsidRDefault="00AA61A2" w:rsidP="00AA61A2">
      <w:pPr>
        <w:spacing w:after="0" w:line="200" w:lineRule="exact"/>
      </w:pPr>
    </w:p>
    <w:p w14:paraId="14D7B98A" w14:textId="77777777" w:rsidR="00AA61A2" w:rsidRDefault="00AA61A2" w:rsidP="00AA61A2">
      <w:pPr>
        <w:spacing w:after="0" w:line="200" w:lineRule="exact"/>
      </w:pPr>
    </w:p>
    <w:p w14:paraId="32F59B1B" w14:textId="46E8EDB7" w:rsidR="00AA61A2" w:rsidRPr="00C7096E" w:rsidRDefault="00AA61A2" w:rsidP="00AA61A2">
      <w:pPr>
        <w:pStyle w:val="Title"/>
      </w:pPr>
      <w:r>
        <w:t xml:space="preserve">PRI </w:t>
      </w:r>
      <w:r w:rsidRPr="00C7096E">
        <w:t>REPORTING FRAMEWORK 20</w:t>
      </w:r>
      <w:r w:rsidR="00DC5FDE">
        <w:t>1</w:t>
      </w:r>
      <w:r w:rsidR="00F156EF">
        <w:t>6</w:t>
      </w:r>
    </w:p>
    <w:p w14:paraId="134C2896" w14:textId="77777777" w:rsidR="00AA61A2" w:rsidRPr="00112413" w:rsidRDefault="00AA61A2" w:rsidP="00AA61A2">
      <w:pPr>
        <w:pStyle w:val="Title"/>
      </w:pPr>
      <w:r w:rsidRPr="00112413">
        <w:t>Indirect</w:t>
      </w:r>
      <w:r w:rsidR="009A3B94">
        <w:t xml:space="preserve"> </w:t>
      </w:r>
      <w:r w:rsidR="001564D2">
        <w:t>—</w:t>
      </w:r>
      <w:r w:rsidR="009A3B94">
        <w:t xml:space="preserve"> </w:t>
      </w:r>
      <w:r w:rsidRPr="00112413">
        <w:t xml:space="preserve">Manager Selection, Appointment and Monitoring </w:t>
      </w:r>
    </w:p>
    <w:p w14:paraId="6BBDCACC" w14:textId="77777777" w:rsidR="00AA61A2" w:rsidRDefault="00AA61A2" w:rsidP="00AA61A2">
      <w:pPr>
        <w:spacing w:after="0" w:line="200" w:lineRule="exact"/>
      </w:pPr>
    </w:p>
    <w:p w14:paraId="6B19D8D0" w14:textId="77777777" w:rsidR="00AA61A2" w:rsidRDefault="00AA61A2" w:rsidP="00AA61A2">
      <w:pPr>
        <w:spacing w:after="0" w:line="200" w:lineRule="exact"/>
      </w:pPr>
    </w:p>
    <w:p w14:paraId="599F8232" w14:textId="77777777" w:rsidR="00AA61A2" w:rsidRDefault="00AA61A2" w:rsidP="00AA61A2">
      <w:pPr>
        <w:spacing w:after="0" w:line="200" w:lineRule="exact"/>
      </w:pPr>
    </w:p>
    <w:p w14:paraId="5752A1E3" w14:textId="77777777" w:rsidR="00AA61A2" w:rsidRDefault="002D071D" w:rsidP="00AA61A2">
      <w:r>
        <w:t>November</w:t>
      </w:r>
      <w:r w:rsidR="00F156EF">
        <w:t xml:space="preserve"> 2015</w:t>
      </w:r>
    </w:p>
    <w:p w14:paraId="1819669F" w14:textId="77777777" w:rsidR="00AA61A2" w:rsidRPr="009C1D27" w:rsidRDefault="00A87A7D" w:rsidP="00AA61A2">
      <w:pPr>
        <w:rPr>
          <w:color w:val="0070C0"/>
          <w:u w:val="single"/>
        </w:rPr>
      </w:pPr>
      <w:hyperlink r:id="rId15" w:history="1">
        <w:r w:rsidR="00AA61A2" w:rsidRPr="009C1D27">
          <w:rPr>
            <w:color w:val="0070C0"/>
            <w:u w:val="single"/>
          </w:rPr>
          <w:t>reporting@unpri.org</w:t>
        </w:r>
      </w:hyperlink>
    </w:p>
    <w:p w14:paraId="21829D7B" w14:textId="77777777" w:rsidR="00AA61A2" w:rsidRDefault="00197A7F" w:rsidP="00AA61A2">
      <w:pPr>
        <w:spacing w:after="0" w:line="200" w:lineRule="exact"/>
      </w:pPr>
      <w:r w:rsidRPr="009C1D27">
        <w:t xml:space="preserve">+44 (0) </w:t>
      </w:r>
      <w:r>
        <w:t>20 3714 3187</w:t>
      </w:r>
    </w:p>
    <w:p w14:paraId="2AE0489C" w14:textId="77777777" w:rsidR="00AA61A2" w:rsidRDefault="00AA61A2">
      <w:pPr>
        <w:widowControl/>
        <w:autoSpaceDE/>
        <w:autoSpaceDN/>
        <w:adjustRightInd/>
        <w:spacing w:before="0" w:after="0" w:line="240" w:lineRule="auto"/>
        <w:rPr>
          <w:color w:val="0050A6"/>
          <w:sz w:val="44"/>
          <w:szCs w:val="56"/>
        </w:rPr>
      </w:pPr>
      <w:r>
        <w:br w:type="page"/>
      </w:r>
    </w:p>
    <w:p w14:paraId="794E42BD" w14:textId="77777777" w:rsidR="00EC1FC4" w:rsidRDefault="00EC1FC4" w:rsidP="00EC1FC4">
      <w:pPr>
        <w:pStyle w:val="Heading1"/>
        <w:spacing w:before="120" w:after="120"/>
      </w:pPr>
      <w:bookmarkStart w:id="0" w:name="_Toc367443430"/>
      <w:bookmarkStart w:id="1" w:name="_Toc367980991"/>
      <w:bookmarkStart w:id="2" w:name="_Toc438040246"/>
      <w:r>
        <w:lastRenderedPageBreak/>
        <w:t>Understanding this document</w:t>
      </w:r>
      <w:bookmarkEnd w:id="0"/>
      <w:bookmarkEnd w:id="1"/>
      <w:bookmarkEnd w:id="2"/>
      <w:r>
        <w:t xml:space="preserve"> </w:t>
      </w:r>
    </w:p>
    <w:p w14:paraId="4A634418" w14:textId="77777777" w:rsidR="00EC1FC4" w:rsidRDefault="00EC1FC4" w:rsidP="00EC1FC4">
      <w:pPr>
        <w:pStyle w:val="INDICATORTEXT"/>
        <w:spacing w:before="120"/>
        <w:ind w:right="-546"/>
        <w:jc w:val="both"/>
        <w:rPr>
          <w:lang w:eastAsia="en-GB"/>
        </w:rPr>
      </w:pPr>
      <w:r>
        <w:rPr>
          <w:lang w:eastAsia="en-GB"/>
        </w:rPr>
        <w:t>In addition to the detailed indicator text and selection options, in each module of the PRI Reporting Framework</w:t>
      </w:r>
      <w:r w:rsidR="001564D2">
        <w:rPr>
          <w:lang w:eastAsia="en-GB"/>
        </w:rPr>
        <w:t>,</w:t>
      </w:r>
      <w:r>
        <w:rPr>
          <w:lang w:eastAsia="en-GB"/>
        </w:rPr>
        <w:t xml:space="preserve"> you can find information that will help you identify which indicators are relevant for your organisation. </w:t>
      </w:r>
    </w:p>
    <w:p w14:paraId="5D383B3D" w14:textId="77777777" w:rsidR="00EC1FC4" w:rsidRPr="002F6B3D" w:rsidRDefault="00EC1FC4" w:rsidP="00EC1FC4">
      <w:pPr>
        <w:pStyle w:val="INDICATORTEXT"/>
        <w:ind w:right="-546"/>
        <w:jc w:val="both"/>
        <w:rPr>
          <w:b/>
          <w:lang w:eastAsia="en-GB"/>
        </w:rPr>
      </w:pPr>
      <w:r w:rsidRPr="002F6B3D">
        <w:rPr>
          <w:b/>
          <w:lang w:eastAsia="en-GB"/>
        </w:rPr>
        <w:t>Top bar</w:t>
      </w:r>
    </w:p>
    <w:p w14:paraId="514569ED" w14:textId="77777777" w:rsidR="00EC1FC4" w:rsidRDefault="00EC1FC4" w:rsidP="00EC1FC4">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1FC4" w14:paraId="144D26FE" w14:textId="77777777" w:rsidTr="00EC1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EFD8FF9" w14:textId="77777777" w:rsidR="00EC1FC4" w:rsidRPr="00F667D4" w:rsidRDefault="00EC1FC4" w:rsidP="00EC1FC4">
            <w:pPr>
              <w:spacing w:after="0"/>
              <w:rPr>
                <w:rStyle w:val="IntenseEmphasis"/>
                <w:b w:val="0"/>
                <w:bCs w:val="0"/>
                <w:iCs w:val="0"/>
              </w:rPr>
            </w:pPr>
          </w:p>
        </w:tc>
        <w:tc>
          <w:tcPr>
            <w:tcW w:w="3402" w:type="dxa"/>
          </w:tcPr>
          <w:p w14:paraId="10892C5C" w14:textId="77777777" w:rsidR="00EC1FC4" w:rsidRPr="00F667D4"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9778449" w14:textId="77777777" w:rsidR="00EC1FC4" w:rsidRPr="00F667D4"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91ACD91" w14:textId="77777777" w:rsidR="00EC1FC4" w:rsidRPr="00F667D4" w:rsidRDefault="00EC1FC4" w:rsidP="00EC1FC4">
            <w:pPr>
              <w:spacing w:after="0"/>
              <w:rPr>
                <w:rStyle w:val="IntenseEmphasis"/>
                <w:b w:val="0"/>
                <w:bCs w:val="0"/>
                <w:iCs w:val="0"/>
              </w:rPr>
            </w:pPr>
            <w:r w:rsidRPr="00F667D4">
              <w:t>Principle</w:t>
            </w:r>
          </w:p>
        </w:tc>
      </w:tr>
      <w:tr w:rsidR="00EC1FC4" w14:paraId="7D54EF8B" w14:textId="77777777" w:rsidTr="00EC1FC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6EDDA6BA" w14:textId="77777777" w:rsidR="00EC1FC4" w:rsidRPr="00DB5C48" w:rsidRDefault="00EC1FC4" w:rsidP="00EC1FC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8522036" w14:textId="77777777" w:rsidR="00EC1FC4" w:rsidRPr="00DB5C48"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1AA8E2A" w14:textId="77777777" w:rsidR="00EC1FC4" w:rsidRPr="00DB5C48"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71C8CDD" w14:textId="77777777" w:rsidR="00EC1FC4" w:rsidRPr="00DB5C48" w:rsidRDefault="00EC1FC4" w:rsidP="00EC1FC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3E76B1F7" w14:textId="77777777" w:rsidR="00EC1FC4" w:rsidRDefault="00EC1FC4" w:rsidP="00EC1FC4">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EC1FC4" w14:paraId="21E245E1"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A961DFB"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C090A71" w14:textId="77777777" w:rsidR="00EC1FC4" w:rsidRPr="00E85043" w:rsidRDefault="00EC1FC4" w:rsidP="00EC1FC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EC1FC4" w14:paraId="474FC20E"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09F7E64"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01C077E8"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FC4ADE3" w14:textId="77777777" w:rsidR="00EC1FC4" w:rsidRPr="00E85043" w:rsidRDefault="00EC1FC4" w:rsidP="001564D2">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EC1FC4" w14:paraId="5133EDBB" w14:textId="77777777" w:rsidTr="00EC1FC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9D4637C" w14:textId="77777777" w:rsidR="00EC1FC4" w:rsidRPr="00C72280" w:rsidRDefault="00EC1FC4" w:rsidP="00EC1FC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3F96211" w14:textId="77777777" w:rsidR="00EC1FC4" w:rsidRPr="00E85043" w:rsidRDefault="00EC1FC4" w:rsidP="00EC1FC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0340AAE" w14:textId="77777777" w:rsidR="00EC1FC4" w:rsidRPr="00E85043" w:rsidRDefault="00EC1FC4" w:rsidP="00EC1FC4">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EC1FC4" w14:paraId="3FC32389" w14:textId="77777777" w:rsidTr="00EC1FC4">
        <w:trPr>
          <w:trHeight w:val="668"/>
        </w:trPr>
        <w:tc>
          <w:tcPr>
            <w:tcW w:w="1560" w:type="dxa"/>
          </w:tcPr>
          <w:p w14:paraId="778A96B1" w14:textId="77777777" w:rsidR="00EC1FC4" w:rsidRDefault="00EC1FC4" w:rsidP="00EC1FC4">
            <w:pPr>
              <w:pStyle w:val="INDICATORTEXT"/>
              <w:spacing w:before="40" w:after="60"/>
              <w:ind w:left="34"/>
              <w:jc w:val="both"/>
            </w:pPr>
            <w:r w:rsidRPr="004C1494">
              <w:t>Gateway</w:t>
            </w:r>
          </w:p>
        </w:tc>
        <w:tc>
          <w:tcPr>
            <w:tcW w:w="1275" w:type="dxa"/>
          </w:tcPr>
          <w:p w14:paraId="1AC3EA35" w14:textId="77777777" w:rsidR="00EC1FC4" w:rsidRDefault="00EC1FC4" w:rsidP="00EC1FC4">
            <w:pPr>
              <w:pStyle w:val="INDICATORTEXT"/>
              <w:spacing w:before="40" w:after="60"/>
              <w:jc w:val="both"/>
            </w:pPr>
            <w:r>
              <w:rPr>
                <w:noProof/>
                <w:lang w:eastAsia="en-GB"/>
              </w:rPr>
              <w:drawing>
                <wp:inline distT="0" distB="0" distL="0" distR="0" wp14:anchorId="03BC659C" wp14:editId="6D92B62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68FCA7ED" w14:textId="77777777" w:rsidR="00EC1FC4" w:rsidRDefault="00EC1FC4" w:rsidP="00EC1FC4">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EC1FC4" w14:paraId="6E31D2A0" w14:textId="77777777" w:rsidTr="00EC1FC4">
        <w:tc>
          <w:tcPr>
            <w:tcW w:w="1560" w:type="dxa"/>
          </w:tcPr>
          <w:p w14:paraId="3C3722F3" w14:textId="77777777" w:rsidR="00EC1FC4" w:rsidRDefault="00EC1FC4" w:rsidP="00EC1FC4">
            <w:pPr>
              <w:pStyle w:val="INDICATORTEXT"/>
              <w:spacing w:before="40" w:after="60"/>
              <w:ind w:left="34"/>
              <w:jc w:val="both"/>
            </w:pPr>
            <w:r w:rsidRPr="004C1494">
              <w:t>Peering</w:t>
            </w:r>
          </w:p>
        </w:tc>
        <w:tc>
          <w:tcPr>
            <w:tcW w:w="1275" w:type="dxa"/>
          </w:tcPr>
          <w:p w14:paraId="2A449880" w14:textId="77777777" w:rsidR="00EC1FC4" w:rsidRDefault="00EC1FC4" w:rsidP="00EC1FC4">
            <w:pPr>
              <w:pStyle w:val="INDICATORTEXT"/>
              <w:spacing w:before="40" w:after="60"/>
              <w:jc w:val="both"/>
            </w:pPr>
            <w:r>
              <w:rPr>
                <w:noProof/>
                <w:lang w:eastAsia="en-GB"/>
              </w:rPr>
              <w:drawing>
                <wp:inline distT="0" distB="0" distL="0" distR="0" wp14:anchorId="30632E58" wp14:editId="67F5ABBA">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49B2046" w14:textId="77777777" w:rsidR="00EC1FC4" w:rsidRDefault="00EC1FC4" w:rsidP="00EC1FC4">
            <w:pPr>
              <w:pStyle w:val="INDICATORTEXT"/>
              <w:spacing w:before="40" w:after="60"/>
              <w:ind w:left="0"/>
              <w:jc w:val="both"/>
              <w:rPr>
                <w:lang w:eastAsia="en-GB"/>
              </w:rPr>
            </w:pPr>
            <w:r>
              <w:t>These indicators are used to determine your peer groups for assessment purposes.</w:t>
            </w:r>
          </w:p>
        </w:tc>
      </w:tr>
      <w:tr w:rsidR="00EC1FC4" w14:paraId="79C6F77A" w14:textId="77777777" w:rsidTr="00EC1FC4">
        <w:tc>
          <w:tcPr>
            <w:tcW w:w="1560" w:type="dxa"/>
          </w:tcPr>
          <w:p w14:paraId="086A42FB" w14:textId="77777777" w:rsidR="00EC1FC4" w:rsidRDefault="00EC1FC4" w:rsidP="00EC1FC4">
            <w:pPr>
              <w:pStyle w:val="INDICATORTEXT"/>
              <w:spacing w:before="40" w:after="60"/>
              <w:ind w:left="34"/>
              <w:jc w:val="both"/>
            </w:pPr>
            <w:r w:rsidRPr="004C1494">
              <w:t>Core assessed</w:t>
            </w:r>
          </w:p>
        </w:tc>
        <w:tc>
          <w:tcPr>
            <w:tcW w:w="1275" w:type="dxa"/>
          </w:tcPr>
          <w:p w14:paraId="6F985E96" w14:textId="77777777" w:rsidR="00EC1FC4" w:rsidRDefault="00EC1FC4" w:rsidP="00EC1FC4">
            <w:pPr>
              <w:pStyle w:val="INDICATORTEXT"/>
              <w:spacing w:before="40" w:after="60"/>
              <w:jc w:val="both"/>
            </w:pPr>
            <w:r>
              <w:rPr>
                <w:noProof/>
                <w:lang w:eastAsia="en-GB"/>
              </w:rPr>
              <w:drawing>
                <wp:inline distT="0" distB="0" distL="0" distR="0" wp14:anchorId="56C9DC88" wp14:editId="191E1EB5">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371A4AA" w14:textId="77777777" w:rsidR="00EC1FC4" w:rsidRDefault="00EC1FC4" w:rsidP="00D026DA">
            <w:pPr>
              <w:pStyle w:val="INDICATORTEXT"/>
              <w:spacing w:before="40" w:after="60"/>
              <w:ind w:left="0"/>
              <w:jc w:val="both"/>
              <w:rPr>
                <w:lang w:eastAsia="en-GB"/>
              </w:rPr>
            </w:pPr>
            <w:r>
              <w:t>These indicators form the core of the assessment and represent the majority of your final assessment score.</w:t>
            </w:r>
          </w:p>
        </w:tc>
      </w:tr>
      <w:tr w:rsidR="00EC1FC4" w14:paraId="04451F9F" w14:textId="77777777" w:rsidTr="00EC1FC4">
        <w:tc>
          <w:tcPr>
            <w:tcW w:w="1560" w:type="dxa"/>
          </w:tcPr>
          <w:p w14:paraId="61110ED6" w14:textId="77777777" w:rsidR="00EC1FC4" w:rsidRDefault="00EC1FC4" w:rsidP="00EC1FC4">
            <w:pPr>
              <w:pStyle w:val="INDICATORTEXT"/>
              <w:spacing w:before="40" w:after="60"/>
              <w:ind w:left="34"/>
              <w:jc w:val="both"/>
            </w:pPr>
            <w:r w:rsidRPr="004C1494">
              <w:t>Additional assessed</w:t>
            </w:r>
          </w:p>
        </w:tc>
        <w:tc>
          <w:tcPr>
            <w:tcW w:w="1275" w:type="dxa"/>
          </w:tcPr>
          <w:p w14:paraId="667309F9" w14:textId="77777777" w:rsidR="00EC1FC4" w:rsidRDefault="00EC1FC4" w:rsidP="00EC1FC4">
            <w:pPr>
              <w:pStyle w:val="INDICATORTEXT"/>
              <w:spacing w:before="40" w:after="60"/>
              <w:jc w:val="both"/>
            </w:pPr>
            <w:r>
              <w:rPr>
                <w:noProof/>
                <w:lang w:eastAsia="en-GB"/>
              </w:rPr>
              <w:drawing>
                <wp:inline distT="0" distB="0" distL="0" distR="0" wp14:anchorId="338CBC4E" wp14:editId="3920B8CE">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6527450" w14:textId="77777777" w:rsidR="00EC1FC4" w:rsidRDefault="00EC1FC4" w:rsidP="00D026DA">
            <w:pPr>
              <w:pStyle w:val="INDICATORTEXT"/>
              <w:spacing w:before="40" w:after="60"/>
              <w:ind w:left="0"/>
              <w:jc w:val="both"/>
              <w:rPr>
                <w:lang w:eastAsia="en-GB"/>
              </w:rPr>
            </w:pPr>
            <w:r>
              <w:t xml:space="preserve">These indicators represent more advanced or alternative practices and </w:t>
            </w:r>
            <w:r w:rsidR="00D026DA">
              <w:t>account for</w:t>
            </w:r>
            <w:r>
              <w:t xml:space="preserve"> a smaller part of your score.</w:t>
            </w:r>
          </w:p>
        </w:tc>
      </w:tr>
      <w:tr w:rsidR="00EC1FC4" w14:paraId="05D730F8" w14:textId="77777777" w:rsidTr="00EC1FC4">
        <w:tc>
          <w:tcPr>
            <w:tcW w:w="1560" w:type="dxa"/>
          </w:tcPr>
          <w:p w14:paraId="6ADAC238" w14:textId="77777777" w:rsidR="00EC1FC4" w:rsidRDefault="00EC1FC4" w:rsidP="00EC1FC4">
            <w:pPr>
              <w:pStyle w:val="INDICATORTEXT"/>
              <w:spacing w:before="40" w:after="60"/>
              <w:ind w:left="34"/>
              <w:jc w:val="both"/>
            </w:pPr>
            <w:r w:rsidRPr="004C1494">
              <w:t>Descriptive</w:t>
            </w:r>
          </w:p>
        </w:tc>
        <w:tc>
          <w:tcPr>
            <w:tcW w:w="1275" w:type="dxa"/>
          </w:tcPr>
          <w:p w14:paraId="6559C5AB" w14:textId="77777777" w:rsidR="00EC1FC4" w:rsidRDefault="00EC1FC4" w:rsidP="00EC1FC4">
            <w:pPr>
              <w:pStyle w:val="INDICATORTEXT"/>
              <w:spacing w:before="40" w:after="60"/>
              <w:jc w:val="both"/>
            </w:pPr>
            <w:r>
              <w:rPr>
                <w:noProof/>
                <w:lang w:eastAsia="en-GB"/>
              </w:rPr>
              <w:drawing>
                <wp:inline distT="0" distB="0" distL="0" distR="0" wp14:anchorId="375E80B7" wp14:editId="3F7CCA11">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0011D8B" w14:textId="77777777" w:rsidR="00EC1FC4" w:rsidRDefault="00EC1FC4" w:rsidP="00EC1FC4">
            <w:pPr>
              <w:pStyle w:val="INDICATORTEXT"/>
              <w:spacing w:before="40" w:after="60"/>
              <w:ind w:left="0"/>
              <w:jc w:val="both"/>
              <w:rPr>
                <w:lang w:eastAsia="en-GB"/>
              </w:rPr>
            </w:pPr>
            <w:r>
              <w:t>These are open-ended narrative indicators, allowing you to describe your activities.</w:t>
            </w:r>
          </w:p>
        </w:tc>
      </w:tr>
    </w:tbl>
    <w:p w14:paraId="2B7E5AE9" w14:textId="77777777" w:rsidR="00EC1FC4" w:rsidRPr="002F6B3D" w:rsidRDefault="00EC1FC4" w:rsidP="00EC1FC4">
      <w:pPr>
        <w:pStyle w:val="INDICATORTEXT"/>
        <w:spacing w:before="120"/>
        <w:rPr>
          <w:b/>
          <w:lang w:eastAsia="en-GB"/>
        </w:rPr>
      </w:pPr>
      <w:r w:rsidRPr="002F6B3D">
        <w:rPr>
          <w:b/>
          <w:lang w:eastAsia="en-GB"/>
        </w:rPr>
        <w:t>Underneath the indicator</w:t>
      </w:r>
    </w:p>
    <w:p w14:paraId="297254B1" w14:textId="77777777" w:rsidR="00EC1FC4" w:rsidRDefault="00EC1FC4" w:rsidP="00EC1FC4">
      <w:pPr>
        <w:pStyle w:val="INDICATORTEXT"/>
        <w:spacing w:after="160"/>
        <w:ind w:right="-546"/>
        <w:jc w:val="both"/>
        <w:rPr>
          <w:lang w:eastAsia="en-GB"/>
        </w:rPr>
      </w:pPr>
      <w:r>
        <w:rPr>
          <w:lang w:eastAsia="en-GB"/>
        </w:rPr>
        <w:t xml:space="preserve">Underneath the indicator, you can find explanatory notes and definitions </w:t>
      </w:r>
      <w:r w:rsidR="00D026DA">
        <w:rPr>
          <w:lang w:eastAsia="en-GB"/>
        </w:rPr>
        <w:t>with</w:t>
      </w:r>
      <w:r>
        <w:rPr>
          <w:lang w:eastAsia="en-GB"/>
        </w:rPr>
        <w:t xml:space="preserv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EC1FC4" w14:paraId="3ABD2093" w14:textId="77777777" w:rsidTr="00EC1FC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227DF0C" w14:textId="77777777" w:rsidR="00EC1FC4" w:rsidRPr="00F67C19" w:rsidRDefault="00EC1FC4" w:rsidP="00EC1FC4">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6EA4938B" w14:textId="77777777" w:rsidR="00EC1FC4" w:rsidRPr="00BB6E27" w:rsidRDefault="00EC1FC4" w:rsidP="00EC1FC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EC1FC4" w:rsidRPr="00D5451C" w14:paraId="2F693E96" w14:textId="77777777" w:rsidTr="00EC1FC4">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4978298" w14:textId="77777777" w:rsidR="00EC1FC4" w:rsidRPr="00F667D4" w:rsidRDefault="00EC1FC4" w:rsidP="00EC1FC4">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379B6DE" w14:textId="77777777" w:rsidR="00EC1FC4" w:rsidRPr="00B9480C"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EC1FC4" w:rsidRPr="00D5451C" w14:paraId="0DDCD7CC" w14:textId="77777777" w:rsidTr="00EC1FC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392D575" w14:textId="77777777" w:rsidR="00EC1FC4" w:rsidRPr="00F667D4" w:rsidRDefault="00EC1FC4" w:rsidP="00EC1FC4">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313E8F5" w14:textId="77777777" w:rsidR="00EC1FC4" w:rsidRPr="00CC7769"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EC1FC4" w:rsidRPr="00D5451C" w14:paraId="3DA07C00"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C4F69F3" w14:textId="77777777" w:rsidR="00EC1FC4" w:rsidRPr="00837EA2" w:rsidRDefault="00EC1FC4" w:rsidP="00EC1FC4">
            <w:pPr>
              <w:pStyle w:val="INDICATORTEXT"/>
              <w:spacing w:before="0"/>
              <w:jc w:val="both"/>
              <w:rPr>
                <w:b/>
              </w:rPr>
            </w:pPr>
            <w:r>
              <w:rPr>
                <w:b/>
              </w:rPr>
              <w:t>LOGIC</w:t>
            </w:r>
          </w:p>
        </w:tc>
      </w:tr>
      <w:tr w:rsidR="00EC1FC4" w:rsidRPr="00D5451C" w14:paraId="158E162D"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0C1D50E" w14:textId="77777777" w:rsidR="00EC1FC4" w:rsidRPr="00F667D4" w:rsidRDefault="00EC1FC4" w:rsidP="00EC1FC4">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71757BF" w14:textId="77777777" w:rsidR="00EC1FC4" w:rsidRPr="00CC7769" w:rsidRDefault="00EC1FC4" w:rsidP="00D026DA">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EC1FC4" w:rsidRPr="00D5451C" w14:paraId="13BE0193"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6F58362" w14:textId="77777777" w:rsidR="00EC1FC4" w:rsidRPr="00F667D4" w:rsidRDefault="00EC1FC4" w:rsidP="00EC1FC4">
            <w:pPr>
              <w:pStyle w:val="INDICATORTEXT"/>
              <w:spacing w:before="0"/>
              <w:jc w:val="both"/>
              <w:rPr>
                <w:b/>
              </w:rPr>
            </w:pPr>
            <w:r w:rsidRPr="00F667D4">
              <w:rPr>
                <w:b/>
              </w:rPr>
              <w:t>ASSESSMENT</w:t>
            </w:r>
          </w:p>
        </w:tc>
      </w:tr>
      <w:tr w:rsidR="00EC1FC4" w:rsidRPr="00D5451C" w14:paraId="7C8E1257"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B4F1600" w14:textId="77777777" w:rsidR="00EC1FC4" w:rsidRPr="00F667D4" w:rsidRDefault="00EC1FC4" w:rsidP="00EC1FC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40C07A5" w14:textId="77777777" w:rsidR="00EC1FC4" w:rsidRDefault="00EC1FC4" w:rsidP="00EC1FC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EC1FC4" w:rsidRPr="00D5451C" w14:paraId="685C13EC"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16285CB" w14:textId="77777777" w:rsidR="00EC1FC4" w:rsidRDefault="00EC1FC4" w:rsidP="00EC1FC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BB3B60D" w14:textId="77777777" w:rsidR="00EC1FC4" w:rsidRDefault="00EC1FC4" w:rsidP="00EC1FC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EC1FC4" w:rsidRPr="00D5451C" w14:paraId="4EBCAA3B"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2F7520AC" w14:textId="77777777" w:rsidR="00EC1FC4" w:rsidRPr="00F67C19" w:rsidRDefault="00EC1FC4" w:rsidP="00EC1FC4">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3B733B74" w14:textId="77777777" w:rsidR="00EC1FC4" w:rsidRPr="00BB6E27" w:rsidRDefault="00EC1FC4" w:rsidP="00EC1FC4">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EC1FC4" w:rsidRPr="00D5451C" w14:paraId="55568879"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6DB7226" w14:textId="77777777" w:rsidR="00EC1FC4" w:rsidRPr="000D72DF" w:rsidRDefault="00EC1FC4" w:rsidP="00EC1FC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1BB6F80B" w14:textId="77777777" w:rsidR="00EC1FC4" w:rsidRPr="00F83E7B" w:rsidRDefault="00EC1FC4" w:rsidP="00EC1FC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73BE78EC" w14:textId="77777777" w:rsidR="00EC1FC4" w:rsidRDefault="00EC1FC4" w:rsidP="00EC1FC4">
      <w:pPr>
        <w:widowControl/>
        <w:autoSpaceDE/>
        <w:autoSpaceDN/>
        <w:adjustRightInd/>
        <w:spacing w:before="0" w:after="0" w:line="240" w:lineRule="auto"/>
      </w:pPr>
      <w:r>
        <w:br w:type="page"/>
      </w:r>
    </w:p>
    <w:sdt>
      <w:sdtPr>
        <w:rPr>
          <w:rFonts w:ascii="Arial" w:hAnsi="Arial" w:cs="Arial"/>
          <w:bCs w:val="0"/>
          <w:color w:val="auto"/>
          <w:sz w:val="20"/>
          <w:szCs w:val="20"/>
        </w:rPr>
        <w:id w:val="19949767"/>
        <w:docPartObj>
          <w:docPartGallery w:val="Table of Contents"/>
          <w:docPartUnique/>
        </w:docPartObj>
      </w:sdtPr>
      <w:sdtEndPr/>
      <w:sdtContent>
        <w:p w14:paraId="6D31F64F" w14:textId="77777777" w:rsidR="0065111A" w:rsidRPr="003D1E5A" w:rsidRDefault="0065111A">
          <w:pPr>
            <w:pStyle w:val="TOCHeading"/>
            <w:rPr>
              <w:rStyle w:val="Heading1Char"/>
              <w:bCs w:val="0"/>
              <w:noProof/>
            </w:rPr>
          </w:pPr>
          <w:r w:rsidRPr="003D1E5A">
            <w:rPr>
              <w:rStyle w:val="Heading1Char"/>
              <w:bCs w:val="0"/>
              <w:noProof/>
            </w:rPr>
            <w:t>Table of Contents</w:t>
          </w:r>
        </w:p>
        <w:p w14:paraId="3E559EF2" w14:textId="77777777" w:rsidR="00A87A7D" w:rsidRDefault="00ED263D">
          <w:pPr>
            <w:pStyle w:val="TOC1"/>
            <w:rPr>
              <w:rFonts w:asciiTheme="minorHAnsi" w:eastAsiaTheme="minorEastAsia" w:hAnsiTheme="minorHAnsi" w:cstheme="minorBidi"/>
              <w:sz w:val="22"/>
              <w:szCs w:val="22"/>
              <w:lang w:eastAsia="en-GB"/>
            </w:rPr>
          </w:pPr>
          <w:r>
            <w:fldChar w:fldCharType="begin"/>
          </w:r>
          <w:r w:rsidR="0065111A">
            <w:instrText xml:space="preserve"> TOC \o "1-3" \h \z \u </w:instrText>
          </w:r>
          <w:r>
            <w:fldChar w:fldCharType="separate"/>
          </w:r>
          <w:hyperlink w:anchor="_Toc438040246" w:history="1">
            <w:r w:rsidR="00A87A7D" w:rsidRPr="00B5660E">
              <w:rPr>
                <w:rStyle w:val="Hyperlink"/>
              </w:rPr>
              <w:t>Understanding this document</w:t>
            </w:r>
            <w:r w:rsidR="00A87A7D">
              <w:rPr>
                <w:webHidden/>
              </w:rPr>
              <w:tab/>
            </w:r>
            <w:r w:rsidR="00A87A7D">
              <w:rPr>
                <w:webHidden/>
              </w:rPr>
              <w:fldChar w:fldCharType="begin"/>
            </w:r>
            <w:r w:rsidR="00A87A7D">
              <w:rPr>
                <w:webHidden/>
              </w:rPr>
              <w:instrText xml:space="preserve"> PAGEREF _Toc438040246 \h </w:instrText>
            </w:r>
            <w:r w:rsidR="00A87A7D">
              <w:rPr>
                <w:webHidden/>
              </w:rPr>
            </w:r>
            <w:r w:rsidR="00A87A7D">
              <w:rPr>
                <w:webHidden/>
              </w:rPr>
              <w:fldChar w:fldCharType="separate"/>
            </w:r>
            <w:r w:rsidR="00A87A7D">
              <w:rPr>
                <w:webHidden/>
              </w:rPr>
              <w:t>2</w:t>
            </w:r>
            <w:r w:rsidR="00A87A7D">
              <w:rPr>
                <w:webHidden/>
              </w:rPr>
              <w:fldChar w:fldCharType="end"/>
            </w:r>
          </w:hyperlink>
        </w:p>
        <w:p w14:paraId="75BF7DC2" w14:textId="77777777" w:rsidR="00A87A7D" w:rsidRDefault="00A87A7D">
          <w:pPr>
            <w:pStyle w:val="TOC1"/>
            <w:rPr>
              <w:rFonts w:asciiTheme="minorHAnsi" w:eastAsiaTheme="minorEastAsia" w:hAnsiTheme="minorHAnsi" w:cstheme="minorBidi"/>
              <w:sz w:val="22"/>
              <w:szCs w:val="22"/>
              <w:lang w:eastAsia="en-GB"/>
            </w:rPr>
          </w:pPr>
          <w:hyperlink w:anchor="_Toc438040247" w:history="1">
            <w:r w:rsidRPr="00B5660E">
              <w:rPr>
                <w:rStyle w:val="Hyperlink"/>
              </w:rPr>
              <w:t>Pathways through the module</w:t>
            </w:r>
            <w:r>
              <w:rPr>
                <w:webHidden/>
              </w:rPr>
              <w:tab/>
            </w:r>
            <w:r>
              <w:rPr>
                <w:webHidden/>
              </w:rPr>
              <w:fldChar w:fldCharType="begin"/>
            </w:r>
            <w:r>
              <w:rPr>
                <w:webHidden/>
              </w:rPr>
              <w:instrText xml:space="preserve"> PAGEREF _Toc438040247 \h </w:instrText>
            </w:r>
            <w:r>
              <w:rPr>
                <w:webHidden/>
              </w:rPr>
            </w:r>
            <w:r>
              <w:rPr>
                <w:webHidden/>
              </w:rPr>
              <w:fldChar w:fldCharType="separate"/>
            </w:r>
            <w:r>
              <w:rPr>
                <w:webHidden/>
              </w:rPr>
              <w:t>4</w:t>
            </w:r>
            <w:r>
              <w:rPr>
                <w:webHidden/>
              </w:rPr>
              <w:fldChar w:fldCharType="end"/>
            </w:r>
          </w:hyperlink>
        </w:p>
        <w:p w14:paraId="4E485F21" w14:textId="77777777" w:rsidR="00A87A7D" w:rsidRDefault="00A87A7D">
          <w:pPr>
            <w:pStyle w:val="TOC1"/>
            <w:rPr>
              <w:rFonts w:asciiTheme="minorHAnsi" w:eastAsiaTheme="minorEastAsia" w:hAnsiTheme="minorHAnsi" w:cstheme="minorBidi"/>
              <w:sz w:val="22"/>
              <w:szCs w:val="22"/>
              <w:lang w:eastAsia="en-GB"/>
            </w:rPr>
          </w:pPr>
          <w:hyperlink w:anchor="_Toc438040248" w:history="1">
            <w:r w:rsidRPr="00B5660E">
              <w:rPr>
                <w:rStyle w:val="Hyperlink"/>
              </w:rPr>
              <w:t>Preface</w:t>
            </w:r>
            <w:r>
              <w:rPr>
                <w:webHidden/>
              </w:rPr>
              <w:tab/>
            </w:r>
            <w:r>
              <w:rPr>
                <w:webHidden/>
              </w:rPr>
              <w:fldChar w:fldCharType="begin"/>
            </w:r>
            <w:r>
              <w:rPr>
                <w:webHidden/>
              </w:rPr>
              <w:instrText xml:space="preserve"> PAGEREF _Toc438040248 \h </w:instrText>
            </w:r>
            <w:r>
              <w:rPr>
                <w:webHidden/>
              </w:rPr>
            </w:r>
            <w:r>
              <w:rPr>
                <w:webHidden/>
              </w:rPr>
              <w:fldChar w:fldCharType="separate"/>
            </w:r>
            <w:r>
              <w:rPr>
                <w:webHidden/>
              </w:rPr>
              <w:t>5</w:t>
            </w:r>
            <w:r>
              <w:rPr>
                <w:webHidden/>
              </w:rPr>
              <w:fldChar w:fldCharType="end"/>
            </w:r>
          </w:hyperlink>
        </w:p>
        <w:p w14:paraId="4976654E" w14:textId="77777777" w:rsidR="00A87A7D" w:rsidRDefault="00A87A7D">
          <w:pPr>
            <w:pStyle w:val="TOC2"/>
            <w:rPr>
              <w:rFonts w:asciiTheme="minorHAnsi" w:eastAsiaTheme="minorEastAsia" w:hAnsiTheme="minorHAnsi" w:cstheme="minorBidi"/>
              <w:sz w:val="22"/>
              <w:szCs w:val="22"/>
              <w:lang w:eastAsia="en-GB"/>
            </w:rPr>
          </w:pPr>
          <w:hyperlink w:anchor="_Toc438040249" w:history="1">
            <w:r w:rsidRPr="00B5660E">
              <w:rPr>
                <w:rStyle w:val="Hyperlink"/>
              </w:rPr>
              <w:t>Listed equity (LE) and Fixed income (FI)</w:t>
            </w:r>
            <w:r>
              <w:rPr>
                <w:webHidden/>
              </w:rPr>
              <w:tab/>
            </w:r>
            <w:r>
              <w:rPr>
                <w:webHidden/>
              </w:rPr>
              <w:fldChar w:fldCharType="begin"/>
            </w:r>
            <w:r>
              <w:rPr>
                <w:webHidden/>
              </w:rPr>
              <w:instrText xml:space="preserve"> PAGEREF _Toc438040249 \h </w:instrText>
            </w:r>
            <w:r>
              <w:rPr>
                <w:webHidden/>
              </w:rPr>
            </w:r>
            <w:r>
              <w:rPr>
                <w:webHidden/>
              </w:rPr>
              <w:fldChar w:fldCharType="separate"/>
            </w:r>
            <w:r>
              <w:rPr>
                <w:webHidden/>
              </w:rPr>
              <w:t>13</w:t>
            </w:r>
            <w:r>
              <w:rPr>
                <w:webHidden/>
              </w:rPr>
              <w:fldChar w:fldCharType="end"/>
            </w:r>
          </w:hyperlink>
        </w:p>
        <w:p w14:paraId="5E1945E3" w14:textId="3C58B280" w:rsidR="00A87A7D" w:rsidRDefault="00A87A7D">
          <w:pPr>
            <w:pStyle w:val="TOC3"/>
            <w:rPr>
              <w:rFonts w:asciiTheme="minorHAnsi" w:eastAsiaTheme="minorEastAsia" w:hAnsiTheme="minorHAnsi" w:cstheme="minorBidi"/>
              <w:sz w:val="22"/>
              <w:szCs w:val="22"/>
              <w:lang w:eastAsia="en-GB"/>
            </w:rPr>
          </w:pPr>
          <w:hyperlink w:anchor="_Toc438040250" w:history="1">
            <w:r w:rsidRPr="00B5660E">
              <w:rPr>
                <w:rStyle w:val="Hyperlink"/>
                <w:iCs/>
              </w:rPr>
              <w:t>O</w:t>
            </w:r>
            <w:r>
              <w:rPr>
                <w:rStyle w:val="Hyperlink"/>
                <w:iCs/>
              </w:rPr>
              <w:t>verview</w:t>
            </w:r>
            <w:r>
              <w:rPr>
                <w:webHidden/>
              </w:rPr>
              <w:tab/>
            </w:r>
            <w:r>
              <w:rPr>
                <w:webHidden/>
              </w:rPr>
              <w:fldChar w:fldCharType="begin"/>
            </w:r>
            <w:r>
              <w:rPr>
                <w:webHidden/>
              </w:rPr>
              <w:instrText xml:space="preserve"> PAGEREF _Toc438040250 \h </w:instrText>
            </w:r>
            <w:r>
              <w:rPr>
                <w:webHidden/>
              </w:rPr>
            </w:r>
            <w:r>
              <w:rPr>
                <w:webHidden/>
              </w:rPr>
              <w:fldChar w:fldCharType="separate"/>
            </w:r>
            <w:r>
              <w:rPr>
                <w:webHidden/>
              </w:rPr>
              <w:t>13</w:t>
            </w:r>
            <w:r>
              <w:rPr>
                <w:webHidden/>
              </w:rPr>
              <w:fldChar w:fldCharType="end"/>
            </w:r>
          </w:hyperlink>
        </w:p>
        <w:p w14:paraId="0A9B0C88" w14:textId="7120F37B" w:rsidR="00A87A7D" w:rsidRDefault="00A87A7D">
          <w:pPr>
            <w:pStyle w:val="TOC3"/>
            <w:rPr>
              <w:rFonts w:asciiTheme="minorHAnsi" w:eastAsiaTheme="minorEastAsia" w:hAnsiTheme="minorHAnsi" w:cstheme="minorBidi"/>
              <w:sz w:val="22"/>
              <w:szCs w:val="22"/>
              <w:lang w:eastAsia="en-GB"/>
            </w:rPr>
          </w:pPr>
          <w:hyperlink w:anchor="_Toc438040251" w:history="1">
            <w:r w:rsidRPr="00B5660E">
              <w:rPr>
                <w:rStyle w:val="Hyperlink"/>
              </w:rPr>
              <w:t>S</w:t>
            </w:r>
            <w:r>
              <w:rPr>
                <w:rStyle w:val="Hyperlink"/>
              </w:rPr>
              <w:t>election</w:t>
            </w:r>
            <w:r>
              <w:rPr>
                <w:webHidden/>
              </w:rPr>
              <w:tab/>
            </w:r>
            <w:r>
              <w:rPr>
                <w:webHidden/>
              </w:rPr>
              <w:fldChar w:fldCharType="begin"/>
            </w:r>
            <w:r>
              <w:rPr>
                <w:webHidden/>
              </w:rPr>
              <w:instrText xml:space="preserve"> PAGEREF _Toc438040251 \h </w:instrText>
            </w:r>
            <w:r>
              <w:rPr>
                <w:webHidden/>
              </w:rPr>
            </w:r>
            <w:r>
              <w:rPr>
                <w:webHidden/>
              </w:rPr>
              <w:fldChar w:fldCharType="separate"/>
            </w:r>
            <w:r>
              <w:rPr>
                <w:webHidden/>
              </w:rPr>
              <w:t>19</w:t>
            </w:r>
            <w:r>
              <w:rPr>
                <w:webHidden/>
              </w:rPr>
              <w:fldChar w:fldCharType="end"/>
            </w:r>
          </w:hyperlink>
        </w:p>
        <w:p w14:paraId="793C6291" w14:textId="6680E89F" w:rsidR="00A87A7D" w:rsidRDefault="00A87A7D">
          <w:pPr>
            <w:pStyle w:val="TOC3"/>
            <w:rPr>
              <w:rFonts w:asciiTheme="minorHAnsi" w:eastAsiaTheme="minorEastAsia" w:hAnsiTheme="minorHAnsi" w:cstheme="minorBidi"/>
              <w:sz w:val="22"/>
              <w:szCs w:val="22"/>
              <w:lang w:eastAsia="en-GB"/>
            </w:rPr>
          </w:pPr>
          <w:hyperlink w:anchor="_Toc438040252" w:history="1">
            <w:r w:rsidRPr="00B5660E">
              <w:rPr>
                <w:rStyle w:val="Hyperlink"/>
              </w:rPr>
              <w:t>A</w:t>
            </w:r>
            <w:r>
              <w:rPr>
                <w:rStyle w:val="Hyperlink"/>
              </w:rPr>
              <w:t>ppointment</w:t>
            </w:r>
            <w:r>
              <w:rPr>
                <w:webHidden/>
              </w:rPr>
              <w:tab/>
            </w:r>
            <w:r>
              <w:rPr>
                <w:webHidden/>
              </w:rPr>
              <w:fldChar w:fldCharType="begin"/>
            </w:r>
            <w:r>
              <w:rPr>
                <w:webHidden/>
              </w:rPr>
              <w:instrText xml:space="preserve"> PAGEREF _Toc438040252 \h </w:instrText>
            </w:r>
            <w:r>
              <w:rPr>
                <w:webHidden/>
              </w:rPr>
            </w:r>
            <w:r>
              <w:rPr>
                <w:webHidden/>
              </w:rPr>
              <w:fldChar w:fldCharType="separate"/>
            </w:r>
            <w:r>
              <w:rPr>
                <w:webHidden/>
              </w:rPr>
              <w:t>23</w:t>
            </w:r>
            <w:r>
              <w:rPr>
                <w:webHidden/>
              </w:rPr>
              <w:fldChar w:fldCharType="end"/>
            </w:r>
          </w:hyperlink>
        </w:p>
        <w:p w14:paraId="1C9E587A" w14:textId="04F001C0" w:rsidR="00A87A7D" w:rsidRDefault="00A87A7D">
          <w:pPr>
            <w:pStyle w:val="TOC3"/>
            <w:rPr>
              <w:rFonts w:asciiTheme="minorHAnsi" w:eastAsiaTheme="minorEastAsia" w:hAnsiTheme="minorHAnsi" w:cstheme="minorBidi"/>
              <w:sz w:val="22"/>
              <w:szCs w:val="22"/>
              <w:lang w:eastAsia="en-GB"/>
            </w:rPr>
          </w:pPr>
          <w:hyperlink w:anchor="_Toc438040253" w:history="1">
            <w:r>
              <w:rPr>
                <w:rStyle w:val="Hyperlink"/>
              </w:rPr>
              <w:t>Monitoring</w:t>
            </w:r>
            <w:r>
              <w:rPr>
                <w:webHidden/>
              </w:rPr>
              <w:tab/>
            </w:r>
            <w:r>
              <w:rPr>
                <w:webHidden/>
              </w:rPr>
              <w:fldChar w:fldCharType="begin"/>
            </w:r>
            <w:r>
              <w:rPr>
                <w:webHidden/>
              </w:rPr>
              <w:instrText xml:space="preserve"> PAGEREF _Toc438040253 \h </w:instrText>
            </w:r>
            <w:r>
              <w:rPr>
                <w:webHidden/>
              </w:rPr>
            </w:r>
            <w:r>
              <w:rPr>
                <w:webHidden/>
              </w:rPr>
              <w:fldChar w:fldCharType="separate"/>
            </w:r>
            <w:r>
              <w:rPr>
                <w:webHidden/>
              </w:rPr>
              <w:t>26</w:t>
            </w:r>
            <w:r>
              <w:rPr>
                <w:webHidden/>
              </w:rPr>
              <w:fldChar w:fldCharType="end"/>
            </w:r>
          </w:hyperlink>
        </w:p>
        <w:p w14:paraId="01B50748" w14:textId="77777777" w:rsidR="00A87A7D" w:rsidRDefault="00A87A7D">
          <w:pPr>
            <w:pStyle w:val="TOC2"/>
            <w:rPr>
              <w:rFonts w:asciiTheme="minorHAnsi" w:eastAsiaTheme="minorEastAsia" w:hAnsiTheme="minorHAnsi" w:cstheme="minorBidi"/>
              <w:sz w:val="22"/>
              <w:szCs w:val="22"/>
              <w:lang w:eastAsia="en-GB"/>
            </w:rPr>
          </w:pPr>
          <w:hyperlink w:anchor="_Toc438040254" w:history="1">
            <w:r w:rsidRPr="00B5660E">
              <w:rPr>
                <w:rStyle w:val="Hyperlink"/>
              </w:rPr>
              <w:t>Private equity (PE), Property (PR), Infrastructure (INF)</w:t>
            </w:r>
            <w:r>
              <w:rPr>
                <w:webHidden/>
              </w:rPr>
              <w:tab/>
            </w:r>
            <w:r>
              <w:rPr>
                <w:webHidden/>
              </w:rPr>
              <w:fldChar w:fldCharType="begin"/>
            </w:r>
            <w:r>
              <w:rPr>
                <w:webHidden/>
              </w:rPr>
              <w:instrText xml:space="preserve"> PAGEREF _Toc438040254 \h </w:instrText>
            </w:r>
            <w:r>
              <w:rPr>
                <w:webHidden/>
              </w:rPr>
            </w:r>
            <w:r>
              <w:rPr>
                <w:webHidden/>
              </w:rPr>
              <w:fldChar w:fldCharType="separate"/>
            </w:r>
            <w:r>
              <w:rPr>
                <w:webHidden/>
              </w:rPr>
              <w:t>32</w:t>
            </w:r>
            <w:r>
              <w:rPr>
                <w:webHidden/>
              </w:rPr>
              <w:fldChar w:fldCharType="end"/>
            </w:r>
          </w:hyperlink>
        </w:p>
        <w:p w14:paraId="18E50929" w14:textId="42AFAC02" w:rsidR="00A87A7D" w:rsidRDefault="00A87A7D">
          <w:pPr>
            <w:pStyle w:val="TOC3"/>
            <w:rPr>
              <w:rFonts w:asciiTheme="minorHAnsi" w:eastAsiaTheme="minorEastAsia" w:hAnsiTheme="minorHAnsi" w:cstheme="minorBidi"/>
              <w:sz w:val="22"/>
              <w:szCs w:val="22"/>
              <w:lang w:eastAsia="en-GB"/>
            </w:rPr>
          </w:pPr>
          <w:hyperlink w:anchor="_Toc438040255" w:history="1">
            <w:r w:rsidRPr="00B5660E">
              <w:rPr>
                <w:rStyle w:val="Hyperlink"/>
                <w:iCs/>
              </w:rPr>
              <w:t>S</w:t>
            </w:r>
            <w:r>
              <w:rPr>
                <w:rStyle w:val="Hyperlink"/>
                <w:iCs/>
              </w:rPr>
              <w:t>election</w:t>
            </w:r>
            <w:r>
              <w:rPr>
                <w:webHidden/>
              </w:rPr>
              <w:tab/>
            </w:r>
            <w:r>
              <w:rPr>
                <w:webHidden/>
              </w:rPr>
              <w:fldChar w:fldCharType="begin"/>
            </w:r>
            <w:r>
              <w:rPr>
                <w:webHidden/>
              </w:rPr>
              <w:instrText xml:space="preserve"> PAGEREF _Toc438040255 \h </w:instrText>
            </w:r>
            <w:r>
              <w:rPr>
                <w:webHidden/>
              </w:rPr>
            </w:r>
            <w:r>
              <w:rPr>
                <w:webHidden/>
              </w:rPr>
              <w:fldChar w:fldCharType="separate"/>
            </w:r>
            <w:r>
              <w:rPr>
                <w:webHidden/>
              </w:rPr>
              <w:t>32</w:t>
            </w:r>
            <w:r>
              <w:rPr>
                <w:webHidden/>
              </w:rPr>
              <w:fldChar w:fldCharType="end"/>
            </w:r>
          </w:hyperlink>
        </w:p>
        <w:p w14:paraId="259D1F9F" w14:textId="3F840A88" w:rsidR="00A87A7D" w:rsidRDefault="00A87A7D">
          <w:pPr>
            <w:pStyle w:val="TOC3"/>
            <w:rPr>
              <w:rFonts w:asciiTheme="minorHAnsi" w:eastAsiaTheme="minorEastAsia" w:hAnsiTheme="minorHAnsi" w:cstheme="minorBidi"/>
              <w:sz w:val="22"/>
              <w:szCs w:val="22"/>
              <w:lang w:eastAsia="en-GB"/>
            </w:rPr>
          </w:pPr>
          <w:hyperlink w:anchor="_Toc438040256" w:history="1">
            <w:r w:rsidRPr="00B5660E">
              <w:rPr>
                <w:rStyle w:val="Hyperlink"/>
              </w:rPr>
              <w:t>A</w:t>
            </w:r>
            <w:r>
              <w:rPr>
                <w:rStyle w:val="Hyperlink"/>
              </w:rPr>
              <w:t>ppointment</w:t>
            </w:r>
            <w:r>
              <w:rPr>
                <w:webHidden/>
              </w:rPr>
              <w:tab/>
            </w:r>
            <w:r>
              <w:rPr>
                <w:webHidden/>
              </w:rPr>
              <w:fldChar w:fldCharType="begin"/>
            </w:r>
            <w:r>
              <w:rPr>
                <w:webHidden/>
              </w:rPr>
              <w:instrText xml:space="preserve"> PAGEREF _Toc438040256 \h </w:instrText>
            </w:r>
            <w:r>
              <w:rPr>
                <w:webHidden/>
              </w:rPr>
            </w:r>
            <w:r>
              <w:rPr>
                <w:webHidden/>
              </w:rPr>
              <w:fldChar w:fldCharType="separate"/>
            </w:r>
            <w:r>
              <w:rPr>
                <w:webHidden/>
              </w:rPr>
              <w:t>35</w:t>
            </w:r>
            <w:r>
              <w:rPr>
                <w:webHidden/>
              </w:rPr>
              <w:fldChar w:fldCharType="end"/>
            </w:r>
          </w:hyperlink>
        </w:p>
        <w:p w14:paraId="17D2EA4F" w14:textId="41BD715C" w:rsidR="00A87A7D" w:rsidRDefault="00A87A7D">
          <w:pPr>
            <w:pStyle w:val="TOC3"/>
            <w:rPr>
              <w:rFonts w:asciiTheme="minorHAnsi" w:eastAsiaTheme="minorEastAsia" w:hAnsiTheme="minorHAnsi" w:cstheme="minorBidi"/>
              <w:sz w:val="22"/>
              <w:szCs w:val="22"/>
              <w:lang w:eastAsia="en-GB"/>
            </w:rPr>
          </w:pPr>
          <w:hyperlink w:anchor="_Toc438040257" w:history="1">
            <w:r w:rsidRPr="00B5660E">
              <w:rPr>
                <w:rStyle w:val="Hyperlink"/>
              </w:rPr>
              <w:t>M</w:t>
            </w:r>
            <w:r>
              <w:rPr>
                <w:rStyle w:val="Hyperlink"/>
              </w:rPr>
              <w:t xml:space="preserve">onitoring </w:t>
            </w:r>
            <w:bookmarkStart w:id="3" w:name="_GoBack"/>
            <w:bookmarkEnd w:id="3"/>
            <w:r>
              <w:rPr>
                <w:webHidden/>
              </w:rPr>
              <w:tab/>
            </w:r>
            <w:r>
              <w:rPr>
                <w:webHidden/>
              </w:rPr>
              <w:fldChar w:fldCharType="begin"/>
            </w:r>
            <w:r>
              <w:rPr>
                <w:webHidden/>
              </w:rPr>
              <w:instrText xml:space="preserve"> PAGEREF _Toc438040257 \h </w:instrText>
            </w:r>
            <w:r>
              <w:rPr>
                <w:webHidden/>
              </w:rPr>
            </w:r>
            <w:r>
              <w:rPr>
                <w:webHidden/>
              </w:rPr>
              <w:fldChar w:fldCharType="separate"/>
            </w:r>
            <w:r>
              <w:rPr>
                <w:webHidden/>
              </w:rPr>
              <w:t>37</w:t>
            </w:r>
            <w:r>
              <w:rPr>
                <w:webHidden/>
              </w:rPr>
              <w:fldChar w:fldCharType="end"/>
            </w:r>
          </w:hyperlink>
        </w:p>
        <w:p w14:paraId="1173A07C" w14:textId="77777777" w:rsidR="00A87A7D" w:rsidRDefault="00A87A7D">
          <w:pPr>
            <w:pStyle w:val="TOC2"/>
            <w:rPr>
              <w:rFonts w:asciiTheme="minorHAnsi" w:eastAsiaTheme="minorEastAsia" w:hAnsiTheme="minorHAnsi" w:cstheme="minorBidi"/>
              <w:sz w:val="22"/>
              <w:szCs w:val="22"/>
              <w:lang w:eastAsia="en-GB"/>
            </w:rPr>
          </w:pPr>
          <w:hyperlink w:anchor="_Toc438040258" w:history="1">
            <w:r w:rsidRPr="00B5660E">
              <w:rPr>
                <w:rStyle w:val="Hyperlink"/>
              </w:rPr>
              <w:t>Outputs and outcomes</w:t>
            </w:r>
            <w:r>
              <w:rPr>
                <w:webHidden/>
              </w:rPr>
              <w:tab/>
            </w:r>
            <w:r>
              <w:rPr>
                <w:webHidden/>
              </w:rPr>
              <w:fldChar w:fldCharType="begin"/>
            </w:r>
            <w:r>
              <w:rPr>
                <w:webHidden/>
              </w:rPr>
              <w:instrText xml:space="preserve"> PAGEREF _Toc438040258 \h </w:instrText>
            </w:r>
            <w:r>
              <w:rPr>
                <w:webHidden/>
              </w:rPr>
            </w:r>
            <w:r>
              <w:rPr>
                <w:webHidden/>
              </w:rPr>
              <w:fldChar w:fldCharType="separate"/>
            </w:r>
            <w:r>
              <w:rPr>
                <w:webHidden/>
              </w:rPr>
              <w:t>39</w:t>
            </w:r>
            <w:r>
              <w:rPr>
                <w:webHidden/>
              </w:rPr>
              <w:fldChar w:fldCharType="end"/>
            </w:r>
          </w:hyperlink>
        </w:p>
        <w:p w14:paraId="1BE068FA" w14:textId="77777777" w:rsidR="00A87A7D" w:rsidRDefault="00A87A7D">
          <w:pPr>
            <w:pStyle w:val="TOC2"/>
            <w:rPr>
              <w:rFonts w:asciiTheme="minorHAnsi" w:eastAsiaTheme="minorEastAsia" w:hAnsiTheme="minorHAnsi" w:cstheme="minorBidi"/>
              <w:sz w:val="22"/>
              <w:szCs w:val="22"/>
              <w:lang w:eastAsia="en-GB"/>
            </w:rPr>
          </w:pPr>
          <w:hyperlink w:anchor="_Toc438040259" w:history="1">
            <w:r w:rsidRPr="00B5660E">
              <w:rPr>
                <w:rStyle w:val="Hyperlink"/>
              </w:rPr>
              <w:t>Communication</w:t>
            </w:r>
            <w:r>
              <w:rPr>
                <w:webHidden/>
              </w:rPr>
              <w:tab/>
            </w:r>
            <w:r>
              <w:rPr>
                <w:webHidden/>
              </w:rPr>
              <w:fldChar w:fldCharType="begin"/>
            </w:r>
            <w:r>
              <w:rPr>
                <w:webHidden/>
              </w:rPr>
              <w:instrText xml:space="preserve"> PAGEREF _Toc438040259 \h </w:instrText>
            </w:r>
            <w:r>
              <w:rPr>
                <w:webHidden/>
              </w:rPr>
            </w:r>
            <w:r>
              <w:rPr>
                <w:webHidden/>
              </w:rPr>
              <w:fldChar w:fldCharType="separate"/>
            </w:r>
            <w:r>
              <w:rPr>
                <w:webHidden/>
              </w:rPr>
              <w:t>42</w:t>
            </w:r>
            <w:r>
              <w:rPr>
                <w:webHidden/>
              </w:rPr>
              <w:fldChar w:fldCharType="end"/>
            </w:r>
          </w:hyperlink>
        </w:p>
        <w:p w14:paraId="3D3D8989" w14:textId="77777777" w:rsidR="00770D19" w:rsidRDefault="00ED263D" w:rsidP="0065111A">
          <w:pPr>
            <w:rPr>
              <w:rFonts w:ascii="Calibri" w:hAnsi="Calibri" w:cs="Times New Roman"/>
              <w:bCs/>
              <w:color w:val="003B7C"/>
              <w:sz w:val="30"/>
              <w:szCs w:val="28"/>
            </w:rPr>
          </w:pPr>
          <w:r>
            <w:fldChar w:fldCharType="end"/>
          </w:r>
        </w:p>
      </w:sdtContent>
    </w:sdt>
    <w:p w14:paraId="7CD2209C"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1"/>
          <w:footerReference w:type="first" r:id="rId22"/>
          <w:pgSz w:w="11900" w:h="16840"/>
          <w:pgMar w:top="1440" w:right="1616" w:bottom="1440" w:left="1616" w:header="708" w:footer="708" w:gutter="0"/>
          <w:cols w:space="708"/>
          <w:titlePg/>
          <w:docGrid w:linePitch="360"/>
        </w:sectPr>
      </w:pPr>
    </w:p>
    <w:p w14:paraId="243A0AB1" w14:textId="77777777" w:rsidR="00EC1FC4" w:rsidRDefault="00EC1FC4" w:rsidP="00EC1FC4">
      <w:pPr>
        <w:pStyle w:val="Heading1"/>
      </w:pPr>
      <w:bookmarkStart w:id="4" w:name="_Toc367980992"/>
      <w:bookmarkStart w:id="5" w:name="_Toc360179415"/>
      <w:bookmarkStart w:id="6" w:name="_Toc438040247"/>
      <w:r>
        <w:lastRenderedPageBreak/>
        <w:t>Pathways through the module</w:t>
      </w:r>
      <w:bookmarkEnd w:id="4"/>
      <w:bookmarkEnd w:id="6"/>
    </w:p>
    <w:p w14:paraId="61B8F241" w14:textId="77777777" w:rsidR="00EC1FC4" w:rsidRDefault="006C505F">
      <w:pPr>
        <w:widowControl/>
        <w:autoSpaceDE/>
        <w:autoSpaceDN/>
        <w:adjustRightInd/>
        <w:spacing w:before="0" w:after="0" w:line="240" w:lineRule="auto"/>
        <w:rPr>
          <w:b/>
          <w:color w:val="0050A6"/>
          <w:sz w:val="32"/>
          <w:szCs w:val="36"/>
        </w:rPr>
      </w:pPr>
      <w:r w:rsidRPr="0094645F">
        <w:rPr>
          <w:noProof/>
          <w:lang w:eastAsia="en-GB"/>
        </w:rPr>
        <mc:AlternateContent>
          <mc:Choice Requires="wpg">
            <w:drawing>
              <wp:anchor distT="0" distB="0" distL="114300" distR="114300" simplePos="0" relativeHeight="251644416" behindDoc="0" locked="0" layoutInCell="1" allowOverlap="1" wp14:anchorId="3160C2FF" wp14:editId="7049414E">
                <wp:simplePos x="0" y="0"/>
                <wp:positionH relativeFrom="margin">
                  <wp:posOffset>-835660</wp:posOffset>
                </wp:positionH>
                <wp:positionV relativeFrom="margin">
                  <wp:posOffset>1019175</wp:posOffset>
                </wp:positionV>
                <wp:extent cx="7185025" cy="7370445"/>
                <wp:effectExtent l="0" t="0" r="0" b="1905"/>
                <wp:wrapSquare wrapText="bothSides"/>
                <wp:docPr id="6" name="Group 63"/>
                <wp:cNvGraphicFramePr/>
                <a:graphic xmlns:a="http://schemas.openxmlformats.org/drawingml/2006/main">
                  <a:graphicData uri="http://schemas.microsoft.com/office/word/2010/wordprocessingGroup">
                    <wpg:wgp>
                      <wpg:cNvGrpSpPr/>
                      <wpg:grpSpPr>
                        <a:xfrm>
                          <a:off x="0" y="0"/>
                          <a:ext cx="7185025" cy="7370445"/>
                          <a:chOff x="0" y="192758"/>
                          <a:chExt cx="7185184" cy="7371706"/>
                        </a:xfrm>
                      </wpg:grpSpPr>
                      <wpg:grpSp>
                        <wpg:cNvPr id="8" name="Group 8"/>
                        <wpg:cNvGrpSpPr/>
                        <wpg:grpSpPr>
                          <a:xfrm>
                            <a:off x="0" y="192758"/>
                            <a:ext cx="7185184" cy="7371706"/>
                            <a:chOff x="0" y="192758"/>
                            <a:chExt cx="7185184" cy="7371706"/>
                          </a:xfrm>
                        </wpg:grpSpPr>
                        <wps:wsp>
                          <wps:cNvPr id="23" name="Rectangle 23"/>
                          <wps:cNvSpPr/>
                          <wps:spPr>
                            <a:xfrm>
                              <a:off x="1279141" y="192758"/>
                              <a:ext cx="3454510" cy="39057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D399B20"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Role of investment consultants/fiduciary managers</w:t>
                                </w:r>
                              </w:p>
                            </w:txbxContent>
                          </wps:txbx>
                          <wps:bodyPr wrap="square" rtlCol="0" anchor="ctr"/>
                        </wps:wsp>
                        <wps:wsp>
                          <wps:cNvPr id="24" name="Rectangle 24"/>
                          <wps:cNvSpPr/>
                          <wps:spPr>
                            <a:xfrm>
                              <a:off x="1279243" y="610820"/>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A5A662"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RI factors in selection, appointment and monitoring across asset classes</w:t>
                                </w:r>
                              </w:p>
                            </w:txbxContent>
                          </wps:txbx>
                          <wps:bodyPr wrap="square" rtlCol="0" anchor="ctr"/>
                        </wps:wsp>
                        <wpg:grpSp>
                          <wpg:cNvPr id="25" name="Group 25"/>
                          <wpg:cNvGrpSpPr/>
                          <wpg:grpSpPr>
                            <a:xfrm>
                              <a:off x="1279243" y="6057276"/>
                              <a:ext cx="3420000" cy="1507188"/>
                              <a:chOff x="1279243" y="6057276"/>
                              <a:chExt cx="3420000" cy="1507188"/>
                            </a:xfrm>
                          </wpg:grpSpPr>
                          <wps:wsp>
                            <wps:cNvPr id="26" name="Rectangle 26"/>
                            <wps:cNvSpPr/>
                            <wps:spPr>
                              <a:xfrm>
                                <a:off x="1279243" y="6057276"/>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1B2961"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Percentage of externally managed assets managed by PRI signatories</w:t>
                                  </w:r>
                                </w:p>
                              </w:txbxContent>
                            </wps:txbx>
                            <wps:bodyPr wrap="square" rtlCol="0" anchor="ctr"/>
                          </wps:wsp>
                          <wps:wsp>
                            <wps:cNvPr id="27" name="Rectangle 27"/>
                            <wps:cNvSpPr/>
                            <wps:spPr>
                              <a:xfrm>
                                <a:off x="1279243" y="6523672"/>
                                <a:ext cx="3420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06213B"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Examples of ESG factors in selection, appointment and monitoring processes</w:t>
                                  </w:r>
                                </w:p>
                              </w:txbxContent>
                            </wps:txbx>
                            <wps:bodyPr wrap="square" rtlCol="0" anchor="ctr"/>
                          </wps:wsp>
                          <wps:wsp>
                            <wps:cNvPr id="28" name="Rectangle 28"/>
                            <wps:cNvSpPr/>
                            <wps:spPr>
                              <a:xfrm>
                                <a:off x="1279243" y="699006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A50284"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14: </w:t>
                                  </w:r>
                                  <w:r>
                                    <w:rPr>
                                      <w:rFonts w:ascii="Arial" w:eastAsia="Times New Roman" w:hAnsi="Arial" w:cs="Arial"/>
                                      <w:color w:val="FFFFFF"/>
                                      <w:kern w:val="24"/>
                                    </w:rPr>
                                    <w:t>Disclosure of RI considerations</w:t>
                                  </w:r>
                                </w:p>
                              </w:txbxContent>
                            </wps:txbx>
                            <wps:bodyPr wrap="square" rtlCol="0" anchor="ctr"/>
                          </wps:wsp>
                          <wps:wsp>
                            <wps:cNvPr id="29" name="Rectangle 29"/>
                            <wps:cNvSpPr/>
                            <wps:spPr>
                              <a:xfrm>
                                <a:off x="1279243" y="7312464"/>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089706"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wps:txbx>
                            <wps:bodyPr wrap="square" rtlCol="0" anchor="ctr"/>
                          </wps:wsp>
                        </wpg:grpSp>
                        <wps:wsp>
                          <wps:cNvPr id="32" name="TextBox 146"/>
                          <wps:cNvSpPr txBox="1"/>
                          <wps:spPr>
                            <a:xfrm>
                              <a:off x="1" y="4999162"/>
                              <a:ext cx="1437177" cy="9877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B9AEDF1"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other asset classes not covered above</w:t>
                                </w:r>
                              </w:p>
                            </w:txbxContent>
                          </wps:txbx>
                          <wps:bodyPr wrap="square" rtlCol="0" anchor="ctr">
                            <a:noAutofit/>
                          </wps:bodyPr>
                        </wps:wsp>
                        <wpg:grpSp>
                          <wpg:cNvPr id="33" name="Group 33"/>
                          <wpg:cNvGrpSpPr/>
                          <wpg:grpSpPr>
                            <a:xfrm>
                              <a:off x="1785184" y="1425589"/>
                              <a:ext cx="5400000" cy="2478905"/>
                              <a:chOff x="1785184" y="1425589"/>
                              <a:chExt cx="5400000" cy="2478905"/>
                            </a:xfrm>
                          </wpg:grpSpPr>
                          <wps:wsp>
                            <wps:cNvPr id="34" name="Rectangle 34"/>
                            <wps:cNvSpPr/>
                            <wps:spPr>
                              <a:xfrm>
                                <a:off x="3867077" y="3652494"/>
                                <a:ext cx="2628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58959D" w14:textId="3B5E2559"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Percentage of (proxy) votes cast</w:t>
                                  </w:r>
                                </w:p>
                              </w:txbxContent>
                            </wps:txbx>
                            <wps:bodyPr wrap="square" rtlCol="0" anchor="ctr"/>
                          </wps:wsp>
                          <wps:wsp>
                            <wps:cNvPr id="35" name="Rectangle 35"/>
                            <wps:cNvSpPr/>
                            <wps:spPr>
                              <a:xfrm>
                                <a:off x="1785184" y="1872032"/>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7BF65E"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SAM 04</w:t>
                                  </w:r>
                                  <w:r>
                                    <w:rPr>
                                      <w:rFonts w:ascii="Arial" w:eastAsia="Times New Roman" w:hAnsi="Arial" w:cs="Arial"/>
                                      <w:color w:val="FFFFFF"/>
                                      <w:kern w:val="24"/>
                                    </w:rPr>
                                    <w:t>: ESG incorporation strategies</w:t>
                                  </w:r>
                                </w:p>
                              </w:txbxContent>
                            </wps:txbx>
                            <wps:bodyPr wrap="square" rtlCol="0" anchor="ctr"/>
                          </wps:wsp>
                          <wps:wsp>
                            <wps:cNvPr id="41" name="Rectangle 41"/>
                            <wps:cNvSpPr/>
                            <wps:spPr>
                              <a:xfrm>
                                <a:off x="1785184" y="1425589"/>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432FD1"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Breakdown of passive, active quant and active fundamental</w:t>
                                  </w:r>
                                </w:p>
                              </w:txbxContent>
                            </wps:txbx>
                            <wps:bodyPr wrap="square" rtlCol="0" anchor="ctr"/>
                          </wps:wsp>
                          <wps:wsp>
                            <wps:cNvPr id="42" name="Rectangle 42"/>
                            <wps:cNvSpPr/>
                            <wps:spPr>
                              <a:xfrm>
                                <a:off x="1785184" y="2180314"/>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5EECAD" w14:textId="55BF08B3"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Selection processes (listed equity/fixed income)</w:t>
                                  </w:r>
                                </w:p>
                              </w:txbxContent>
                            </wps:txbx>
                            <wps:bodyPr wrap="square" rtlCol="0" anchor="ctr"/>
                          </wps:wsp>
                          <wps:wsp>
                            <wps:cNvPr id="43" name="TextBox 146"/>
                            <wps:cNvSpPr txBox="1"/>
                            <wps:spPr>
                              <a:xfrm>
                                <a:off x="5385184" y="2078794"/>
                                <a:ext cx="1321354" cy="3730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6874114"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wps:txbx>
                            <wps:bodyPr wrap="square" rtlCol="0" anchor="ctr">
                              <a:noAutofit/>
                            </wps:bodyPr>
                          </wps:wsp>
                          <wps:wsp>
                            <wps:cNvPr id="44" name="Right Brace 44"/>
                            <wps:cNvSpPr/>
                            <wps:spPr>
                              <a:xfrm>
                                <a:off x="5241184" y="2173880"/>
                                <a:ext cx="192762"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5" name="Rectangle 45"/>
                            <wps:cNvSpPr/>
                            <wps:spPr>
                              <a:xfrm>
                                <a:off x="1785184" y="2494616"/>
                                <a:ext cx="3420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2F4762" w14:textId="29B99CD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Appointment considerations (listed equity/fixed income)</w:t>
                                  </w:r>
                                </w:p>
                              </w:txbxContent>
                            </wps:txbx>
                            <wps:bodyPr wrap="square" rtlCol="0" anchor="ctr"/>
                          </wps:wsp>
                          <wps:wsp>
                            <wps:cNvPr id="47" name="TextBox 146"/>
                            <wps:cNvSpPr txBox="1"/>
                            <wps:spPr>
                              <a:xfrm>
                                <a:off x="5385065" y="2459399"/>
                                <a:ext cx="1321354" cy="37251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480CF79"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wps:txbx>
                            <wps:bodyPr wrap="square" rtlCol="0" anchor="ctr">
                              <a:noAutofit/>
                            </wps:bodyPr>
                          </wps:wsp>
                          <wps:wsp>
                            <wps:cNvPr id="48" name="Right Brace 48"/>
                            <wps:cNvSpPr/>
                            <wps:spPr>
                              <a:xfrm>
                                <a:off x="5241184" y="2492019"/>
                                <a:ext cx="192727"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9" name="Rectangle 49"/>
                            <wps:cNvSpPr/>
                            <wps:spPr>
                              <a:xfrm>
                                <a:off x="1785184" y="2814083"/>
                                <a:ext cx="3420000" cy="39196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898CE9" w14:textId="591AA8CD"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Monitoring processes (listed equity/fixed income)</w:t>
                                  </w:r>
                                </w:p>
                              </w:txbxContent>
                            </wps:txbx>
                            <wps:bodyPr wrap="square" rtlCol="0" anchor="ctr"/>
                          </wps:wsp>
                          <wps:wsp>
                            <wps:cNvPr id="50" name="TextBox 146"/>
                            <wps:cNvSpPr txBox="1"/>
                            <wps:spPr>
                              <a:xfrm>
                                <a:off x="5385184" y="2814083"/>
                                <a:ext cx="1321354" cy="3919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4863BF1"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wps:txbx>
                            <wps:bodyPr wrap="square" rtlCol="0" anchor="ctr">
                              <a:noAutofit/>
                            </wps:bodyPr>
                          </wps:wsp>
                          <wps:wsp>
                            <wps:cNvPr id="51" name="Right Brace 51"/>
                            <wps:cNvSpPr/>
                            <wps:spPr>
                              <a:xfrm>
                                <a:off x="5241184" y="2813586"/>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52" name="Elbow Connector 52"/>
                            <wps:cNvCnPr/>
                            <wps:spPr>
                              <a:xfrm rot="16200000" flipH="1">
                                <a:off x="4044925" y="2516341"/>
                                <a:ext cx="586411" cy="168589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3" name="TextBox 146"/>
                            <wps:cNvSpPr txBox="1"/>
                            <wps:spPr>
                              <a:xfrm>
                                <a:off x="5181077" y="3224476"/>
                                <a:ext cx="2004107" cy="42158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0FDC866"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External managers vote, and % of votes cast are reviewed by you.</w:t>
                                  </w:r>
                                </w:p>
                              </w:txbxContent>
                            </wps:txbx>
                            <wps:bodyPr wrap="square" rtlCol="0" anchor="ctr">
                              <a:noAutofit/>
                            </wps:bodyPr>
                          </wps:wsp>
                          <wps:wsp>
                            <wps:cNvPr id="54" name="TextBox 146"/>
                            <wps:cNvSpPr txBox="1"/>
                            <wps:spPr>
                              <a:xfrm>
                                <a:off x="1908009" y="3206049"/>
                                <a:ext cx="1618781" cy="5437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E185C75"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External managers do not vote, or % of votes cast are not reviewed.</w:t>
                                  </w:r>
                                </w:p>
                              </w:txbxContent>
                            </wps:txbx>
                            <wps:bodyPr wrap="square" rtlCol="0" anchor="ctr">
                              <a:noAutofit/>
                            </wps:bodyPr>
                          </wps:wsp>
                        </wpg:grpSp>
                        <wps:wsp>
                          <wps:cNvPr id="55" name="TextBox 146"/>
                          <wps:cNvSpPr txBox="1"/>
                          <wps:spPr>
                            <a:xfrm>
                              <a:off x="0" y="1067226"/>
                              <a:ext cx="1552321" cy="120678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8C47740" w14:textId="26343190"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Listed Equity/Fixed Income</w:t>
                                </w:r>
                              </w:p>
                            </w:txbxContent>
                          </wps:txbx>
                          <wps:bodyPr wrap="square" rtlCol="0" anchor="ctr">
                            <a:noAutofit/>
                          </wps:bodyPr>
                        </wps:wsp>
                        <wps:wsp>
                          <wps:cNvPr id="56" name="TextBox 146"/>
                          <wps:cNvSpPr txBox="1"/>
                          <wps:spPr>
                            <a:xfrm>
                              <a:off x="1" y="3731974"/>
                              <a:ext cx="1444897" cy="119679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EDF3ED"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non-listed assets (Private Equity, Property or Infrastructure)</w:t>
                                </w:r>
                              </w:p>
                            </w:txbxContent>
                          </wps:txbx>
                          <wps:bodyPr wrap="square" rtlCol="0" anchor="ctr">
                            <a:noAutofit/>
                          </wps:bodyPr>
                        </wps:wsp>
                        <wpg:grpSp>
                          <wpg:cNvPr id="57" name="Group 57"/>
                          <wpg:cNvGrpSpPr/>
                          <wpg:grpSpPr>
                            <a:xfrm>
                              <a:off x="1816790" y="4079572"/>
                              <a:ext cx="4919462" cy="1161168"/>
                              <a:chOff x="1816790" y="4079572"/>
                              <a:chExt cx="4919462" cy="1161168"/>
                            </a:xfrm>
                          </wpg:grpSpPr>
                          <wps:wsp>
                            <wps:cNvPr id="58" name="Rectangle 58"/>
                            <wps:cNvSpPr/>
                            <wps:spPr>
                              <a:xfrm>
                                <a:off x="1816790" y="4854715"/>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D96532" w14:textId="77777777" w:rsidR="00AD0BD4" w:rsidRPr="00F156EF" w:rsidRDefault="00AD0BD4" w:rsidP="00EC1FC4">
                                  <w:pPr>
                                    <w:pStyle w:val="NormalWeb"/>
                                    <w:spacing w:before="0" w:beforeAutospacing="0" w:after="0" w:afterAutospacing="0"/>
                                  </w:pPr>
                                  <w:r w:rsidRPr="00F156EF">
                                    <w:rPr>
                                      <w:rFonts w:ascii="Arial" w:eastAsia="Times New Roman" w:hAnsi="Arial" w:cs="Arial"/>
                                      <w:b/>
                                      <w:bCs/>
                                      <w:color w:val="FFFFFF"/>
                                      <w:kern w:val="24"/>
                                    </w:rPr>
                                    <w:t>SAM 1</w:t>
                                  </w:r>
                                  <w:r>
                                    <w:rPr>
                                      <w:rFonts w:ascii="Arial" w:eastAsia="Times New Roman" w:hAnsi="Arial" w:cs="Arial"/>
                                      <w:b/>
                                      <w:bCs/>
                                      <w:color w:val="FFFFFF"/>
                                      <w:kern w:val="24"/>
                                    </w:rPr>
                                    <w:t>1</w:t>
                                  </w:r>
                                  <w:r w:rsidRPr="00F156EF">
                                    <w:rPr>
                                      <w:rFonts w:ascii="Arial" w:eastAsia="Times New Roman" w:hAnsi="Arial" w:cs="Arial"/>
                                      <w:b/>
                                      <w:bCs/>
                                      <w:color w:val="FFFFFF"/>
                                      <w:kern w:val="24"/>
                                    </w:rPr>
                                    <w:t xml:space="preserve">: </w:t>
                                  </w:r>
                                  <w:r w:rsidRPr="00F156EF">
                                    <w:rPr>
                                      <w:rFonts w:ascii="Arial" w:eastAsia="Times New Roman" w:hAnsi="Arial" w:cs="Arial"/>
                                      <w:color w:val="FFFFFF"/>
                                      <w:kern w:val="24"/>
                                    </w:rPr>
                                    <w:t>Monitoring processes (non-listed assets)</w:t>
                                  </w:r>
                                </w:p>
                              </w:txbxContent>
                            </wps:txbx>
                            <wps:bodyPr wrap="square" rtlCol="0" anchor="ctr"/>
                          </wps:wsp>
                          <wps:wsp>
                            <wps:cNvPr id="59" name="TextBox 146"/>
                            <wps:cNvSpPr txBox="1"/>
                            <wps:spPr>
                              <a:xfrm>
                                <a:off x="5446504" y="4837986"/>
                                <a:ext cx="1289748" cy="40275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FE854E5"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 xml:space="preserve">If ESG factors in monitoring process </w:t>
                                  </w:r>
                                </w:p>
                              </w:txbxContent>
                            </wps:txbx>
                            <wps:bodyPr wrap="square" rtlCol="0" anchor="ctr">
                              <a:noAutofit/>
                            </wps:bodyPr>
                          </wps:wsp>
                          <wps:wsp>
                            <wps:cNvPr id="60" name="Right Brace 60"/>
                            <wps:cNvSpPr/>
                            <wps:spPr>
                              <a:xfrm>
                                <a:off x="5272790" y="4814364"/>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61" name="Rectangle 61"/>
                            <wps:cNvSpPr/>
                            <wps:spPr>
                              <a:xfrm>
                                <a:off x="1816790" y="421423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3E3940"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Selection processes (non-listed assets)</w:t>
                                  </w:r>
                                </w:p>
                              </w:txbxContent>
                            </wps:txbx>
                            <wps:bodyPr wrap="square" rtlCol="0" anchor="ctr"/>
                          </wps:wsp>
                          <wps:wsp>
                            <wps:cNvPr id="62" name="TextBox 146"/>
                            <wps:cNvSpPr txBox="1"/>
                            <wps:spPr>
                              <a:xfrm>
                                <a:off x="5431683" y="4079572"/>
                                <a:ext cx="1289748" cy="3548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155038"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wps:txbx>
                            <wps:bodyPr wrap="square" rtlCol="0" anchor="ctr">
                              <a:noAutofit/>
                            </wps:bodyPr>
                          </wps:wsp>
                          <wps:wsp>
                            <wps:cNvPr id="63" name="Right Brace 63"/>
                            <wps:cNvSpPr/>
                            <wps:spPr>
                              <a:xfrm>
                                <a:off x="5272790" y="4210199"/>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64" name="Rectangle 64"/>
                            <wps:cNvSpPr/>
                            <wps:spPr>
                              <a:xfrm>
                                <a:off x="1816790" y="4538088"/>
                                <a:ext cx="3420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D454E3"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Appointment considerations (non-listed assets)</w:t>
                                  </w:r>
                                </w:p>
                              </w:txbxContent>
                            </wps:txbx>
                            <wps:bodyPr wrap="square" rtlCol="0" anchor="ctr"/>
                          </wps:wsp>
                          <wps:wsp>
                            <wps:cNvPr id="65" name="TextBox 146"/>
                            <wps:cNvSpPr txBox="1"/>
                            <wps:spPr>
                              <a:xfrm>
                                <a:off x="5416790" y="4489711"/>
                                <a:ext cx="1289748" cy="36500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3D284BB"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wps:txbx>
                            <wps:bodyPr wrap="square" rtlCol="0" anchor="ctr">
                              <a:noAutofit/>
                            </wps:bodyPr>
                          </wps:wsp>
                          <wps:wsp>
                            <wps:cNvPr id="66" name="Right Brace 66"/>
                            <wps:cNvSpPr/>
                            <wps:spPr>
                              <a:xfrm>
                                <a:off x="5272790" y="4538088"/>
                                <a:ext cx="190499" cy="25200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67" name="Elbow Connector 67"/>
                          <wps:cNvCnPr/>
                          <wps:spPr>
                            <a:xfrm rot="5400000">
                              <a:off x="2882423" y="5329642"/>
                              <a:ext cx="834454" cy="620812"/>
                            </a:xfrm>
                            <a:prstGeom prst="bentConnector3">
                              <a:avLst>
                                <a:gd name="adj1" fmla="val 75117"/>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8" name="Elbow Connector 68"/>
                          <wps:cNvCnPr/>
                          <wps:spPr>
                            <a:xfrm flipH="1">
                              <a:off x="4699243" y="3778494"/>
                              <a:ext cx="1795834" cy="2476782"/>
                            </a:xfrm>
                            <a:prstGeom prst="bentConnector3">
                              <a:avLst>
                                <a:gd name="adj1" fmla="val -127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69" name="Elbow Connector 69"/>
                          <wps:cNvCnPr/>
                          <wps:spPr>
                            <a:xfrm rot="5400000">
                              <a:off x="2078830" y="713175"/>
                              <a:ext cx="616769" cy="1204059"/>
                            </a:xfrm>
                            <a:prstGeom prst="bentConnector4">
                              <a:avLst>
                                <a:gd name="adj1" fmla="val 33949"/>
                                <a:gd name="adj2" fmla="val 12742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70" name="Elbow Connector 70"/>
                          <wps:cNvCnPr/>
                          <wps:spPr>
                            <a:xfrm rot="5400000">
                              <a:off x="736308" y="2087303"/>
                              <a:ext cx="3333418" cy="1172453"/>
                            </a:xfrm>
                            <a:prstGeom prst="bentConnector4">
                              <a:avLst>
                                <a:gd name="adj1" fmla="val 6201"/>
                                <a:gd name="adj2" fmla="val 130330"/>
                              </a:avLst>
                            </a:prstGeom>
                            <a:ln w="6350">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72" name="Elbow Connector 72"/>
                        <wps:cNvCnPr/>
                        <wps:spPr>
                          <a:xfrm rot="5400000">
                            <a:off x="2125840" y="2380407"/>
                            <a:ext cx="683669" cy="2055021"/>
                          </a:xfrm>
                          <a:prstGeom prst="bentConnector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73" name="Elbow Connector 56"/>
                        <wps:cNvCnPr>
                          <a:stCxn id="56" idx="3"/>
                        </wps:cNvCnPr>
                        <wps:spPr>
                          <a:xfrm>
                            <a:off x="1444898" y="4330370"/>
                            <a:ext cx="17063" cy="172690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160C2FF" id="Group 63" o:spid="_x0000_s1026" style="position:absolute;margin-left:-65.8pt;margin-top:80.25pt;width:565.75pt;height:580.35pt;z-index:251644416;mso-position-horizontal-relative:margin;mso-position-vertical-relative:margin;mso-width-relative:margin;mso-height-relative:margin" coordorigin=",1927" coordsize="71851,73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">
                <v:group id="Group 8" o:spid="_x0000_s1027" style="position:absolute;top:1927;width:71851;height:73717" coordorigin=",1927" coordsize="71851,737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rect id="Rectangle 23" o:spid="_x0000_s1028" style="position:absolute;left:12791;top:1927;width:34545;height:3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cpk8EA&#10;AADbAAAADwAAAGRycy9kb3ducmV2LnhtbESPwWrDMBBE74X+g9hCb7XUhJTiWjEhwVByixt8XqyN&#10;ZWKtXEtN3L+vCoEch5l5wxTl7AZxoSn0njW8ZgoEcetNz52G41f18g4iRGSDg2fS8EsByvXjQ4G5&#10;8Vc+0KWOnUgQDjlqsDGOuZShteQwZH4kTt7JTw5jklMnzYTXBHeDXCj1Jh32nBYsjrS11J7rH6fB&#10;VUx71Sj7HbuVarhWu+X+rPXz07z5ABFpjvfwrf1pNCyW8P8l/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XKZPBAAAA2wAAAA8AAAAAAAAAAAAAAAAAmAIAAGRycy9kb3du&#10;cmV2LnhtbFBLBQYAAAAABAAEAPUAAACGAwAAAAA=&#10;" fillcolor="#0070c0" stroked="f" strokeweight="2pt">
                    <v:textbox>
                      <w:txbxContent>
                        <w:p w14:paraId="6D399B20"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Role of investment consultants/fiduciary managers</w:t>
                          </w:r>
                        </w:p>
                      </w:txbxContent>
                    </v:textbox>
                  </v:rect>
                  <v:rect id="Rectangle 24" o:spid="_x0000_s1029" style="position:absolute;left:12792;top:6108;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x58IA&#10;AADbAAAADwAAAGRycy9kb3ducmV2LnhtbESPwWrDMBBE74X+g9hCb7WUtCnFiRJKiiHkFqf4vFhb&#10;y8RauZYSu38fFQI5DjPzhlltJteJCw2h9axhlikQxLU3LTcavo/FyweIEJENdp5Jwx8F2KwfH1aY&#10;Gz/ygS5lbESCcMhRg42xz6UMtSWHIfM9cfJ+/OAwJjk00gw4Jrjr5Fypd+mw5bRgsaetpfpUnp0G&#10;VzDtVaXsb2wWquJSfb3uT1o/P02fSxCRpngP39o7o2H+B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rHnwgAAANsAAAAPAAAAAAAAAAAAAAAAAJgCAABkcnMvZG93&#10;bnJldi54bWxQSwUGAAAAAAQABAD1AAAAhwMAAAAA&#10;" fillcolor="#0070c0" stroked="f" strokeweight="2pt">
                    <v:textbox>
                      <w:txbxContent>
                        <w:p w14:paraId="03A5A662"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RI factors in selection, appointment and monitoring across asset classes</w:t>
                          </w:r>
                        </w:p>
                      </w:txbxContent>
                    </v:textbox>
                  </v:rect>
                  <v:group id="Group 25" o:spid="_x0000_s1030" style="position:absolute;left:12792;top:60572;width:34200;height:15072" coordorigin="12792,60572" coordsize="34200,150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26" o:spid="_x0000_s1031" style="position:absolute;left:12792;top:60572;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CKC8EA&#10;AADbAAAADwAAAGRycy9kb3ducmV2LnhtbESPQWvCQBSE7wX/w/KE3uqulorErCItQsmtqeT8yD6z&#10;wezbmN2a+O/dQqHHYWa+YfL95DpxoyG0njUsFwoEce1Ny42G0/fxZQMiRGSDnWfScKcA+93sKcfM&#10;+JG/6FbGRiQIhww12Bj7TMpQW3IYFr4nTt7ZDw5jkkMjzYBjgrtOrpRaS4ctpwWLPb1bqi/lj9Pg&#10;jkyFqpS9xuZNVVyqj9fiovXzfDpsQUSa4n/4r/1pNKzW8Psl/QC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gigvBAAAA2wAAAA8AAAAAAAAAAAAAAAAAmAIAAGRycy9kb3du&#10;cmV2LnhtbFBLBQYAAAAABAAEAPUAAACGAwAAAAA=&#10;" fillcolor="#0070c0" stroked="f" strokeweight="2pt">
                      <v:textbox>
                        <w:txbxContent>
                          <w:p w14:paraId="091B2961"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Percentage of externally managed assets managed by PRI signatories</w:t>
                            </w:r>
                          </w:p>
                        </w:txbxContent>
                      </v:textbox>
                    </v:rect>
                    <v:rect id="Rectangle 27" o:spid="_x0000_s1032" style="position:absolute;left:12792;top:65236;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asxcQA&#10;AADbAAAADwAAAGRycy9kb3ducmV2LnhtbESPzWrDMBCE74G+g9hCb7FcH5rgRgmJodBToWkg7W2x&#10;traJtDKW/FM/fRQo5DjMzDfMZjdZIwbqfONYwXOSgiAunW64UnD6eluuQfiArNE4JgV/5GG3fVhs&#10;MNdu5E8ajqESEcI+RwV1CG0upS9rsugT1xJH79d1FkOUXSV1h2OEWyOzNH2RFhuOCzW2VNRUXo69&#10;VcA/2RBWs/nu54/1PtPGHc6FU+rpcdq/ggg0hXv4v/2uFWQruH2JP0B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mrMXEAAAA2wAAAA8AAAAAAAAAAAAAAAAAmAIAAGRycy9k&#10;b3ducmV2LnhtbFBLBQYAAAAABAAEAPUAAACJAwAAAAA=&#10;" fillcolor="#a5a5a5 [2092]" stroked="f" strokeweight="2pt">
                      <v:textbox>
                        <w:txbxContent>
                          <w:p w14:paraId="4906213B"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Examples of ESG factors in selection, appointment and monitoring processes</w:t>
                            </w:r>
                          </w:p>
                        </w:txbxContent>
                      </v:textbox>
                    </v:rect>
                    <v:rect id="Rectangle 28" o:spid="_x0000_s1033" style="position:absolute;left:12792;top:6990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25A50284"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14: </w:t>
                            </w:r>
                            <w:r>
                              <w:rPr>
                                <w:rFonts w:ascii="Arial" w:eastAsia="Times New Roman" w:hAnsi="Arial" w:cs="Arial"/>
                                <w:color w:val="FFFFFF"/>
                                <w:kern w:val="24"/>
                              </w:rPr>
                              <w:t>Disclosure of RI considerations</w:t>
                            </w:r>
                          </w:p>
                        </w:txbxContent>
                      </v:textbox>
                    </v:rect>
                    <v:rect id="Rectangle 29" o:spid="_x0000_s1034" style="position:absolute;left:12792;top:73124;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eecIA&#10;AADbAAAADwAAAGRycy9kb3ducmV2LnhtbESPwWrDMBBE74X+g9hCb7WUlIbWiRJKiiHkFqf4vFhb&#10;y8RauZYSu38fFQI5DjPzhlltJteJCw2h9axhlikQxLU3LTcavo/FyzuIEJENdp5Jwx8F2KwfH1aY&#10;Gz/ygS5lbESCcMhRg42xz6UMtSWHIfM9cfJ+/OAwJjk00gw4Jrjr5FyphXTYclqw2NPWUn0qz06D&#10;K5j2qlL2NzZvquJSfb3uT1o/P02fSxCRpngP39o7o2H+Af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55wgAAANsAAAAPAAAAAAAAAAAAAAAAAJgCAABkcnMvZG93&#10;bnJldi54bWxQSwUGAAAAAAQABAD1AAAAhwMAAAAA&#10;" fillcolor="#0070c0" stroked="f" strokeweight="2pt">
                      <v:textbox>
                        <w:txbxContent>
                          <w:p w14:paraId="2C089706"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v:textbox>
                    </v:rect>
                  </v:group>
                  <v:shapetype id="_x0000_t202" coordsize="21600,21600" o:spt="202" path="m,l,21600r21600,l21600,xe">
                    <v:stroke joinstyle="miter"/>
                    <v:path gradientshapeok="t" o:connecttype="rect"/>
                  </v:shapetype>
                  <v:shape id="TextBox 146" o:spid="_x0000_s1035" type="#_x0000_t202" style="position:absolute;top:49991;width:14371;height:98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VwsIA&#10;AADbAAAADwAAAGRycy9kb3ducmV2LnhtbESP3YrCMBSE7wXfIZyFvdN0VUS6RlkUcVdQ8OcBjs2x&#10;KTYnpYm2+/ZGELwcZuYbZjpvbSnuVPvCsYKvfgKCOHO64FzB6bjqTUD4gKyxdEwK/snDfNbtTDHV&#10;ruE93Q8hFxHCPkUFJoQqldJnhiz6vquIo3dxtcUQZZ1LXWMT4baUgyQZS4sFxwWDFS0MZdfDzSrw&#10;gdfmfBnuzo0elRv/d90uj4lSnx/tzzeIQG14h1/tX61gOIDnl/g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EpXCwgAAANsAAAAPAAAAAAAAAAAAAAAAAJgCAABkcnMvZG93&#10;bnJldi54bWxQSwUGAAAAAAQABAD1AAAAhwMAAAAA&#10;" filled="f" stroked="f" strokeweight="2pt">
                    <v:textbox>
                      <w:txbxContent>
                        <w:p w14:paraId="0B9AEDF1"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other asset classes not covered above</w:t>
                          </w:r>
                        </w:p>
                      </w:txbxContent>
                    </v:textbox>
                  </v:shape>
                  <v:group id="Group 33" o:spid="_x0000_s1036" style="position:absolute;left:17851;top:14255;width:54000;height:24789" coordorigin="17851,14255" coordsize="54000,247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rect id="Rectangle 34" o:spid="_x0000_s1037" style="position:absolute;left:38670;top:36524;width:2628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nOsAA&#10;AADbAAAADwAAAGRycy9kb3ducmV2LnhtbESPQYvCMBSE74L/ITxhb5q4uiLVKLIiiLet4vnRPJti&#10;81KbqN1/b4SFPQ4z8w2zXHeuFg9qQ+VZw3ikQBAX3lRcajgdd8M5iBCRDdaeScMvBViv+r0lZsY/&#10;+YceeSxFgnDIUIONscmkDIUlh2HkG+LkXXzrMCbZltK0+ExwV8tPpWbSYcVpwWJD35aKa353GtyO&#10;6aDOyt5i+aXOnKvt5HDV+mPQbRYgInXxP/zX3hsNky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cnOsAAAADbAAAADwAAAAAAAAAAAAAAAACYAgAAZHJzL2Rvd25y&#10;ZXYueG1sUEsFBgAAAAAEAAQA9QAAAIUDAAAAAA==&#10;" fillcolor="#0070c0" stroked="f" strokeweight="2pt">
                      <v:textbox>
                        <w:txbxContent>
                          <w:p w14:paraId="0C58959D" w14:textId="3B5E2559"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Percentage of (proxy) votes cast</w:t>
                            </w:r>
                          </w:p>
                        </w:txbxContent>
                      </v:textbox>
                    </v:rect>
                    <v:rect id="Rectangle 35" o:spid="_x0000_s1038" style="position:absolute;left:17851;top:1872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uCocAA&#10;AADbAAAADwAAAGRycy9kb3ducmV2LnhtbESPQYvCMBSE78L+h/AWvNlkFWXpGkUUQbxZxfOjeTbF&#10;5qXbRK3/3ggLexxm5htmvuxdI+7Uhdqzhq9MgSAuvam50nA6bkffIEJENth4Jg1PCrBcfAzmmBv/&#10;4APdi1iJBOGQowYbY5tLGUpLDkPmW+LkXXznMCbZVdJ0+Ehw18ixUjPpsOa0YLGltaXyWtycBrdl&#10;2quzsr+xmqozF2oz2V+1Hn72qx8Qkfr4H/5r74yGyRTeX9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2uCocAAAADbAAAADwAAAAAAAAAAAAAAAACYAgAAZHJzL2Rvd25y&#10;ZXYueG1sUEsFBgAAAAAEAAQA9QAAAIUDAAAAAA==&#10;" fillcolor="#0070c0" stroked="f" strokeweight="2pt">
                      <v:textbox>
                        <w:txbxContent>
                          <w:p w14:paraId="1B7BF65E"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SAM 04</w:t>
                            </w:r>
                            <w:r>
                              <w:rPr>
                                <w:rFonts w:ascii="Arial" w:eastAsia="Times New Roman" w:hAnsi="Arial" w:cs="Arial"/>
                                <w:color w:val="FFFFFF"/>
                                <w:kern w:val="24"/>
                              </w:rPr>
                              <w:t>: ESG incorporation strategies</w:t>
                            </w:r>
                          </w:p>
                        </w:txbxContent>
                      </v:textbox>
                    </v:rect>
                    <v:rect id="Rectangle 41" o:spid="_x0000_s1039" style="position:absolute;left:17851;top:14255;width:3420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338AA&#10;AADbAAAADwAAAGRycy9kb3ducmV2LnhtbESPT4vCMBTE78J+h/CEvWniv2WpRhFFEG/WxfOjedsU&#10;m5duE7X77Y0geBxm5jfMYtW5WtyoDZVnDaOhAkFceFNxqeHntBt8gwgR2WDtmTT8U4DV8qO3wMz4&#10;Ox/plsdSJAiHDDXYGJtMylBYchiGviFO3q9vHcYk21KaFu8J7mo5VupLOqw4LVhsaGOpuORXp8Ht&#10;mA7qrOxfLGfqzLnaTg4XrT/73XoOIlIX3+FXe280TEfw/JJ+gF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338AAAADbAAAADwAAAAAAAAAAAAAAAACYAgAAZHJzL2Rvd25y&#10;ZXYueG1sUEsFBgAAAAAEAAQA9QAAAIUDAAAAAA==&#10;" fillcolor="#0070c0" stroked="f" strokeweight="2pt">
                      <v:textbox>
                        <w:txbxContent>
                          <w:p w14:paraId="11432FD1"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Breakdown of passive, active quant and active fundamental</w:t>
                            </w:r>
                          </w:p>
                        </w:txbxContent>
                      </v:textbox>
                    </v:rect>
                    <v:rect id="Rectangle 42" o:spid="_x0000_s1040" style="position:absolute;left:17851;top:21803;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fillcolor="#0070c0" stroked="f" strokeweight="2pt">
                      <v:textbox>
                        <w:txbxContent>
                          <w:p w14:paraId="3C5EECAD" w14:textId="55BF08B3"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Selection processes (listed equity/fixed income)</w:t>
                            </w:r>
                          </w:p>
                        </w:txbxContent>
                      </v:textbox>
                    </v:rect>
                    <v:shape id="TextBox 146" o:spid="_x0000_s1041" type="#_x0000_t202" style="position:absolute;left:53851;top:20787;width:13214;height:37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hDJMQA&#10;AADbAAAADwAAAGRycy9kb3ducmV2LnhtbESP0WrCQBRE34X+w3ILvummjUhJXaW0iG1BQdMPuMle&#10;syHZuyG7mvTvuwXBx2FmzjCrzWhbcaXe144VPM0TEMSl0zVXCn7y7ewFhA/IGlvHpOCXPGzWD5MV&#10;ZtoNfKTrKVQiQthnqMCE0GVS+tKQRT93HXH0zq63GKLsK6l7HCLctvI5SZbSYs1xwWBH74bK5nSx&#10;CnzgnSnO6aEY9KL99l/N/iNPlJo+jm+vIAKN4R6+tT+1gkUK/1/iD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YQyTEAAAA2wAAAA8AAAAAAAAAAAAAAAAAmAIAAGRycy9k&#10;b3ducmV2LnhtbFBLBQYAAAAABAAEAPUAAACJAwAAAAA=&#10;" filled="f" stroked="f" strokeweight="2pt">
                      <v:textbox>
                        <w:txbxContent>
                          <w:p w14:paraId="46874114"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4" o:spid="_x0000_s1042" type="#_x0000_t88" style="position:absolute;left:52411;top:21738;width:1928;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AjP8MA&#10;AADbAAAADwAAAGRycy9kb3ducmV2LnhtbESPQWvCQBSE7wX/w/IEb3WjSCnRVURJkdJLox5ye2Sf&#10;2WD2bdjdmvTfdwuFHoeZ+YbZ7EbbiQf50DpWsJhnIIhrp1tuFFzOxfMriBCRNXaOScE3BdhtJ08b&#10;zLUb+JMeZWxEgnDIUYGJsc+lDLUhi2HueuLk3Zy3GJP0jdQehwS3nVxm2Yu02HJaMNjTwVB9L7+s&#10;gqCvReGrgXRlqmUo3871+8dRqdl03K9BRBrjf/ivfdIKViv4/Z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AjP8MAAADbAAAADwAAAAAAAAAAAAAAAACYAgAAZHJzL2Rv&#10;d25yZXYueG1sUEsFBgAAAAAEAAQA9QAAAIgDAAAAAA==&#10;" adj="1377" strokecolor="#4579b8 [3044]"/>
                    <v:rect id="Rectangle 45" o:spid="_x0000_s1043" style="position:absolute;left:17851;top:24946;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032F4762" w14:textId="29B99CD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Appointment considerations (listed equity/fixed income)</w:t>
                            </w:r>
                          </w:p>
                        </w:txbxContent>
                      </v:textbox>
                    </v:rect>
                    <v:shape id="TextBox 146" o:spid="_x0000_s1044" type="#_x0000_t202" style="position:absolute;left:53850;top:24593;width:13214;height:37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NFJ8MA&#10;AADbAAAADwAAAGRycy9kb3ducmV2LnhtbESP0WrCQBRE3wv+w3IF35pNq9SSuopYRC0oqP2Aa/aa&#10;DWbvhuxq4t+7QqGPw8ycYSazzlbiRo0vHSt4S1IQxLnTJRcKfo/L108QPiBrrByTgjt5mE17LxPM&#10;tGt5T7dDKESEsM9QgQmhzqT0uSGLPnE1cfTOrrEYomwKqRtsI9xW8j1NP6TFkuOCwZoWhvLL4WoV&#10;+MArczoPd6dWj6ofv7lsv4+pUoN+N/8CEagL/+G/9lorGI3h+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NFJ8MAAADbAAAADwAAAAAAAAAAAAAAAACYAgAAZHJzL2Rv&#10;d25yZXYueG1sUEsFBgAAAAAEAAQA9QAAAIgDAAAAAA==&#10;" filled="f" stroked="f" strokeweight="2pt">
                      <v:textbox>
                        <w:txbxContent>
                          <w:p w14:paraId="6480CF79"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v:textbox>
                    </v:shape>
                    <v:shape id="Right Brace 48" o:spid="_x0000_s1045" type="#_x0000_t88" style="position:absolute;left:52411;top:24920;width:1928;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0pOsAA&#10;AADbAAAADwAAAGRycy9kb3ducmV2LnhtbERPz2vCMBS+D/wfwhN2m6kiY1SjiFKRscuqHnp7NM+m&#10;2LyUJNruv18Ogx0/vt/r7Wg78SQfWscK5rMMBHHtdMuNgsu5ePsAESKyxs4xKfihANvN5GWNuXYD&#10;f9OzjI1IIRxyVGBi7HMpQ23IYpi5njhxN+ctxgR9I7XHIYXbTi6y7F1abDk1GOxpb6i+lw+rIOhr&#10;UfhqIF2ZahHK47n+/Doo9ToddysQkcb4L/5zn7SCZRqbvqQfI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0pOsAAAADbAAAADwAAAAAAAAAAAAAAAACYAgAAZHJzL2Rvd25y&#10;ZXYueG1sUEsFBgAAAAAEAAQA9QAAAIUDAAAAAA==&#10;" adj="1377" strokecolor="#4579b8 [3044]"/>
                    <v:rect id="Rectangle 49" o:spid="_x0000_s1046" style="position:absolute;left:17851;top:28140;width:34200;height:3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72cAA&#10;AADbAAAADwAAAGRycy9kb3ducmV2LnhtbESPQWsCMRSE7wX/Q3hCbzVRW9HVKKII4q2reH5snpvF&#10;zcu6ibr996ZQ6HGYmW+YxapztXhQGyrPGoYDBYK48KbiUsPpuPuYgggR2WDtmTT8UIDVsve2wMz4&#10;J3/TI4+lSBAOGWqwMTaZlKGw5DAMfEOcvItvHcYk21KaFp8J7mo5UmoiHVacFiw2tLFUXPO70+B2&#10;TAd1VvYWyy915lxtx4er1u/9bj0HEamL/+G/9t5o+JzB75f0A+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D72cAAAADbAAAADwAAAAAAAAAAAAAAAACYAgAAZHJzL2Rvd25y&#10;ZXYueG1sUEsFBgAAAAAEAAQA9QAAAIUDAAAAAA==&#10;" fillcolor="#0070c0" stroked="f" strokeweight="2pt">
                      <v:textbox>
                        <w:txbxContent>
                          <w:p w14:paraId="05898CE9" w14:textId="591AA8CD"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Monitoring processes (listed equity/fixed income)</w:t>
                            </w:r>
                          </w:p>
                        </w:txbxContent>
                      </v:textbox>
                    </v:rect>
                    <v:shape id="TextBox 146" o:spid="_x0000_s1047" type="#_x0000_t202" style="position:absolute;left:53851;top:28140;width:13214;height:39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LjsAA&#10;AADbAAAADwAAAGRycy9kb3ducmV2LnhtbERPy4rCMBTdD/gP4QruxtTHiFSjiCLqwAz4+IBrc22K&#10;zU1poq1/bxYDszyc93zZ2lI8qfaFYwWDfgKCOHO64FzB5bz9nILwAVlj6ZgUvMjDctH5mGOqXcNH&#10;ep5CLmII+xQVmBCqVEqfGbLo+64ijtzN1RZDhHUudY1NDLelHCbJRFosODYYrGhtKLufHlaBD7wz&#10;19vo99rocfntD/efzTlRqtdtVzMQgdrwL/5z77WCr7g+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VNLjsAAAADbAAAADwAAAAAAAAAAAAAAAACYAgAAZHJzL2Rvd25y&#10;ZXYueG1sUEsFBgAAAAAEAAQA9QAAAIUDAAAAAA==&#10;" filled="f" stroked="f" strokeweight="2pt">
                      <v:textbox>
                        <w:txbxContent>
                          <w:p w14:paraId="64863BF1"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v:textbox>
                    </v:shape>
                    <v:shape id="Right Brace 51" o:spid="_x0000_s1048" type="#_x0000_t88" style="position:absolute;left:52411;top:28135;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7PsYA&#10;AADbAAAADwAAAGRycy9kb3ducmV2LnhtbESPQWvCQBSE7wX/w/KEXkrdWLBI6kZUKJSKB6OHHl+z&#10;zyQk+zbsbkzsr+8WCh6HmfmGWa1H04orOV9bVjCfJSCIC6trLhWcT+/PSxA+IGtsLZOCG3lYZ5OH&#10;FabaDnykax5KESHsU1RQhdClUvqiIoN+Zjvi6F2sMxiidKXUDocIN618SZJXabDmuFBhR7uKiibv&#10;jYKvpz4pP5v+Jz9uD3tzG4P7Hg5KPU7HzRuIQGO4h//bH1rBYg5/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E7PsYAAADbAAAADwAAAAAAAAAAAAAAAACYAgAAZHJz&#10;L2Rvd25yZXYueG1sUEsFBgAAAAAEAAQA9QAAAIsDAAAAAA==&#10;" adj="1361" strokecolor="#4579b8 [3044]"/>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2" o:spid="_x0000_s1049" type="#_x0000_t34" style="position:absolute;left:40449;top:25162;width:5864;height:1685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9u0sUAAADbAAAADwAAAGRycy9kb3ducmV2LnhtbESPQWvCQBSE74L/YXlCb7qJVKlpNkFs&#10;hR6KEBXPj+xrkjb7NmS3mubXdwtCj8PMfMOk+WBacaXeNZYVxIsIBHFpdcOVgvNpP38C4TyyxtYy&#10;KfghB3k2naSYaHvjgq5HX4kAYZeggtr7LpHSlTUZdAvbEQfvw/YGfZB9JXWPtwA3rVxG0VoabDgs&#10;1NjRrqby6/htFLx8Xg77VyzeKR7HzbhqrCvWj0o9zIbtMwhPg/8P39tvWsFqCX9fw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9u0sUAAADbAAAADwAAAAAAAAAA&#10;AAAAAAChAgAAZHJzL2Rvd25yZXYueG1sUEsFBgAAAAAEAAQA+QAAAJMDAAAAAA==&#10;" strokecolor="#4579b8 [3044]">
                      <v:stroke endarrow="block" endarrowlength="short"/>
                    </v:shape>
                    <v:shape id="TextBox 146" o:spid="_x0000_s1050" type="#_x0000_t202" style="position:absolute;left:51810;top:32244;width:20041;height:4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V+cMA&#10;AADbAAAADwAAAGRycy9kb3ducmV2LnhtbESP0WrCQBRE3wv+w3IF38ymaqWkriKKqIUW1H7ANXvN&#10;BrN3Q3Y16d93BaGPw8ycYWaLzlbiTo0vHSt4TVIQxLnTJRcKfk6b4TsIH5A1Vo5JwS95WMx7LzPM&#10;tGv5QPdjKESEsM9QgQmhzqT0uSGLPnE1cfQurrEYomwKqRtsI9xWcpSmU2mx5LhgsKaVofx6vFkF&#10;PvDWnC/j73OrJ9Wn31+/1qdUqUG/W36ACNSF//CzvdMK3sbw+B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HV+cMAAADbAAAADwAAAAAAAAAAAAAAAACYAgAAZHJzL2Rv&#10;d25yZXYueG1sUEsFBgAAAAAEAAQA9QAAAIgDAAAAAA==&#10;" filled="f" stroked="f" strokeweight="2pt">
                      <v:textbox>
                        <w:txbxContent>
                          <w:p w14:paraId="50FDC866"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External managers vote, and % of votes cast are reviewed by you.</w:t>
                            </w:r>
                          </w:p>
                        </w:txbxContent>
                      </v:textbox>
                    </v:shape>
                    <v:shape id="TextBox 146" o:spid="_x0000_s1051" type="#_x0000_t202" style="position:absolute;left:19080;top:32060;width:16187;height:54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filled="f" stroked="f" strokeweight="2pt">
                      <v:textbox>
                        <w:txbxContent>
                          <w:p w14:paraId="4E185C75"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External managers do not vote, or % of votes cast are not reviewed.</w:t>
                            </w:r>
                          </w:p>
                        </w:txbxContent>
                      </v:textbox>
                    </v:shape>
                  </v:group>
                  <v:shape id="TextBox 146" o:spid="_x0000_s1052" type="#_x0000_t202" style="position:absolute;top:10672;width:15523;height:12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oFsQA&#10;AADbAAAADwAAAGRycy9kb3ducmV2LnhtbESP3WrCQBSE74W+w3IK3tVN/SklzSqiiFpoodoHOMke&#10;s8Hs2ZBdTXx7t1DwcpiZb5hs0dtaXKn1lWMFr6MEBHHhdMWlgt/j5uUdhA/IGmvHpOBGHhbzp0GG&#10;qXYd/9D1EEoRIexTVGBCaFIpfWHIoh+5hjh6J9daDFG2pdQtdhFuazlOkjdpseK4YLChlaHifLhY&#10;BT7w1uSnyXfe6Wn96ffnr/UxUWr43C8/QATqwyP8395pBbMZ/H2JP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k6BbEAAAA2wAAAA8AAAAAAAAAAAAAAAAAmAIAAGRycy9k&#10;b3ducmV2LnhtbFBLBQYAAAAABAAEAPUAAACJAwAAAAA=&#10;" filled="f" stroked="f" strokeweight="2pt">
                    <v:textbox>
                      <w:txbxContent>
                        <w:p w14:paraId="68C47740" w14:textId="26343190"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Listed Equity/Fixed Income</w:t>
                          </w:r>
                        </w:p>
                      </w:txbxContent>
                    </v:textbox>
                  </v:shape>
                  <v:shape id="TextBox 146" o:spid="_x0000_s1053" type="#_x0000_t202" style="position:absolute;top:37319;width:14448;height:11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2YcMA&#10;AADbAAAADwAAAGRycy9kb3ducmV2LnhtbESP0WrCQBRE3wX/YbkF3+qm2gZJXUUUaS0oqP2Aa/aa&#10;DWbvhuzWxL93hYKPw8ycYabzzlbiSo0vHSt4GyYgiHOnSy4U/B7XrxMQPiBrrByTght5mM/6vSlm&#10;2rW8p+shFCJC2GeowIRQZ1L63JBFP3Q1cfTOrrEYomwKqRtsI9xWcpQkqbRYclwwWNPSUH45/FkF&#10;PvCXOZ3Hu1Or36sfv7lsV8dEqcFLt/gEEagLz/B/+1sr+Ej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Z2YcMAAADbAAAADwAAAAAAAAAAAAAAAACYAgAAZHJzL2Rv&#10;d25yZXYueG1sUEsFBgAAAAAEAAQA9QAAAIgDAAAAAA==&#10;" filled="f" stroked="f" strokeweight="2pt">
                    <v:textbox>
                      <w:txbxContent>
                        <w:p w14:paraId="61EDF3ED" w14:textId="77777777" w:rsidR="00AD0BD4" w:rsidRDefault="00AD0BD4" w:rsidP="00EC1FC4">
                          <w:pPr>
                            <w:pStyle w:val="NormalWeb"/>
                            <w:spacing w:before="0" w:beforeAutospacing="0" w:after="0" w:afterAutospacing="0"/>
                          </w:pPr>
                          <w:r>
                            <w:rPr>
                              <w:rFonts w:ascii="Arial" w:eastAsia="Times New Roman" w:hAnsi="Arial" w:cs="Arial"/>
                              <w:color w:val="0070C0"/>
                              <w:kern w:val="24"/>
                            </w:rPr>
                            <w:t>ESG in selection, appointment or monitoring of non-listed assets (Private Equity, Property or Infrastructure)</w:t>
                          </w:r>
                        </w:p>
                      </w:txbxContent>
                    </v:textbox>
                  </v:shape>
                  <v:group id="Group 57" o:spid="_x0000_s1054" style="position:absolute;left:18167;top:40795;width:49195;height:11612" coordorigin="18167,40795" coordsize="49194,1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rect id="Rectangle 58" o:spid="_x0000_s1055" style="position:absolute;left:18167;top:48547;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In74A&#10;AADbAAAADwAAAGRycy9kb3ducmV2LnhtbERPz2vCMBS+D/wfwhO8rYkbitRGkQ1heFuVnh/Nsylt&#10;XmqTaf3vl8Ngx4/vd7GfXC/uNIbWs4ZlpkAQ19603Gi4nI+vGxAhIhvsPZOGJwXY72YvBebGP/ib&#10;7mVsRArhkKMGG+OQSxlqSw5D5gfixF396DAmODbSjPhI4a6Xb0qtpcOWU4PFgT4s1V354zS4I9NJ&#10;VcreYrNSFZfq8/3Uab2YT4ctiEhT/Bf/ub+MhlUam76kHyB3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i1yJ++AAAA2wAAAA8AAAAAAAAAAAAAAAAAmAIAAGRycy9kb3ducmV2&#10;LnhtbFBLBQYAAAAABAAEAPUAAACDAwAAAAA=&#10;" fillcolor="#0070c0" stroked="f" strokeweight="2pt">
                      <v:textbox>
                        <w:txbxContent>
                          <w:p w14:paraId="08D96532" w14:textId="77777777" w:rsidR="00AD0BD4" w:rsidRPr="00F156EF" w:rsidRDefault="00AD0BD4" w:rsidP="00EC1FC4">
                            <w:pPr>
                              <w:pStyle w:val="NormalWeb"/>
                              <w:spacing w:before="0" w:beforeAutospacing="0" w:after="0" w:afterAutospacing="0"/>
                            </w:pPr>
                            <w:r w:rsidRPr="00F156EF">
                              <w:rPr>
                                <w:rFonts w:ascii="Arial" w:eastAsia="Times New Roman" w:hAnsi="Arial" w:cs="Arial"/>
                                <w:b/>
                                <w:bCs/>
                                <w:color w:val="FFFFFF"/>
                                <w:kern w:val="24"/>
                              </w:rPr>
                              <w:t>SAM 1</w:t>
                            </w:r>
                            <w:r>
                              <w:rPr>
                                <w:rFonts w:ascii="Arial" w:eastAsia="Times New Roman" w:hAnsi="Arial" w:cs="Arial"/>
                                <w:b/>
                                <w:bCs/>
                                <w:color w:val="FFFFFF"/>
                                <w:kern w:val="24"/>
                              </w:rPr>
                              <w:t>1</w:t>
                            </w:r>
                            <w:r w:rsidRPr="00F156EF">
                              <w:rPr>
                                <w:rFonts w:ascii="Arial" w:eastAsia="Times New Roman" w:hAnsi="Arial" w:cs="Arial"/>
                                <w:b/>
                                <w:bCs/>
                                <w:color w:val="FFFFFF"/>
                                <w:kern w:val="24"/>
                              </w:rPr>
                              <w:t xml:space="preserve">: </w:t>
                            </w:r>
                            <w:r w:rsidRPr="00F156EF">
                              <w:rPr>
                                <w:rFonts w:ascii="Arial" w:eastAsia="Times New Roman" w:hAnsi="Arial" w:cs="Arial"/>
                                <w:color w:val="FFFFFF"/>
                                <w:kern w:val="24"/>
                              </w:rPr>
                              <w:t>Monitoring processes (non-listed assets)</w:t>
                            </w:r>
                          </w:p>
                        </w:txbxContent>
                      </v:textbox>
                    </v:rect>
                    <v:shape id="TextBox 146" o:spid="_x0000_s1056" type="#_x0000_t202" style="position:absolute;left:54465;top:48379;width:12897;height:40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iE8MA&#10;AADbAAAADwAAAGRycy9kb3ducmV2LnhtbESP0WoCMRRE3wv+Q7hC3zSrtdKuRhFF1EKFaj/gurlu&#10;Fjc3yya669+bgtDHYWbOMNN5a0txo9oXjhUM+gkI4szpgnMFv8d17wOED8gaS8ek4E4e5rPOyxRT&#10;7Rr+odsh5CJC2KeowIRQpVL6zJBF33cVcfTOrrYYoqxzqWtsItyWcpgkY2mx4LhgsKKloexyuFoF&#10;PvDGnM5v+1OjR+WX312+V8dEqdduu5iACNSG//CzvdUK3j/h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niE8MAAADbAAAADwAAAAAAAAAAAAAAAACYAgAAZHJzL2Rv&#10;d25yZXYueG1sUEsFBgAAAAAEAAQA9QAAAIgDAAAAAA==&#10;" filled="f" stroked="f" strokeweight="2pt">
                      <v:textbox>
                        <w:txbxContent>
                          <w:p w14:paraId="3FE854E5"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 xml:space="preserve">If ESG factors in monitoring process </w:t>
                            </w:r>
                          </w:p>
                        </w:txbxContent>
                      </v:textbox>
                    </v:shape>
                    <v:shape id="Right Brace 60" o:spid="_x0000_s1057" type="#_x0000_t88" style="position:absolute;left:52727;top:48143;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UGMEA&#10;AADbAAAADwAAAGRycy9kb3ducmV2LnhtbERPTYvCMBC9L/gfwgheFk31IFKNooKw7OLB6sHj2Ixt&#10;sZmUJLV1f/3msODx8b5Xm97U4knOV5YVTCcJCOLc6ooLBZfzYbwA4QOyxtoyKXiRh8168LHCVNuO&#10;T/TMQiFiCPsUFZQhNKmUPi/JoJ/Yhjhyd+sMhghdIbXDLoabWs6SZC4NVhwbSmxoX1L+yFqj4PrZ&#10;JsX3o/3NTrvjj3n1wd26o1KjYb9dggjUh7f43/2lFczj+vgl/g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8BVBjBAAAA2wAAAA8AAAAAAAAAAAAAAAAAmAIAAGRycy9kb3du&#10;cmV2LnhtbFBLBQYAAAAABAAEAPUAAACGAwAAAAA=&#10;" adj="1361" strokecolor="#4579b8 [3044]"/>
                    <v:rect id="Rectangle 61" o:spid="_x0000_s1058" style="position:absolute;left:18167;top:42142;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v8EA&#10;AADbAAAADwAAAGRycy9kb3ducmV2LnhtbESPQWvCQBSE7wX/w/KE3upuLBWJWYMoQvHWVHJ+ZJ/Z&#10;YPZtzG41/ffdQqHHYWa+YYpycr240xg6zxqyhQJB3HjTcavh/Hl8WYMIEdlg75k0fFOAcjt7KjA3&#10;/sEfdK9iKxKEQ44abIxDLmVoLDkMCz8QJ+/iR4cxybGVZsRHgrteLpVaSYcdpwWLA+0tNdfqy2lw&#10;R6aTqpW9xfZN1Vypw+vpqvXzfNptQESa4n/4r/1uNKwy+P2SfoD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jq7/BAAAA2wAAAA8AAAAAAAAAAAAAAAAAmAIAAGRycy9kb3du&#10;cmV2LnhtbFBLBQYAAAAABAAEAPUAAACGAwAAAAA=&#10;" fillcolor="#0070c0" stroked="f" strokeweight="2pt">
                      <v:textbox>
                        <w:txbxContent>
                          <w:p w14:paraId="5C3E3940"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Selection processes (non-listed assets)</w:t>
                            </w:r>
                          </w:p>
                        </w:txbxContent>
                      </v:textbox>
                    </v:rect>
                    <v:shape id="TextBox 146" o:spid="_x0000_s1059" type="#_x0000_t202" style="position:absolute;left:54316;top:40795;width:12898;height:35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638IA&#10;AADbAAAADwAAAGRycy9kb3ducmV2LnhtbESP0YrCMBRE3wX/IVzBtzVVF5FqFHFZdIVdWPUDrs21&#10;KTY3pYm2/r0RBB+HmTnDzJetLcWNal84VjAcJCCIM6cLzhUcD98fUxA+IGssHZOCO3lYLrqdOaba&#10;NfxPt33IRYSwT1GBCaFKpfSZIYt+4Cri6J1dbTFEWedS19hEuC3lKEkm0mLBccFgRWtD2WV/tQp8&#10;4I05ncd/p0Z/ljv/c/n9OiRK9XvtagYiUBve4Vd7qxVMR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brfwgAAANsAAAAPAAAAAAAAAAAAAAAAAJgCAABkcnMvZG93&#10;bnJldi54bWxQSwUGAAAAAAQABAD1AAAAhwMAAAAA&#10;" filled="f" stroked="f" strokeweight="2pt">
                      <v:textbox>
                        <w:txbxContent>
                          <w:p w14:paraId="2B155038"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v:textbox>
                    </v:shape>
                    <v:shape id="Right Brace 63" o:spid="_x0000_s1060" type="#_x0000_t88" style="position:absolute;left:52727;top:42101;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PKb8YA&#10;AADbAAAADwAAAGRycy9kb3ducmV2LnhtbESPQWvCQBSE74X+h+UVeil10woiqRtRoVAqHoweenzN&#10;PpOQ7NuwuzHRX+8WCh6HmfmGWSxH04ozOV9bVvA2SUAQF1bXXCo4Hj5f5yB8QNbYWiYFF/KwzB4f&#10;FphqO/CeznkoRYSwT1FBFUKXSumLigz6ie2Io3eyzmCI0pVSOxwi3LTyPUlm0mDNcaHCjjYVFU3e&#10;GwU/L31Sfjf9Nd+vd1tzGYP7HXZKPT+Nqw8QgcZwD/+3v7SC2RT+vsQf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PKb8YAAADbAAAADwAAAAAAAAAAAAAAAACYAgAAZHJz&#10;L2Rvd25yZXYueG1sUEsFBgAAAAAEAAQA9QAAAIsDAAAAAA==&#10;" adj="1361" strokecolor="#4579b8 [3044]"/>
                    <v:rect id="Rectangle 64" o:spid="_x0000_s1061" style="position:absolute;left:18167;top:45380;width:342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6LcsIA&#10;AADbAAAADwAAAGRycy9kb3ducmV2LnhtbESPQYvCMBSE7wv+h/AEb2tqEVeqUVQQPAm6C6u3R/Ns&#10;i8lLaWKt/nojLOxxmJlvmPmys0a01PjKsYLRMAFBnDtdcaHg53v7OQXhA7JG45gUPMjDctH7mGOm&#10;3Z0P1B5DISKEfYYKyhDqTEqfl2TRD11NHL2LayyGKJtC6gbvEW6NTJNkIi1WHBdKrGlTUn493qwC&#10;Pqdt+Hqa0+25n65Sbdz6d+OUGvS71QxEoC78h//aO61gMob3l/g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HotywgAAANsAAAAPAAAAAAAAAAAAAAAAAJgCAABkcnMvZG93&#10;bnJldi54bWxQSwUGAAAAAAQABAD1AAAAhwMAAAAA&#10;" fillcolor="#a5a5a5 [2092]" stroked="f" strokeweight="2pt">
                      <v:textbox>
                        <w:txbxContent>
                          <w:p w14:paraId="55D454E3" w14:textId="77777777" w:rsidR="00AD0BD4" w:rsidRDefault="00AD0BD4"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Appointment considerations (non-listed assets)</w:t>
                            </w:r>
                          </w:p>
                        </w:txbxContent>
                      </v:textbox>
                    </v:rect>
                    <v:shape id="TextBox 146" o:spid="_x0000_s1062" type="#_x0000_t202" style="position:absolute;left:54167;top:44897;width:12898;height:3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giq8MA&#10;AADbAAAADwAAAGRycy9kb3ducmV2LnhtbESP0WrCQBRE3wX/YbkF3+qm2gZJXUUUaS0oqP2Aa/aa&#10;DWbvhuzWxL93hYKPw8ycYabzzlbiSo0vHSt4GyYgiHOnSy4U/B7XrxMQPiBrrByTght5mM/6vSlm&#10;2rW8p+shFCJC2GeowIRQZ1L63JBFP3Q1cfTOrrEYomwKqRtsI9xWcpQkqbRYclwwWNPSUH45/FkF&#10;PvCXOZ3Hu1Or36sfv7lsV8dEqcFLt/gEEagLz/B/+1srSD/g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giq8MAAADbAAAADwAAAAAAAAAAAAAAAACYAgAAZHJzL2Rv&#10;d25yZXYueG1sUEsFBgAAAAAEAAQA9QAAAIgDAAAAAA==&#10;" filled="f" stroked="f" strokeweight="2pt">
                      <v:textbox>
                        <w:txbxContent>
                          <w:p w14:paraId="43D284BB" w14:textId="77777777" w:rsidR="00AD0BD4" w:rsidRDefault="00AD0BD4" w:rsidP="00EC1FC4">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v:textbox>
                    </v:shape>
                    <v:shape id="Right Brace 66" o:spid="_x0000_s1063" type="#_x0000_t88" style="position:absolute;left:52727;top:45380;width:1905;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p98UA&#10;AADbAAAADwAAAGRycy9kb3ducmV2LnhtbESPQWvCQBSE74X+h+UVvBTd6CFIdBUtFETxYOyhx2f2&#10;mQSzb8PuxsT++m6h4HGYmW+Y5XowjbiT87VlBdNJAoK4sLrmUsHX+XM8B+EDssbGMil4kIf16vVl&#10;iZm2PZ/onodSRAj7DBVUIbSZlL6oyKCf2JY4elfrDIYoXSm1wz7CTSNnSZJKgzXHhQpb+qiouOWd&#10;UfD93iXl/tb95Kft8WAeQ3CX/qjU6G3YLEAEGsIz/N/eaQVpCn9f4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Gn3xQAAANsAAAAPAAAAAAAAAAAAAAAAAJgCAABkcnMv&#10;ZG93bnJldi54bWxQSwUGAAAAAAQABAD1AAAAigMAAAAA&#10;" adj="1361" strokecolor="#4579b8 [3044]"/>
                  </v:group>
                  <v:shape id="Elbow Connector 67" o:spid="_x0000_s1064" type="#_x0000_t34" style="position:absolute;left:28824;top:53296;width:8344;height:620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qJycUAAADbAAAADwAAAGRycy9kb3ducmV2LnhtbESPQWvCQBSE7wX/w/IEb3WjBy3RTShC&#10;QQ8eGuPB2yP7mqTNvk13V03667sFocdhZr5htvlgOnEj51vLChbzBARxZXXLtYLy9Pb8AsIHZI2d&#10;ZVIwkoc8mzxtMdX2zu90K0ItIoR9igqaEPpUSl81ZNDPbU8cvQ/rDIYoXS21w3uEm04uk2QlDbYc&#10;FxrsaddQ9VVcjYKDLK6fI63dz3dHl/pyLo/jvlRqNh1eNyACDeE//GjvtYLVGv6+xB8g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BqJycUAAADbAAAADwAAAAAAAAAA&#10;AAAAAAChAgAAZHJzL2Rvd25yZXYueG1sUEsFBgAAAAAEAAQA+QAAAJMDAAAAAA==&#10;" adj="16225" strokecolor="#4579b8 [3044]">
                    <v:stroke endarrow="block" endarrowlength="short"/>
                  </v:shape>
                  <v:shape id="Elbow Connector 68" o:spid="_x0000_s1065" type="#_x0000_t34" style="position:absolute;left:46992;top:37784;width:17958;height:24768;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oCy8EAAADbAAAADwAAAGRycy9kb3ducmV2LnhtbERPTWuDQBC9F/oflgn0VtdIDcVkI1Ja&#10;KL3FpgFvgztRozsr7jbRf989BHp8vO9dPptBXGlynWUF6ygGQVxb3XGj4Pj98fwKwnlkjYNlUrCQ&#10;g3z/+LDDTNsbH+ha+kaEEHYZKmi9HzMpXd2SQRfZkThwZzsZ9AFOjdQT3kK4GWQSxxtpsOPQ0OJI&#10;by3VfflrFKQdn9775VIkzYspK0qrn+qrUuppNRdbEJ5m/y++uz+1gk0YG76EHyD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2gLLwQAAANsAAAAPAAAAAAAAAAAAAAAA&#10;AKECAABkcnMvZG93bnJldi54bWxQSwUGAAAAAAQABAD5AAAAjwMAAAAA&#10;" adj="-2749"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9" o:spid="_x0000_s1066" type="#_x0000_t35" style="position:absolute;left:20788;top:7131;width:6167;height:12041;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OAW8QAAADbAAAADwAAAGRycy9kb3ducmV2LnhtbESPQWvCQBSE74L/YXlCb7qpB9HUTajC&#10;luJBqBZab4/sMxvMvg3ZbUz/fbdQ6HGYmW+YbTm6VgzUh8azgsdFBoK48qbhWsH7Wc/XIEJENth6&#10;JgXfFKAsppMt5sbf+Y2GU6xFgnDIUYGNsculDJUlh2HhO+LkXX3vMCbZ19L0eE9w18pllq2kw4bT&#10;gsWO9paq2+nLKfjwdlMN+nYg7ZqXz8Nxd9F6p9TDbHx+AhFpjP/hv/arUbDawO+X9ANk8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44BbxAAAANsAAAAPAAAAAAAAAAAA&#10;AAAAAKECAABkcnMvZG93bnJldi54bWxQSwUGAAAAAAQABAD5AAAAkgMAAAAA&#10;" adj="7333,27524" strokecolor="#4579b8 [3044]">
                    <v:stroke endarrow="block" endarrowlength="short"/>
                  </v:shape>
                  <v:shape id="Elbow Connector 70" o:spid="_x0000_s1067" type="#_x0000_t35" style="position:absolute;left:7363;top:20872;width:33334;height:1172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dLxsEAAADbAAAADwAAAGRycy9kb3ducmV2LnhtbERPW2vCMBR+F/wP4Qi+2XQTVDqjjLFL&#10;2Zu6oY+H5tiUNSddktn6783DwMeP777eDrYVF/KhcazgIctBEFdON1wr+Dq8zVYgQkTW2DomBVcK&#10;sN2MR2sstOt5R5d9rEUK4VCgAhNjV0gZKkMWQ+Y64sSdnbcYE/S11B77FG5b+ZjnC2mx4dRgsKMX&#10;Q9XP/s8q+N3NPyp5PtrvpaEyvg+fr6dmodR0Mjw/gYg0xLv4311qBcu0Pn1JP0Bub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0R0vGwQAAANsAAAAPAAAAAAAAAAAAAAAA&#10;AKECAABkcnMvZG93bnJldi54bWxQSwUGAAAAAAQABAD5AAAAjwMAAAAA&#10;" adj="1339,28151" strokecolor="#4579b8 [3044]" strokeweight=".5pt">
                    <v:stroke endarrow="block" endarrowlength="short"/>
                  </v:shape>
                </v:group>
                <v:shapetype id="_x0000_t33" coordsize="21600,21600" o:spt="33" o:oned="t" path="m,l21600,r,21600e" filled="f">
                  <v:stroke joinstyle="miter"/>
                  <v:path arrowok="t" fillok="f" o:connecttype="none"/>
                  <o:lock v:ext="edit" shapetype="t"/>
                </v:shapetype>
                <v:shape id="Elbow Connector 72" o:spid="_x0000_s1068" type="#_x0000_t33" style="position:absolute;left:21257;top:23804;width:6837;height:2055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BudsIAAADbAAAADwAAAGRycy9kb3ducmV2LnhtbESPQWvCQBSE7wX/w/IEb3XTIKmkriJK&#10;pIdeTOv9kX3dhGbfxuzGxH/fLQg9DjPzDbPZTbYVN+p941jByzIBQVw53bBR8PVZPK9B+ICssXVM&#10;Cu7kYbedPW0w127kM93KYESEsM9RQR1Cl0vpq5os+qXriKP37XqLIcreSN3jGOG2lWmSZNJiw3Gh&#10;xo4ONVU/5WAVVPhx3R9XOA73zJ4uhUl5NFapxXzav4EINIX/8KP9rhW8pvD3Jf4Auf0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bBudsIAAADbAAAADwAAAAAAAAAAAAAA&#10;AAChAgAAZHJzL2Rvd25yZXYueG1sUEsFBgAAAAAEAAQA+QAAAJADAAAAAA==&#10;" strokecolor="#4579b8 [3044]">
                  <v:stroke endarrow="block" endarrowlength="short"/>
                </v:shape>
                <v:shapetype id="_x0000_t32" coordsize="21600,21600" o:spt="32" o:oned="t" path="m,l21600,21600e" filled="f">
                  <v:path arrowok="t" fillok="f" o:connecttype="none"/>
                  <o:lock v:ext="edit" shapetype="t"/>
                </v:shapetype>
                <v:shape id="Elbow Connector 56" o:spid="_x0000_s1069" type="#_x0000_t32" style="position:absolute;left:14448;top:43303;width:171;height:172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G81sQAAADbAAAADwAAAGRycy9kb3ducmV2LnhtbESPQWvCQBSE74X+h+UVvNVN1daQuooo&#10;oj0V0xavz+wzG8y+DdnVxH/vFgo9DjPzDTNb9LYWV2p95VjByzABQVw4XXGp4Ptr85yC8AFZY+2Y&#10;FNzIw2L++DDDTLuO93TNQykihH2GCkwITSalLwxZ9EPXEEfv5FqLIcq2lLrFLsJtLUdJ8iYtVhwX&#10;DDa0MlSc84tV8JpOPyZ8Sn+OZtRt14fP3O/DSqnBU798BxGoD//hv/ZOK5iO4fdL/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sbzWxAAAANsAAAAPAAAAAAAAAAAA&#10;AAAAAKECAABkcnMvZG93bnJldi54bWxQSwUGAAAAAAQABAD5AAAAkgMAAAAA&#10;" strokecolor="#4579b8 [3044]">
                  <v:stroke endarrow="block" endarrowlength="short"/>
                </v:shape>
                <w10:wrap type="square" anchorx="margin" anchory="margin"/>
              </v:group>
            </w:pict>
          </mc:Fallback>
        </mc:AlternateContent>
      </w:r>
      <w:r w:rsidR="00EC1FC4">
        <w:br w:type="page"/>
      </w:r>
    </w:p>
    <w:p w14:paraId="0F328C2C" w14:textId="77777777" w:rsidR="00023CC7" w:rsidRPr="00933193" w:rsidRDefault="00023CC7" w:rsidP="00933193">
      <w:pPr>
        <w:pStyle w:val="Heading1"/>
      </w:pPr>
      <w:bookmarkStart w:id="7" w:name="_Toc438040248"/>
      <w:r w:rsidRPr="00933193">
        <w:lastRenderedPageBreak/>
        <w:t>Preface</w:t>
      </w:r>
      <w:bookmarkEnd w:id="7"/>
    </w:p>
    <w:bookmarkEnd w:id="5"/>
    <w:p w14:paraId="21381E52" w14:textId="77777777" w:rsidR="003C2A7F" w:rsidRPr="0042063C" w:rsidRDefault="003C2A7F" w:rsidP="000C3419">
      <w:pPr>
        <w:pStyle w:val="INDICATORTEXT"/>
        <w:ind w:left="0"/>
        <w:rPr>
          <w:lang w:eastAsia="en-GB"/>
        </w:rPr>
      </w:pPr>
      <w:r w:rsidRPr="00112413">
        <w:rPr>
          <w:lang w:eastAsia="en-GB"/>
        </w:rPr>
        <w:t xml:space="preserve">This </w:t>
      </w:r>
      <w:r>
        <w:rPr>
          <w:lang w:eastAsia="en-GB"/>
        </w:rPr>
        <w:t>module</w:t>
      </w:r>
      <w:r w:rsidRPr="00112413">
        <w:rPr>
          <w:lang w:eastAsia="en-GB"/>
        </w:rPr>
        <w:t xml:space="preserve"> is designed for investors who</w:t>
      </w:r>
      <w:r w:rsidRPr="0042063C">
        <w:rPr>
          <w:lang w:eastAsia="en-GB"/>
        </w:rPr>
        <w:t xml:space="preserve"> outsource some or all of their investment activities</w:t>
      </w:r>
      <w:r w:rsidR="00803A96">
        <w:rPr>
          <w:lang w:eastAsia="en-GB"/>
        </w:rPr>
        <w:t xml:space="preserve"> </w:t>
      </w:r>
      <w:r w:rsidRPr="0042063C">
        <w:rPr>
          <w:lang w:eastAsia="en-GB"/>
        </w:rPr>
        <w:t xml:space="preserve">to external </w:t>
      </w:r>
      <w:r w:rsidR="00AA088B">
        <w:rPr>
          <w:lang w:eastAsia="en-GB"/>
        </w:rPr>
        <w:t xml:space="preserve">investment </w:t>
      </w:r>
      <w:r w:rsidRPr="0042063C">
        <w:rPr>
          <w:lang w:eastAsia="en-GB"/>
        </w:rPr>
        <w:t>managers. Pension funds, insurance companies, sovereign wealth funds, foundations and endowments are frequently indirect investors, although they may also have direct investments. Investment managers may also outsource some of their investment activities (e.g.</w:t>
      </w:r>
      <w:r w:rsidR="00010E2A">
        <w:rPr>
          <w:lang w:eastAsia="en-GB"/>
        </w:rPr>
        <w:t>,</w:t>
      </w:r>
      <w:r w:rsidRPr="0042063C">
        <w:rPr>
          <w:lang w:eastAsia="en-GB"/>
        </w:rPr>
        <w:t xml:space="preserve"> in multimanager or fund-of-fund structures) and those assets should be reported in this </w:t>
      </w:r>
      <w:r>
        <w:rPr>
          <w:lang w:eastAsia="en-GB"/>
        </w:rPr>
        <w:t>module</w:t>
      </w:r>
      <w:r w:rsidRPr="0042063C">
        <w:rPr>
          <w:lang w:eastAsia="en-GB"/>
        </w:rPr>
        <w:t xml:space="preserve">. </w:t>
      </w:r>
    </w:p>
    <w:p w14:paraId="00EFFB52" w14:textId="77777777" w:rsidR="003C2A7F" w:rsidRDefault="003C2A7F" w:rsidP="000C3419">
      <w:pPr>
        <w:pStyle w:val="INDICATORTEXT"/>
        <w:ind w:left="0"/>
        <w:rPr>
          <w:lang w:eastAsia="en-GB"/>
        </w:rPr>
      </w:pPr>
      <w:r w:rsidRPr="0042063C">
        <w:rPr>
          <w:lang w:eastAsia="en-GB"/>
        </w:rPr>
        <w:t xml:space="preserve">Investors who have externally managed </w:t>
      </w:r>
      <w:r>
        <w:rPr>
          <w:lang w:eastAsia="en-GB"/>
        </w:rPr>
        <w:t>listed equities</w:t>
      </w:r>
      <w:r w:rsidRPr="0042063C">
        <w:rPr>
          <w:lang w:eastAsia="en-GB"/>
        </w:rPr>
        <w:t xml:space="preserve"> but engage and/or vote in</w:t>
      </w:r>
      <w:r>
        <w:rPr>
          <w:lang w:eastAsia="en-GB"/>
        </w:rPr>
        <w:t>-house</w:t>
      </w:r>
      <w:r w:rsidRPr="0042063C">
        <w:rPr>
          <w:lang w:eastAsia="en-GB"/>
        </w:rPr>
        <w:t xml:space="preserve"> or </w:t>
      </w:r>
      <w:r>
        <w:rPr>
          <w:lang w:eastAsia="en-GB"/>
        </w:rPr>
        <w:t xml:space="preserve">who instruct specialist </w:t>
      </w:r>
      <w:r w:rsidRPr="0042063C">
        <w:rPr>
          <w:lang w:eastAsia="en-GB"/>
        </w:rPr>
        <w:t>service providers</w:t>
      </w:r>
      <w:r>
        <w:rPr>
          <w:lang w:eastAsia="en-GB"/>
        </w:rPr>
        <w:t xml:space="preserve"> to vote and/or engage on their behalf</w:t>
      </w:r>
      <w:r w:rsidRPr="0042063C">
        <w:rPr>
          <w:lang w:eastAsia="en-GB"/>
        </w:rPr>
        <w:t xml:space="preserve"> </w:t>
      </w:r>
      <w:r>
        <w:rPr>
          <w:lang w:eastAsia="en-GB"/>
        </w:rPr>
        <w:t xml:space="preserve">should </w:t>
      </w:r>
      <w:r w:rsidRPr="0042063C">
        <w:rPr>
          <w:lang w:eastAsia="en-GB"/>
        </w:rPr>
        <w:t xml:space="preserve">report these </w:t>
      </w:r>
      <w:r>
        <w:rPr>
          <w:lang w:eastAsia="en-GB"/>
        </w:rPr>
        <w:t xml:space="preserve">active ownership activities </w:t>
      </w:r>
      <w:r w:rsidRPr="0042063C">
        <w:rPr>
          <w:lang w:eastAsia="en-GB"/>
        </w:rPr>
        <w:t xml:space="preserve">within the </w:t>
      </w:r>
      <w:r w:rsidR="001C5088">
        <w:rPr>
          <w:lang w:eastAsia="en-GB"/>
        </w:rPr>
        <w:t>'</w:t>
      </w:r>
      <w:r w:rsidRPr="00D41118">
        <w:rPr>
          <w:lang w:eastAsia="en-GB"/>
        </w:rPr>
        <w:t>Listed Equity Active Ownership (LEA)</w:t>
      </w:r>
      <w:r w:rsidR="001C5088">
        <w:rPr>
          <w:lang w:eastAsia="en-GB"/>
        </w:rPr>
        <w:t>'</w:t>
      </w:r>
      <w:r w:rsidRPr="003C2A7F">
        <w:rPr>
          <w:i/>
          <w:lang w:eastAsia="en-GB"/>
        </w:rPr>
        <w:t xml:space="preserve"> </w:t>
      </w:r>
      <w:r>
        <w:rPr>
          <w:lang w:eastAsia="en-GB"/>
        </w:rPr>
        <w:t>module</w:t>
      </w:r>
      <w:r w:rsidRPr="0042063C">
        <w:rPr>
          <w:lang w:eastAsia="en-GB"/>
        </w:rPr>
        <w:t xml:space="preserve">. </w:t>
      </w:r>
      <w:r>
        <w:rPr>
          <w:lang w:eastAsia="en-GB"/>
        </w:rPr>
        <w:t>I</w:t>
      </w:r>
      <w:r w:rsidRPr="0042063C">
        <w:rPr>
          <w:lang w:eastAsia="en-GB"/>
        </w:rPr>
        <w:t>ndicators</w:t>
      </w:r>
      <w:r>
        <w:rPr>
          <w:lang w:eastAsia="en-GB"/>
        </w:rPr>
        <w:t xml:space="preserve"> on</w:t>
      </w:r>
      <w:r w:rsidRPr="0042063C">
        <w:rPr>
          <w:lang w:eastAsia="en-GB"/>
        </w:rPr>
        <w:t xml:space="preserve"> engagement and (proxy) voting </w:t>
      </w:r>
      <w:r>
        <w:rPr>
          <w:lang w:eastAsia="en-GB"/>
        </w:rPr>
        <w:t xml:space="preserve">in this module </w:t>
      </w:r>
      <w:r w:rsidRPr="0042063C">
        <w:rPr>
          <w:lang w:eastAsia="en-GB"/>
        </w:rPr>
        <w:t xml:space="preserve">will only be </w:t>
      </w:r>
      <w:r>
        <w:rPr>
          <w:lang w:eastAsia="en-GB"/>
        </w:rPr>
        <w:t>displayed in the online tool</w:t>
      </w:r>
      <w:r w:rsidRPr="0042063C">
        <w:rPr>
          <w:lang w:eastAsia="en-GB"/>
        </w:rPr>
        <w:t xml:space="preserve"> if </w:t>
      </w:r>
      <w:r>
        <w:rPr>
          <w:lang w:eastAsia="en-GB"/>
        </w:rPr>
        <w:t>you</w:t>
      </w:r>
      <w:r w:rsidRPr="0042063C">
        <w:rPr>
          <w:lang w:eastAsia="en-GB"/>
        </w:rPr>
        <w:t xml:space="preserve"> </w:t>
      </w:r>
      <w:r>
        <w:rPr>
          <w:lang w:eastAsia="en-GB"/>
        </w:rPr>
        <w:t>indicate</w:t>
      </w:r>
      <w:r w:rsidRPr="0042063C">
        <w:rPr>
          <w:lang w:eastAsia="en-GB"/>
        </w:rPr>
        <w:t xml:space="preserve"> that </w:t>
      </w:r>
      <w:r w:rsidR="00803A96">
        <w:rPr>
          <w:lang w:eastAsia="en-GB"/>
        </w:rPr>
        <w:t xml:space="preserve">your </w:t>
      </w:r>
      <w:r w:rsidRPr="0042063C">
        <w:rPr>
          <w:lang w:eastAsia="en-GB"/>
        </w:rPr>
        <w:t>external managers</w:t>
      </w:r>
      <w:r>
        <w:rPr>
          <w:lang w:eastAsia="en-GB"/>
        </w:rPr>
        <w:t xml:space="preserve"> perform these functions</w:t>
      </w:r>
      <w:r w:rsidR="00A54CC6">
        <w:rPr>
          <w:lang w:eastAsia="en-GB"/>
        </w:rPr>
        <w:t xml:space="preserve"> (SAM 05)</w:t>
      </w:r>
      <w:r>
        <w:rPr>
          <w:lang w:eastAsia="en-GB"/>
        </w:rPr>
        <w:t>.</w:t>
      </w:r>
    </w:p>
    <w:p w14:paraId="11892FDD" w14:textId="77777777" w:rsidR="003C2A7F" w:rsidRDefault="003C2A7F" w:rsidP="000C3419">
      <w:pPr>
        <w:pStyle w:val="INDICATORTEXT"/>
        <w:ind w:left="0"/>
        <w:rPr>
          <w:lang w:eastAsia="en-GB"/>
        </w:rPr>
      </w:pPr>
      <w:r>
        <w:rPr>
          <w:lang w:eastAsia="en-GB"/>
        </w:rPr>
        <w:t>Investors who hire asset consultants (and/or fiduciary managers) to support them in selecting</w:t>
      </w:r>
      <w:r w:rsidR="00AA088B">
        <w:rPr>
          <w:lang w:eastAsia="en-GB"/>
        </w:rPr>
        <w:t>, appointing</w:t>
      </w:r>
      <w:r>
        <w:rPr>
          <w:lang w:eastAsia="en-GB"/>
        </w:rPr>
        <w:t xml:space="preserve"> and monitoring external managers will also be able to report their</w:t>
      </w:r>
      <w:r w:rsidR="001C5088">
        <w:rPr>
          <w:lang w:eastAsia="en-GB"/>
        </w:rPr>
        <w:t xml:space="preserve"> own</w:t>
      </w:r>
      <w:r>
        <w:rPr>
          <w:lang w:eastAsia="en-GB"/>
        </w:rPr>
        <w:t xml:space="preserve"> or their asset consultant’s responsible investment activities here. For signatories using asset consultants, the following </w:t>
      </w:r>
      <w:hyperlink r:id="rId23" w:history="1">
        <w:r w:rsidRPr="008E016B">
          <w:rPr>
            <w:rStyle w:val="Hyperlink"/>
            <w:rFonts w:cs="Arial"/>
            <w:lang w:eastAsia="en-GB"/>
          </w:rPr>
          <w:t>data collection form</w:t>
        </w:r>
      </w:hyperlink>
      <w:r>
        <w:rPr>
          <w:lang w:eastAsia="en-GB"/>
        </w:rPr>
        <w:t xml:space="preserve"> is available to simplify their reporting. </w:t>
      </w:r>
    </w:p>
    <w:p w14:paraId="56FDF82B" w14:textId="77777777" w:rsidR="00AA088B" w:rsidRDefault="003C2A7F" w:rsidP="000C3419">
      <w:pPr>
        <w:pStyle w:val="INDICATORTEXT"/>
        <w:ind w:left="0"/>
        <w:rPr>
          <w:lang w:eastAsia="en-GB"/>
        </w:rPr>
      </w:pPr>
      <w:r w:rsidRPr="0042063C">
        <w:rPr>
          <w:lang w:eastAsia="en-GB"/>
        </w:rPr>
        <w:t xml:space="preserve">This </w:t>
      </w:r>
      <w:r>
        <w:rPr>
          <w:lang w:eastAsia="en-GB"/>
        </w:rPr>
        <w:t>module</w:t>
      </w:r>
      <w:r w:rsidRPr="0042063C">
        <w:rPr>
          <w:lang w:eastAsia="en-GB"/>
        </w:rPr>
        <w:t xml:space="preserve"> focuses primarily on the broad processes in place for selecting, appointing and monitoring external managers. It has </w:t>
      </w:r>
      <w:r>
        <w:rPr>
          <w:lang w:eastAsia="en-GB"/>
        </w:rPr>
        <w:t xml:space="preserve">three </w:t>
      </w:r>
      <w:r w:rsidRPr="0042063C">
        <w:rPr>
          <w:lang w:eastAsia="en-GB"/>
        </w:rPr>
        <w:t xml:space="preserve">specific </w:t>
      </w:r>
      <w:r>
        <w:rPr>
          <w:lang w:eastAsia="en-GB"/>
        </w:rPr>
        <w:t xml:space="preserve">pathways: </w:t>
      </w:r>
    </w:p>
    <w:p w14:paraId="68266884" w14:textId="77777777" w:rsidR="00AA088B" w:rsidRDefault="003C2A7F" w:rsidP="005E51F7">
      <w:pPr>
        <w:pStyle w:val="INDICATORTEXT"/>
        <w:numPr>
          <w:ilvl w:val="0"/>
          <w:numId w:val="19"/>
        </w:numPr>
        <w:rPr>
          <w:lang w:eastAsia="en-GB"/>
        </w:rPr>
      </w:pPr>
      <w:r>
        <w:rPr>
          <w:lang w:eastAsia="en-GB"/>
        </w:rPr>
        <w:t xml:space="preserve">one for </w:t>
      </w:r>
      <w:r w:rsidR="000A0184">
        <w:rPr>
          <w:lang w:eastAsia="en-GB"/>
        </w:rPr>
        <w:t>equity and debt</w:t>
      </w:r>
      <w:r w:rsidRPr="0042063C">
        <w:rPr>
          <w:lang w:eastAsia="en-GB"/>
        </w:rPr>
        <w:t xml:space="preserve"> </w:t>
      </w:r>
      <w:r>
        <w:rPr>
          <w:lang w:eastAsia="en-GB"/>
        </w:rPr>
        <w:t>asset classes for which there is a direct module in the Reporting Framework</w:t>
      </w:r>
      <w:r w:rsidR="00A54CC6">
        <w:rPr>
          <w:lang w:eastAsia="en-GB"/>
        </w:rPr>
        <w:t>, i.e.</w:t>
      </w:r>
      <w:r w:rsidR="001C5088">
        <w:rPr>
          <w:lang w:eastAsia="en-GB"/>
        </w:rPr>
        <w:t>,</w:t>
      </w:r>
      <w:r w:rsidR="001564D2">
        <w:rPr>
          <w:lang w:eastAsia="en-GB"/>
        </w:rPr>
        <w:t xml:space="preserve"> </w:t>
      </w:r>
      <w:r>
        <w:rPr>
          <w:lang w:eastAsia="en-GB"/>
        </w:rPr>
        <w:t>listed equities</w:t>
      </w:r>
      <w:r w:rsidR="00A54CC6">
        <w:rPr>
          <w:lang w:eastAsia="en-GB"/>
        </w:rPr>
        <w:t xml:space="preserve"> (LE)</w:t>
      </w:r>
      <w:r>
        <w:rPr>
          <w:lang w:eastAsia="en-GB"/>
        </w:rPr>
        <w:t xml:space="preserve">, </w:t>
      </w:r>
      <w:r w:rsidR="000A0184">
        <w:rPr>
          <w:lang w:eastAsia="en-GB"/>
        </w:rPr>
        <w:t xml:space="preserve">fixed income SSA, </w:t>
      </w:r>
      <w:r>
        <w:rPr>
          <w:lang w:eastAsia="en-GB"/>
        </w:rPr>
        <w:t>corporate</w:t>
      </w:r>
      <w:r w:rsidR="000A0184">
        <w:rPr>
          <w:lang w:eastAsia="en-GB"/>
        </w:rPr>
        <w:t xml:space="preserve"> (financial), corporate (non-financial)</w:t>
      </w:r>
      <w:r>
        <w:rPr>
          <w:lang w:eastAsia="en-GB"/>
        </w:rPr>
        <w:t xml:space="preserve"> </w:t>
      </w:r>
      <w:r w:rsidR="000A0184">
        <w:rPr>
          <w:lang w:eastAsia="en-GB"/>
        </w:rPr>
        <w:t xml:space="preserve">and </w:t>
      </w:r>
      <w:r>
        <w:rPr>
          <w:lang w:eastAsia="en-GB"/>
        </w:rPr>
        <w:t xml:space="preserve">fixed income </w:t>
      </w:r>
      <w:r w:rsidR="000A0184">
        <w:rPr>
          <w:lang w:eastAsia="en-GB"/>
        </w:rPr>
        <w:t>securitised</w:t>
      </w:r>
      <w:r w:rsidR="001C5088">
        <w:rPr>
          <w:lang w:eastAsia="en-GB"/>
        </w:rPr>
        <w:t xml:space="preserve">); </w:t>
      </w:r>
    </w:p>
    <w:p w14:paraId="24847ED9" w14:textId="77777777" w:rsidR="00AA088B" w:rsidRDefault="003C2A7F" w:rsidP="005E51F7">
      <w:pPr>
        <w:pStyle w:val="INDICATORTEXT"/>
        <w:numPr>
          <w:ilvl w:val="0"/>
          <w:numId w:val="19"/>
        </w:numPr>
        <w:rPr>
          <w:lang w:eastAsia="en-GB"/>
        </w:rPr>
      </w:pPr>
      <w:r>
        <w:rPr>
          <w:lang w:eastAsia="en-GB"/>
        </w:rPr>
        <w:t xml:space="preserve">one for </w:t>
      </w:r>
      <w:r w:rsidRPr="0042063C">
        <w:rPr>
          <w:lang w:eastAsia="en-GB"/>
        </w:rPr>
        <w:t>non-listed asset classes</w:t>
      </w:r>
      <w:r w:rsidR="001C5088">
        <w:rPr>
          <w:lang w:eastAsia="en-GB"/>
        </w:rPr>
        <w:t>,</w:t>
      </w:r>
      <w:r w:rsidRPr="0042063C">
        <w:rPr>
          <w:lang w:eastAsia="en-GB"/>
        </w:rPr>
        <w:t xml:space="preserve"> </w:t>
      </w:r>
      <w:r>
        <w:rPr>
          <w:lang w:eastAsia="en-GB"/>
        </w:rPr>
        <w:t>for which there is a direct module in the Reporting Framework</w:t>
      </w:r>
      <w:r w:rsidR="00A54CC6">
        <w:rPr>
          <w:lang w:eastAsia="en-GB"/>
        </w:rPr>
        <w:t xml:space="preserve">, </w:t>
      </w:r>
      <w:r w:rsidR="001C5088">
        <w:rPr>
          <w:lang w:eastAsia="en-GB"/>
        </w:rPr>
        <w:t xml:space="preserve">i.e., </w:t>
      </w:r>
      <w:r>
        <w:rPr>
          <w:lang w:eastAsia="en-GB"/>
        </w:rPr>
        <w:t>private equity</w:t>
      </w:r>
      <w:r w:rsidR="00A54CC6">
        <w:rPr>
          <w:lang w:eastAsia="en-GB"/>
        </w:rPr>
        <w:t xml:space="preserve"> (PE)</w:t>
      </w:r>
      <w:r>
        <w:rPr>
          <w:lang w:eastAsia="en-GB"/>
        </w:rPr>
        <w:t xml:space="preserve">, property </w:t>
      </w:r>
      <w:r w:rsidR="00A54CC6">
        <w:rPr>
          <w:lang w:eastAsia="en-GB"/>
        </w:rPr>
        <w:t xml:space="preserve">(PR) </w:t>
      </w:r>
      <w:r>
        <w:rPr>
          <w:lang w:eastAsia="en-GB"/>
        </w:rPr>
        <w:t>and infrastructure</w:t>
      </w:r>
      <w:r w:rsidR="00A54CC6">
        <w:rPr>
          <w:lang w:eastAsia="en-GB"/>
        </w:rPr>
        <w:t xml:space="preserve"> (INF</w:t>
      </w:r>
      <w:r w:rsidR="001C5088" w:rsidRPr="0042063C">
        <w:rPr>
          <w:lang w:eastAsia="en-GB"/>
        </w:rPr>
        <w:t>)</w:t>
      </w:r>
      <w:r w:rsidR="001C5088">
        <w:rPr>
          <w:lang w:eastAsia="en-GB"/>
        </w:rPr>
        <w:t xml:space="preserve">; </w:t>
      </w:r>
      <w:r>
        <w:rPr>
          <w:lang w:eastAsia="en-GB"/>
        </w:rPr>
        <w:t xml:space="preserve">and </w:t>
      </w:r>
    </w:p>
    <w:p w14:paraId="0A031E15" w14:textId="77777777" w:rsidR="00AA088B" w:rsidRDefault="003C2A7F" w:rsidP="005E51F7">
      <w:pPr>
        <w:pStyle w:val="INDICATORTEXT"/>
        <w:numPr>
          <w:ilvl w:val="0"/>
          <w:numId w:val="19"/>
        </w:numPr>
        <w:rPr>
          <w:lang w:eastAsia="en-GB"/>
        </w:rPr>
      </w:pPr>
      <w:r>
        <w:rPr>
          <w:lang w:eastAsia="en-GB"/>
        </w:rPr>
        <w:t xml:space="preserve">one for the remaining assets not currently captured by other </w:t>
      </w:r>
      <w:r w:rsidR="00AA088B">
        <w:rPr>
          <w:lang w:eastAsia="en-GB"/>
        </w:rPr>
        <w:t xml:space="preserve">direct </w:t>
      </w:r>
      <w:r>
        <w:rPr>
          <w:lang w:eastAsia="en-GB"/>
        </w:rPr>
        <w:t>modules</w:t>
      </w:r>
      <w:r w:rsidRPr="0042063C">
        <w:rPr>
          <w:lang w:eastAsia="en-GB"/>
        </w:rPr>
        <w:t xml:space="preserve">. </w:t>
      </w:r>
    </w:p>
    <w:p w14:paraId="34A5B78A" w14:textId="77777777" w:rsidR="00AA088B" w:rsidRDefault="003C2A7F" w:rsidP="000C3419">
      <w:pPr>
        <w:pStyle w:val="INDICATORTEXT"/>
        <w:ind w:left="0"/>
        <w:rPr>
          <w:i/>
          <w:lang w:eastAsia="en-GB"/>
        </w:rPr>
      </w:pPr>
      <w:r w:rsidRPr="0042063C">
        <w:rPr>
          <w:lang w:eastAsia="en-GB"/>
        </w:rPr>
        <w:t xml:space="preserve">Some indicators and reporting options are broken down by asset class, </w:t>
      </w:r>
      <w:r w:rsidR="001C5088">
        <w:rPr>
          <w:lang w:eastAsia="en-GB"/>
        </w:rPr>
        <w:t xml:space="preserve">e.g., </w:t>
      </w:r>
      <w:r w:rsidR="00837F23">
        <w:rPr>
          <w:lang w:eastAsia="en-GB"/>
        </w:rPr>
        <w:t xml:space="preserve">indicator SAM 06 </w:t>
      </w:r>
      <w:r w:rsidRPr="0042063C">
        <w:rPr>
          <w:lang w:eastAsia="en-GB"/>
        </w:rPr>
        <w:t xml:space="preserve">by listed equity, </w:t>
      </w:r>
      <w:r w:rsidR="000A0184">
        <w:rPr>
          <w:lang w:eastAsia="en-GB"/>
        </w:rPr>
        <w:t xml:space="preserve">fixed income SSA, </w:t>
      </w:r>
      <w:r>
        <w:rPr>
          <w:lang w:eastAsia="en-GB"/>
        </w:rPr>
        <w:t>corporate</w:t>
      </w:r>
      <w:r w:rsidR="000A0184">
        <w:rPr>
          <w:lang w:eastAsia="en-GB"/>
        </w:rPr>
        <w:t xml:space="preserve"> (financial</w:t>
      </w:r>
      <w:r w:rsidR="00B05BB0">
        <w:rPr>
          <w:lang w:eastAsia="en-GB"/>
        </w:rPr>
        <w:t>)</w:t>
      </w:r>
      <w:r w:rsidR="000A0184">
        <w:rPr>
          <w:lang w:eastAsia="en-GB"/>
        </w:rPr>
        <w:t>, corporate (non-financial</w:t>
      </w:r>
      <w:r w:rsidR="00B05BB0">
        <w:rPr>
          <w:lang w:eastAsia="en-GB"/>
        </w:rPr>
        <w:t>)</w:t>
      </w:r>
      <w:r>
        <w:rPr>
          <w:lang w:eastAsia="en-GB"/>
        </w:rPr>
        <w:t xml:space="preserve"> </w:t>
      </w:r>
      <w:r w:rsidRPr="0042063C">
        <w:rPr>
          <w:lang w:eastAsia="en-GB"/>
        </w:rPr>
        <w:t xml:space="preserve">fixed income and </w:t>
      </w:r>
      <w:r w:rsidR="00A54CC6">
        <w:rPr>
          <w:lang w:eastAsia="en-GB"/>
        </w:rPr>
        <w:t>fixed income</w:t>
      </w:r>
      <w:r w:rsidR="000A0184">
        <w:rPr>
          <w:lang w:eastAsia="en-GB"/>
        </w:rPr>
        <w:t xml:space="preserve"> securitised</w:t>
      </w:r>
      <w:r w:rsidRPr="0042063C">
        <w:rPr>
          <w:lang w:eastAsia="en-GB"/>
        </w:rPr>
        <w:t xml:space="preserve">. </w:t>
      </w:r>
      <w:r>
        <w:rPr>
          <w:lang w:eastAsia="en-GB"/>
        </w:rPr>
        <w:t>In these cases</w:t>
      </w:r>
      <w:r w:rsidR="001C5088">
        <w:rPr>
          <w:lang w:eastAsia="en-GB"/>
        </w:rPr>
        <w:t>,</w:t>
      </w:r>
      <w:r>
        <w:rPr>
          <w:lang w:eastAsia="en-GB"/>
        </w:rPr>
        <w:t xml:space="preserve"> y</w:t>
      </w:r>
      <w:r w:rsidRPr="0042063C">
        <w:rPr>
          <w:lang w:eastAsia="en-GB"/>
        </w:rPr>
        <w:t xml:space="preserve">ou will </w:t>
      </w:r>
      <w:r>
        <w:rPr>
          <w:lang w:eastAsia="en-GB"/>
        </w:rPr>
        <w:t xml:space="preserve">be able to choose </w:t>
      </w:r>
      <w:r w:rsidRPr="0042063C">
        <w:rPr>
          <w:lang w:eastAsia="en-GB"/>
        </w:rPr>
        <w:t xml:space="preserve">to report separately by </w:t>
      </w:r>
      <w:r>
        <w:rPr>
          <w:lang w:eastAsia="en-GB"/>
        </w:rPr>
        <w:t xml:space="preserve">each individual </w:t>
      </w:r>
      <w:r w:rsidRPr="0042063C">
        <w:rPr>
          <w:lang w:eastAsia="en-GB"/>
        </w:rPr>
        <w:t xml:space="preserve">asset class and explain any specific implementation differences between asset classes in </w:t>
      </w:r>
      <w:r>
        <w:rPr>
          <w:lang w:eastAsia="en-GB"/>
        </w:rPr>
        <w:t>open-ended</w:t>
      </w:r>
      <w:r w:rsidRPr="0042063C">
        <w:rPr>
          <w:lang w:eastAsia="en-GB"/>
        </w:rPr>
        <w:t xml:space="preserve"> indicators. </w:t>
      </w:r>
    </w:p>
    <w:p w14:paraId="547EED8B" w14:textId="77777777" w:rsidR="003C2A7F" w:rsidRPr="003C2A7F" w:rsidRDefault="003C2A7F" w:rsidP="000C3419">
      <w:pPr>
        <w:pStyle w:val="INDICATORTEXT"/>
        <w:ind w:left="0"/>
        <w:rPr>
          <w:i/>
          <w:lang w:eastAsia="en-GB"/>
        </w:rPr>
      </w:pPr>
      <w:r w:rsidRPr="003C2A7F">
        <w:rPr>
          <w:i/>
          <w:lang w:eastAsia="en-GB"/>
        </w:rPr>
        <w:t xml:space="preserve">*Note 1: While retail banks and fund-of-fund investors may also be classed as indirect investors, their characteristics differ in some areas from the organisations covered in this module. A separate module for these investors may be developed by the PRI in the future. Until then, these investors should report using this module and use the open-ended indicators to explain how they implement responsible investment. </w:t>
      </w:r>
    </w:p>
    <w:p w14:paraId="246BC11E" w14:textId="77777777" w:rsidR="003C2A7F" w:rsidRPr="003C2A7F" w:rsidRDefault="003C2A7F" w:rsidP="000C3419">
      <w:pPr>
        <w:pStyle w:val="INDICATORTEXT"/>
        <w:ind w:left="0"/>
        <w:rPr>
          <w:i/>
          <w:lang w:eastAsia="en-GB"/>
        </w:rPr>
      </w:pPr>
      <w:r w:rsidRPr="003C2A7F">
        <w:rPr>
          <w:i/>
          <w:lang w:eastAsia="en-GB"/>
        </w:rPr>
        <w:t xml:space="preserve">*Note 2: Inclusive Finance. There is a separate module for indirect investors in </w:t>
      </w:r>
      <w:r w:rsidR="001C5088">
        <w:rPr>
          <w:i/>
          <w:lang w:eastAsia="en-GB"/>
        </w:rPr>
        <w:t>I</w:t>
      </w:r>
      <w:r w:rsidR="001C5088" w:rsidRPr="003C2A7F">
        <w:rPr>
          <w:i/>
          <w:lang w:eastAsia="en-GB"/>
        </w:rPr>
        <w:t xml:space="preserve">nclusive </w:t>
      </w:r>
      <w:r w:rsidR="001C5088">
        <w:rPr>
          <w:i/>
          <w:lang w:eastAsia="en-GB"/>
        </w:rPr>
        <w:t>F</w:t>
      </w:r>
      <w:r w:rsidR="001C5088" w:rsidRPr="003C2A7F">
        <w:rPr>
          <w:i/>
          <w:lang w:eastAsia="en-GB"/>
        </w:rPr>
        <w:t xml:space="preserve">inance </w:t>
      </w:r>
      <w:r w:rsidRPr="003C2A7F">
        <w:rPr>
          <w:i/>
          <w:lang w:eastAsia="en-GB"/>
        </w:rPr>
        <w:t>(IFI). This module is mandatory to report for signatories to the Principles for Investors in Inclusive Finance (PIIF) and voluntary for all other investors holding inclusive finance assets.</w:t>
      </w:r>
    </w:p>
    <w:p w14:paraId="2EB2866E" w14:textId="77777777" w:rsidR="00DC5FDE" w:rsidRDefault="00DC5FDE">
      <w:pPr>
        <w:widowControl/>
        <w:autoSpaceDE/>
        <w:autoSpaceDN/>
        <w:adjustRightInd/>
        <w:spacing w:before="0" w:after="0" w:line="240" w:lineRule="auto"/>
        <w:rPr>
          <w:b/>
          <w:color w:val="0050A6"/>
          <w:sz w:val="32"/>
          <w:szCs w:val="36"/>
        </w:rPr>
      </w:pPr>
      <w:r>
        <w:rPr>
          <w:b/>
          <w:color w:val="0050A6"/>
          <w:sz w:val="32"/>
          <w:szCs w:val="36"/>
        </w:rPr>
        <w:br w:type="page"/>
      </w:r>
    </w:p>
    <w:p w14:paraId="54DC6AA6" w14:textId="1CB38999" w:rsidR="004545CA" w:rsidRDefault="004545CA" w:rsidP="004545CA">
      <w:pPr>
        <w:widowControl/>
        <w:autoSpaceDE/>
        <w:autoSpaceDN/>
        <w:adjustRightInd/>
        <w:spacing w:before="0" w:after="0" w:line="240" w:lineRule="auto"/>
      </w:pPr>
      <w:r w:rsidRPr="0009136C">
        <w:rPr>
          <w:b/>
          <w:color w:val="0050A6"/>
          <w:sz w:val="32"/>
          <w:szCs w:val="36"/>
        </w:rPr>
        <w:lastRenderedPageBreak/>
        <w:t>Summary of updates</w:t>
      </w:r>
    </w:p>
    <w:p w14:paraId="26F43879" w14:textId="77777777" w:rsidR="004545CA" w:rsidRPr="0009136C" w:rsidRDefault="004545CA" w:rsidP="004545CA">
      <w:pPr>
        <w:widowControl/>
        <w:autoSpaceDE/>
        <w:autoSpaceDN/>
        <w:adjustRightInd/>
        <w:spacing w:before="0" w:after="0" w:line="240" w:lineRule="auto"/>
      </w:pPr>
    </w:p>
    <w:p w14:paraId="02274F74" w14:textId="77777777" w:rsidR="004545CA" w:rsidRDefault="004545CA" w:rsidP="000C3419">
      <w:pPr>
        <w:pStyle w:val="INDICATORTEXT"/>
        <w:spacing w:line="276" w:lineRule="auto"/>
        <w:ind w:left="0"/>
      </w:pPr>
    </w:p>
    <w:tbl>
      <w:tblPr>
        <w:tblStyle w:val="SubSubSectionMISCTableMANDATORY"/>
        <w:tblW w:w="4921" w:type="pct"/>
        <w:tblInd w:w="137" w:type="dxa"/>
        <w:tblLook w:val="04A0" w:firstRow="1" w:lastRow="0" w:firstColumn="1" w:lastColumn="0" w:noHBand="0" w:noVBand="1"/>
      </w:tblPr>
      <w:tblGrid>
        <w:gridCol w:w="1268"/>
        <w:gridCol w:w="7253"/>
      </w:tblGrid>
      <w:tr w:rsidR="004545CA" w14:paraId="7C4329D3" w14:textId="77777777" w:rsidTr="006E5C3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44" w:type="pct"/>
          </w:tcPr>
          <w:p w14:paraId="391FD248" w14:textId="77777777" w:rsidR="004545CA" w:rsidRPr="006A3B03" w:rsidRDefault="004545CA" w:rsidP="003E7C30">
            <w:pPr>
              <w:widowControl/>
              <w:autoSpaceDE/>
              <w:autoSpaceDN/>
              <w:adjustRightInd/>
              <w:spacing w:before="40" w:after="80" w:line="276" w:lineRule="auto"/>
            </w:pPr>
            <w:r w:rsidRPr="006A3B03">
              <w:rPr>
                <w:rStyle w:val="IntenseEmphasis"/>
                <w:i w:val="0"/>
                <w:color w:val="FFFFFF" w:themeColor="background1"/>
              </w:rPr>
              <w:t xml:space="preserve">Indicator </w:t>
            </w:r>
          </w:p>
        </w:tc>
        <w:tc>
          <w:tcPr>
            <w:tcW w:w="4256" w:type="pct"/>
          </w:tcPr>
          <w:p w14:paraId="14D2F664" w14:textId="77777777" w:rsidR="004545CA" w:rsidRPr="00FA4C54" w:rsidRDefault="004545CA" w:rsidP="003E7C30">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Update</w:t>
            </w:r>
            <w:r w:rsidR="001564D2">
              <w:t xml:space="preserve"> </w:t>
            </w:r>
            <w:r w:rsidRPr="00811910">
              <w:t xml:space="preserve"> </w:t>
            </w:r>
          </w:p>
        </w:tc>
      </w:tr>
      <w:tr w:rsidR="001A549D" w14:paraId="008C9C76"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bottom w:val="single" w:sz="4" w:space="0" w:color="A6A6A6"/>
            </w:tcBorders>
            <w:shd w:val="clear" w:color="auto" w:fill="F2F2F2" w:themeFill="background1" w:themeFillShade="F2"/>
          </w:tcPr>
          <w:p w14:paraId="37A87924" w14:textId="77777777" w:rsidR="001A549D" w:rsidRDefault="001A549D"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01</w:t>
            </w:r>
          </w:p>
        </w:tc>
        <w:tc>
          <w:tcPr>
            <w:tcW w:w="4256" w:type="pct"/>
            <w:tcBorders>
              <w:bottom w:val="single" w:sz="4" w:space="0" w:color="A6A6A6"/>
            </w:tcBorders>
          </w:tcPr>
          <w:p w14:paraId="553C2CB9" w14:textId="77777777" w:rsidR="001A549D" w:rsidRDefault="003F2F2E" w:rsidP="001C5088">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w:t>
            </w:r>
            <w:r w:rsidR="004E1FB4">
              <w:rPr>
                <w:color w:val="595959"/>
                <w:sz w:val="18"/>
              </w:rPr>
              <w:t xml:space="preserve"> has been renumbered from SAM 02</w:t>
            </w:r>
            <w:r>
              <w:rPr>
                <w:color w:val="595959"/>
                <w:sz w:val="18"/>
              </w:rPr>
              <w:t>.</w:t>
            </w:r>
            <w:r w:rsidR="004E1FB4">
              <w:rPr>
                <w:color w:val="595959"/>
                <w:sz w:val="18"/>
              </w:rPr>
              <w:t xml:space="preserve"> This indicator has been restructured to</w:t>
            </w:r>
            <w:r w:rsidR="001564D2">
              <w:rPr>
                <w:color w:val="595959"/>
                <w:sz w:val="18"/>
              </w:rPr>
              <w:t xml:space="preserve"> </w:t>
            </w:r>
            <w:r w:rsidR="0099722E">
              <w:rPr>
                <w:color w:val="595959"/>
                <w:sz w:val="18"/>
              </w:rPr>
              <w:t>collect information on the monitoring of</w:t>
            </w:r>
            <w:r w:rsidR="004E1FB4">
              <w:rPr>
                <w:color w:val="595959"/>
                <w:sz w:val="18"/>
              </w:rPr>
              <w:t xml:space="preserve"> fiduciary managers. The new FI categories </w:t>
            </w:r>
            <w:r w:rsidR="001C5088">
              <w:rPr>
                <w:color w:val="595959"/>
                <w:sz w:val="18"/>
              </w:rPr>
              <w:t xml:space="preserve">have </w:t>
            </w:r>
            <w:r w:rsidR="004E1FB4">
              <w:rPr>
                <w:color w:val="595959"/>
                <w:sz w:val="18"/>
              </w:rPr>
              <w:t>been added.</w:t>
            </w:r>
          </w:p>
        </w:tc>
      </w:tr>
      <w:tr w:rsidR="001A549D" w14:paraId="6DED86A1"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2D5B19E2" w14:textId="77777777" w:rsidR="001A549D" w:rsidRPr="005E51F7" w:rsidRDefault="001A549D"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02</w:t>
            </w:r>
          </w:p>
        </w:tc>
        <w:tc>
          <w:tcPr>
            <w:tcW w:w="4256" w:type="pct"/>
            <w:tcBorders>
              <w:top w:val="single" w:sz="4" w:space="0" w:color="A6A6A6"/>
              <w:bottom w:val="single" w:sz="4" w:space="0" w:color="BFBFBF" w:themeColor="background1" w:themeShade="BF"/>
            </w:tcBorders>
          </w:tcPr>
          <w:p w14:paraId="1AFCC3BA" w14:textId="77777777" w:rsidR="001A549D" w:rsidRPr="005E51F7" w:rsidRDefault="001A549D">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03. New FI categories have been added</w:t>
            </w:r>
            <w:r w:rsidR="001C5088">
              <w:rPr>
                <w:color w:val="595959"/>
                <w:sz w:val="18"/>
              </w:rPr>
              <w:t>,</w:t>
            </w:r>
            <w:r>
              <w:rPr>
                <w:color w:val="595959"/>
                <w:sz w:val="18"/>
              </w:rPr>
              <w:t xml:space="preserve"> and the asset classes for which a dedicated pathway is not available have been deleted.</w:t>
            </w:r>
          </w:p>
        </w:tc>
      </w:tr>
      <w:tr w:rsidR="001A549D" w14:paraId="18C8A321"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4C52BEB1" w14:textId="77777777" w:rsidR="001A549D" w:rsidRDefault="001A549D"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03</w:t>
            </w:r>
          </w:p>
        </w:tc>
        <w:tc>
          <w:tcPr>
            <w:tcW w:w="4256" w:type="pct"/>
            <w:tcBorders>
              <w:top w:val="single" w:sz="4" w:space="0" w:color="BFBFBF" w:themeColor="background1" w:themeShade="BF"/>
              <w:bottom w:val="single" w:sz="4" w:space="0" w:color="A6A6A6"/>
            </w:tcBorders>
          </w:tcPr>
          <w:p w14:paraId="1D6A79A0" w14:textId="77777777" w:rsidR="001A549D" w:rsidRDefault="000E529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04. The new FI categories have been added. The breakdown of passive and active strategies is amended to capture percentage breakdown instead of ranges.</w:t>
            </w:r>
          </w:p>
        </w:tc>
      </w:tr>
      <w:tr w:rsidR="001A549D" w14:paraId="6524EA06"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6426DEB6" w14:textId="77777777" w:rsidR="001A549D"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04</w:t>
            </w:r>
          </w:p>
        </w:tc>
        <w:tc>
          <w:tcPr>
            <w:tcW w:w="4256" w:type="pct"/>
            <w:tcBorders>
              <w:top w:val="single" w:sz="4" w:space="0" w:color="A6A6A6"/>
              <w:bottom w:val="single" w:sz="4" w:space="0" w:color="BFBFBF" w:themeColor="background1" w:themeShade="BF"/>
            </w:tcBorders>
          </w:tcPr>
          <w:p w14:paraId="423ACF06" w14:textId="77777777" w:rsidR="001A549D" w:rsidRDefault="000E5299">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05. The new FI categories have been added. SAM 04.2 and SAM 04.3 have been deleted.</w:t>
            </w:r>
          </w:p>
        </w:tc>
      </w:tr>
      <w:tr w:rsidR="001A549D" w14:paraId="2B1B4A5E"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5432E802" w14:textId="77777777" w:rsidR="001A549D"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05</w:t>
            </w:r>
          </w:p>
        </w:tc>
        <w:tc>
          <w:tcPr>
            <w:tcW w:w="4256" w:type="pct"/>
            <w:tcBorders>
              <w:top w:val="single" w:sz="4" w:space="0" w:color="BFBFBF" w:themeColor="background1" w:themeShade="BF"/>
              <w:bottom w:val="single" w:sz="4" w:space="0" w:color="A6A6A6"/>
            </w:tcBorders>
          </w:tcPr>
          <w:p w14:paraId="3FFB69EC" w14:textId="77777777" w:rsidR="001A549D" w:rsidRDefault="000E5299">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06.</w:t>
            </w:r>
            <w:r w:rsidR="008C7362">
              <w:rPr>
                <w:color w:val="595959"/>
                <w:sz w:val="18"/>
              </w:rPr>
              <w:t xml:space="preserve"> The new FI categories have been added. Some selection options have been added.</w:t>
            </w:r>
          </w:p>
        </w:tc>
      </w:tr>
      <w:tr w:rsidR="001A549D" w14:paraId="1DC1C134"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5100C480" w14:textId="77777777" w:rsidR="001A549D"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06</w:t>
            </w:r>
          </w:p>
        </w:tc>
        <w:tc>
          <w:tcPr>
            <w:tcW w:w="4256" w:type="pct"/>
            <w:tcBorders>
              <w:top w:val="single" w:sz="4" w:space="0" w:color="A6A6A6"/>
              <w:bottom w:val="single" w:sz="4" w:space="0" w:color="BFBFBF" w:themeColor="background1" w:themeShade="BF"/>
            </w:tcBorders>
          </w:tcPr>
          <w:p w14:paraId="257F3FDD" w14:textId="77777777" w:rsidR="001A549D" w:rsidRDefault="008C736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07. The new FI categories have been added. Some selection options have been added.</w:t>
            </w:r>
          </w:p>
        </w:tc>
      </w:tr>
      <w:tr w:rsidR="001A549D" w14:paraId="04631D12"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2D1D990C" w14:textId="77777777" w:rsidR="001A549D"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07</w:t>
            </w:r>
          </w:p>
        </w:tc>
        <w:tc>
          <w:tcPr>
            <w:tcW w:w="4256" w:type="pct"/>
            <w:tcBorders>
              <w:top w:val="single" w:sz="4" w:space="0" w:color="BFBFBF" w:themeColor="background1" w:themeShade="BF"/>
              <w:bottom w:val="single" w:sz="4" w:space="0" w:color="A6A6A6"/>
            </w:tcBorders>
          </w:tcPr>
          <w:p w14:paraId="63851AD4" w14:textId="77777777" w:rsidR="001A549D" w:rsidRDefault="008C736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08. The new FI categories have been added. Some selection options have been added.</w:t>
            </w:r>
          </w:p>
        </w:tc>
      </w:tr>
      <w:tr w:rsidR="000E5299" w14:paraId="135FB8EE"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695EFE26"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08</w:t>
            </w:r>
          </w:p>
        </w:tc>
        <w:tc>
          <w:tcPr>
            <w:tcW w:w="4256" w:type="pct"/>
            <w:tcBorders>
              <w:top w:val="single" w:sz="4" w:space="0" w:color="A6A6A6"/>
              <w:bottom w:val="single" w:sz="4" w:space="0" w:color="BFBFBF" w:themeColor="background1" w:themeShade="BF"/>
            </w:tcBorders>
          </w:tcPr>
          <w:p w14:paraId="7C48E3FF" w14:textId="77777777" w:rsidR="000E5299" w:rsidRDefault="008C736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This has been renumbered from SAM 09. </w:t>
            </w:r>
          </w:p>
        </w:tc>
      </w:tr>
      <w:tr w:rsidR="001A549D" w14:paraId="297560B3"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5A464FB6" w14:textId="77777777" w:rsidR="001A549D"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09</w:t>
            </w:r>
          </w:p>
        </w:tc>
        <w:tc>
          <w:tcPr>
            <w:tcW w:w="4256" w:type="pct"/>
            <w:tcBorders>
              <w:top w:val="single" w:sz="4" w:space="0" w:color="BFBFBF" w:themeColor="background1" w:themeShade="BF"/>
              <w:bottom w:val="single" w:sz="4" w:space="0" w:color="A6A6A6"/>
            </w:tcBorders>
          </w:tcPr>
          <w:p w14:paraId="566CDD5F" w14:textId="77777777" w:rsidR="001A549D" w:rsidRDefault="008C736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10. New selection options have been added. SAM 09.2 is a new sub-indicator</w:t>
            </w:r>
            <w:r w:rsidR="001C5088">
              <w:rPr>
                <w:color w:val="595959"/>
                <w:sz w:val="18"/>
              </w:rPr>
              <w:t>.</w:t>
            </w:r>
          </w:p>
        </w:tc>
      </w:tr>
      <w:tr w:rsidR="000E5299" w14:paraId="62820C02"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170B8F0B"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10</w:t>
            </w:r>
          </w:p>
        </w:tc>
        <w:tc>
          <w:tcPr>
            <w:tcW w:w="4256" w:type="pct"/>
            <w:tcBorders>
              <w:top w:val="single" w:sz="4" w:space="0" w:color="A6A6A6"/>
              <w:bottom w:val="single" w:sz="4" w:space="0" w:color="BFBFBF" w:themeColor="background1" w:themeShade="BF"/>
            </w:tcBorders>
          </w:tcPr>
          <w:p w14:paraId="317B4E92" w14:textId="77777777" w:rsidR="000E5299" w:rsidRDefault="008C736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11. New selection options have been added</w:t>
            </w:r>
            <w:r w:rsidR="001C5088">
              <w:rPr>
                <w:color w:val="595959"/>
                <w:sz w:val="18"/>
              </w:rPr>
              <w:t>.</w:t>
            </w:r>
          </w:p>
        </w:tc>
      </w:tr>
      <w:tr w:rsidR="000E5299" w14:paraId="7EF9FAD0"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321381D1"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11</w:t>
            </w:r>
          </w:p>
        </w:tc>
        <w:tc>
          <w:tcPr>
            <w:tcW w:w="4256" w:type="pct"/>
            <w:tcBorders>
              <w:top w:val="single" w:sz="4" w:space="0" w:color="BFBFBF" w:themeColor="background1" w:themeShade="BF"/>
              <w:bottom w:val="single" w:sz="4" w:space="0" w:color="A6A6A6"/>
            </w:tcBorders>
          </w:tcPr>
          <w:p w14:paraId="316807A4" w14:textId="77777777" w:rsidR="000E5299" w:rsidRDefault="008C736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12. New selection options have been added</w:t>
            </w:r>
            <w:r w:rsidR="001C5088">
              <w:rPr>
                <w:color w:val="595959"/>
                <w:sz w:val="18"/>
              </w:rPr>
              <w:t>.</w:t>
            </w:r>
          </w:p>
        </w:tc>
      </w:tr>
      <w:tr w:rsidR="000E5299" w14:paraId="48E373EB"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5717EE67"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12</w:t>
            </w:r>
          </w:p>
        </w:tc>
        <w:tc>
          <w:tcPr>
            <w:tcW w:w="4256" w:type="pct"/>
            <w:tcBorders>
              <w:top w:val="single" w:sz="4" w:space="0" w:color="A6A6A6"/>
              <w:bottom w:val="single" w:sz="4" w:space="0" w:color="BFBFBF" w:themeColor="background1" w:themeShade="BF"/>
            </w:tcBorders>
          </w:tcPr>
          <w:p w14:paraId="4C21D489" w14:textId="77777777" w:rsidR="000E5299" w:rsidRDefault="008C736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14.</w:t>
            </w:r>
          </w:p>
        </w:tc>
      </w:tr>
      <w:tr w:rsidR="000E5299" w14:paraId="6F83EE5F"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BFBFBF" w:themeColor="background1" w:themeShade="BF"/>
              <w:bottom w:val="single" w:sz="4" w:space="0" w:color="A6A6A6"/>
            </w:tcBorders>
            <w:shd w:val="clear" w:color="auto" w:fill="F2F2F2" w:themeFill="background1" w:themeFillShade="F2"/>
          </w:tcPr>
          <w:p w14:paraId="58E2EAA4"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13</w:t>
            </w:r>
          </w:p>
        </w:tc>
        <w:tc>
          <w:tcPr>
            <w:tcW w:w="4256" w:type="pct"/>
            <w:tcBorders>
              <w:top w:val="single" w:sz="4" w:space="0" w:color="BFBFBF" w:themeColor="background1" w:themeShade="BF"/>
              <w:bottom w:val="single" w:sz="4" w:space="0" w:color="A6A6A6"/>
            </w:tcBorders>
          </w:tcPr>
          <w:p w14:paraId="1450817A" w14:textId="77777777" w:rsidR="000E5299" w:rsidRDefault="008C736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has been renumbered from SAM 15.</w:t>
            </w:r>
          </w:p>
        </w:tc>
      </w:tr>
      <w:tr w:rsidR="000E5299" w14:paraId="7B23D1B8" w14:textId="77777777" w:rsidTr="006E5C34">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BFBFBF" w:themeColor="background1" w:themeShade="BF"/>
            </w:tcBorders>
            <w:shd w:val="clear" w:color="auto" w:fill="F2F2F2" w:themeFill="background1" w:themeFillShade="F2"/>
          </w:tcPr>
          <w:p w14:paraId="335CB689" w14:textId="77777777" w:rsidR="000E5299" w:rsidRDefault="000E5299" w:rsidP="003E7C30">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SAM 14</w:t>
            </w:r>
          </w:p>
        </w:tc>
        <w:tc>
          <w:tcPr>
            <w:tcW w:w="4256" w:type="pct"/>
            <w:tcBorders>
              <w:top w:val="single" w:sz="4" w:space="0" w:color="A6A6A6"/>
              <w:bottom w:val="single" w:sz="4" w:space="0" w:color="BFBFBF" w:themeColor="background1" w:themeShade="BF"/>
            </w:tcBorders>
          </w:tcPr>
          <w:p w14:paraId="06D381B6" w14:textId="77777777" w:rsidR="000E5299" w:rsidRDefault="008C736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has been renumbered from SAM 16.</w:t>
            </w:r>
          </w:p>
        </w:tc>
      </w:tr>
      <w:tr w:rsidR="004545CA" w14:paraId="1692F8B4"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4" w:type="pct"/>
            <w:tcBorders>
              <w:top w:val="single" w:sz="4" w:space="0" w:color="A6A6A6"/>
              <w:bottom w:val="single" w:sz="4" w:space="0" w:color="A6A6A6"/>
            </w:tcBorders>
            <w:shd w:val="clear" w:color="auto" w:fill="F2F2F2" w:themeFill="background1" w:themeFillShade="F2"/>
          </w:tcPr>
          <w:p w14:paraId="28317F4C" w14:textId="77777777" w:rsidR="004545CA" w:rsidRPr="005E51F7" w:rsidRDefault="004545CA" w:rsidP="003E7C30">
            <w:pPr>
              <w:widowControl/>
              <w:autoSpaceDE/>
              <w:autoSpaceDN/>
              <w:adjustRightInd/>
              <w:spacing w:before="40" w:after="80" w:line="276" w:lineRule="auto"/>
              <w:rPr>
                <w:rStyle w:val="IntenseEmphasis"/>
                <w:i w:val="0"/>
                <w:color w:val="595959"/>
                <w:sz w:val="18"/>
                <w:szCs w:val="18"/>
              </w:rPr>
            </w:pPr>
            <w:r w:rsidRPr="003E752C">
              <w:rPr>
                <w:rStyle w:val="IntenseEmphasis"/>
                <w:i w:val="0"/>
                <w:color w:val="595959"/>
                <w:sz w:val="18"/>
                <w:szCs w:val="18"/>
              </w:rPr>
              <w:t>Prefilling</w:t>
            </w:r>
          </w:p>
        </w:tc>
        <w:tc>
          <w:tcPr>
            <w:tcW w:w="4256" w:type="pct"/>
            <w:tcBorders>
              <w:top w:val="single" w:sz="4" w:space="0" w:color="A6A6A6"/>
              <w:bottom w:val="single" w:sz="4" w:space="0" w:color="A6A6A6"/>
            </w:tcBorders>
          </w:tcPr>
          <w:p w14:paraId="0DED5F67" w14:textId="77777777" w:rsidR="004545CA" w:rsidRPr="003E752C" w:rsidRDefault="004545CA" w:rsidP="003E7C3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3E752C">
              <w:rPr>
                <w:color w:val="595959"/>
                <w:sz w:val="18"/>
              </w:rPr>
              <w:t xml:space="preserve">Prefilling is enabled for this module, with the following exceptions: </w:t>
            </w:r>
          </w:p>
          <w:p w14:paraId="6671AF42" w14:textId="77777777" w:rsidR="001302C0" w:rsidRDefault="001302C0"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SAM 02 will not prefill </w:t>
            </w:r>
            <w:r w:rsidR="001C5088">
              <w:rPr>
                <w:color w:val="595959"/>
                <w:sz w:val="18"/>
              </w:rPr>
              <w:t xml:space="preserve">because </w:t>
            </w:r>
            <w:r>
              <w:rPr>
                <w:color w:val="595959"/>
                <w:sz w:val="18"/>
              </w:rPr>
              <w:t>new FI categories have been added</w:t>
            </w:r>
            <w:r w:rsidR="001C5088">
              <w:rPr>
                <w:color w:val="595959"/>
                <w:sz w:val="18"/>
              </w:rPr>
              <w:t>;</w:t>
            </w:r>
          </w:p>
          <w:p w14:paraId="325D63B3" w14:textId="77777777" w:rsidR="001302C0" w:rsidRDefault="001302C0"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03 will not prefill</w:t>
            </w:r>
            <w:r w:rsidR="001C5088">
              <w:rPr>
                <w:color w:val="595959"/>
                <w:sz w:val="18"/>
              </w:rPr>
              <w:t xml:space="preserve"> because </w:t>
            </w:r>
            <w:r>
              <w:rPr>
                <w:color w:val="595959"/>
                <w:sz w:val="18"/>
              </w:rPr>
              <w:t>new FI categories have been added.</w:t>
            </w:r>
            <w:r w:rsidR="001564D2">
              <w:rPr>
                <w:color w:val="595959"/>
                <w:sz w:val="18"/>
              </w:rPr>
              <w:t xml:space="preserve"> </w:t>
            </w:r>
            <w:r>
              <w:rPr>
                <w:color w:val="595959"/>
                <w:sz w:val="18"/>
              </w:rPr>
              <w:t>The breakdown of passive and active strategies has been amended to capture percentage breakdown instead of ranges</w:t>
            </w:r>
            <w:r w:rsidR="001C5088">
              <w:rPr>
                <w:color w:val="595959"/>
                <w:sz w:val="18"/>
              </w:rPr>
              <w:t>;</w:t>
            </w:r>
          </w:p>
          <w:p w14:paraId="43C69302" w14:textId="77777777" w:rsidR="001302C0" w:rsidRDefault="001302C0"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SAM 04 will not prefill </w:t>
            </w:r>
            <w:r w:rsidR="001C5088">
              <w:rPr>
                <w:color w:val="595959"/>
                <w:sz w:val="18"/>
              </w:rPr>
              <w:t xml:space="preserve">because </w:t>
            </w:r>
            <w:r>
              <w:rPr>
                <w:color w:val="595959"/>
                <w:sz w:val="18"/>
              </w:rPr>
              <w:t>new FI categories have been added</w:t>
            </w:r>
            <w:r w:rsidR="001C5088">
              <w:rPr>
                <w:color w:val="595959"/>
                <w:sz w:val="18"/>
              </w:rPr>
              <w:t>;</w:t>
            </w:r>
            <w:r w:rsidR="001564D2">
              <w:rPr>
                <w:color w:val="595959"/>
                <w:sz w:val="18"/>
              </w:rPr>
              <w:t xml:space="preserve"> </w:t>
            </w:r>
          </w:p>
          <w:p w14:paraId="34028A6B" w14:textId="77777777" w:rsidR="001302C0" w:rsidRDefault="001302C0"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05 will not prefill</w:t>
            </w:r>
            <w:r w:rsidR="001C5088">
              <w:rPr>
                <w:color w:val="595959"/>
                <w:sz w:val="18"/>
              </w:rPr>
              <w:t xml:space="preserve"> because </w:t>
            </w:r>
            <w:r>
              <w:rPr>
                <w:color w:val="595959"/>
                <w:sz w:val="18"/>
              </w:rPr>
              <w:t>new FI categories have been added.</w:t>
            </w:r>
            <w:r w:rsidR="001564D2">
              <w:rPr>
                <w:color w:val="595959"/>
                <w:sz w:val="18"/>
              </w:rPr>
              <w:t xml:space="preserve"> </w:t>
            </w:r>
            <w:r>
              <w:rPr>
                <w:color w:val="595959"/>
                <w:sz w:val="18"/>
              </w:rPr>
              <w:t>New selection options have been added</w:t>
            </w:r>
            <w:r w:rsidR="001C5088">
              <w:rPr>
                <w:color w:val="595959"/>
                <w:sz w:val="18"/>
              </w:rPr>
              <w:t>;</w:t>
            </w:r>
          </w:p>
          <w:p w14:paraId="60850AC7" w14:textId="77777777" w:rsidR="001302C0" w:rsidRDefault="001302C0" w:rsidP="001302C0">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06 will not prefill</w:t>
            </w:r>
            <w:r w:rsidR="001C5088">
              <w:rPr>
                <w:color w:val="595959"/>
                <w:sz w:val="18"/>
              </w:rPr>
              <w:t xml:space="preserve"> because </w:t>
            </w:r>
            <w:r>
              <w:rPr>
                <w:color w:val="595959"/>
                <w:sz w:val="18"/>
              </w:rPr>
              <w:t>new FI categories have been added.</w:t>
            </w:r>
            <w:r w:rsidR="001564D2">
              <w:rPr>
                <w:color w:val="595959"/>
                <w:sz w:val="18"/>
              </w:rPr>
              <w:t xml:space="preserve"> </w:t>
            </w:r>
            <w:r>
              <w:rPr>
                <w:color w:val="595959"/>
                <w:sz w:val="18"/>
              </w:rPr>
              <w:t>New selection options have been added</w:t>
            </w:r>
            <w:r w:rsidR="001C5088">
              <w:rPr>
                <w:color w:val="595959"/>
                <w:sz w:val="18"/>
              </w:rPr>
              <w:t>;</w:t>
            </w:r>
          </w:p>
          <w:p w14:paraId="6AFB6150" w14:textId="77777777" w:rsidR="001302C0" w:rsidRDefault="001302C0" w:rsidP="001302C0">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07 will not prefill</w:t>
            </w:r>
            <w:r w:rsidR="001C5088">
              <w:rPr>
                <w:color w:val="595959"/>
                <w:sz w:val="18"/>
              </w:rPr>
              <w:t xml:space="preserve"> because </w:t>
            </w:r>
            <w:r>
              <w:rPr>
                <w:color w:val="595959"/>
                <w:sz w:val="18"/>
              </w:rPr>
              <w:t>new FI categories have been added.</w:t>
            </w:r>
            <w:r w:rsidR="001564D2">
              <w:rPr>
                <w:color w:val="595959"/>
                <w:sz w:val="18"/>
              </w:rPr>
              <w:t xml:space="preserve"> </w:t>
            </w:r>
            <w:r>
              <w:rPr>
                <w:color w:val="595959"/>
                <w:sz w:val="18"/>
              </w:rPr>
              <w:t>New selection options have been added</w:t>
            </w:r>
            <w:r w:rsidR="001C5088">
              <w:rPr>
                <w:color w:val="595959"/>
                <w:sz w:val="18"/>
              </w:rPr>
              <w:t>;</w:t>
            </w:r>
          </w:p>
          <w:p w14:paraId="48D11EEA" w14:textId="77777777" w:rsidR="001302C0" w:rsidRDefault="001302C0"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08 will not prefill</w:t>
            </w:r>
            <w:r w:rsidR="001C5088">
              <w:rPr>
                <w:color w:val="595959"/>
                <w:sz w:val="18"/>
              </w:rPr>
              <w:t xml:space="preserve"> because </w:t>
            </w:r>
            <w:r>
              <w:rPr>
                <w:color w:val="595959"/>
                <w:sz w:val="18"/>
              </w:rPr>
              <w:t>it is specific to the reporting year</w:t>
            </w:r>
            <w:r w:rsidR="001C5088">
              <w:rPr>
                <w:color w:val="595959"/>
                <w:sz w:val="18"/>
              </w:rPr>
              <w:t>;</w:t>
            </w:r>
          </w:p>
          <w:p w14:paraId="199BE3BB" w14:textId="77777777" w:rsidR="001A549D" w:rsidRDefault="001A549D"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SAM 09.2 will not prefill</w:t>
            </w:r>
            <w:r w:rsidR="001C5088">
              <w:rPr>
                <w:color w:val="595959"/>
                <w:sz w:val="18"/>
              </w:rPr>
              <w:t xml:space="preserve"> because </w:t>
            </w:r>
            <w:r>
              <w:rPr>
                <w:color w:val="595959"/>
                <w:sz w:val="18"/>
              </w:rPr>
              <w:t>it is a new sub-indicator</w:t>
            </w:r>
            <w:r w:rsidR="001C5088">
              <w:rPr>
                <w:color w:val="595959"/>
                <w:sz w:val="18"/>
              </w:rPr>
              <w:t>; and</w:t>
            </w:r>
          </w:p>
          <w:p w14:paraId="0C7C45EB" w14:textId="77777777" w:rsidR="00563FBF" w:rsidRPr="003E752C" w:rsidRDefault="001A549D" w:rsidP="005E51F7">
            <w:pPr>
              <w:pStyle w:val="ListParagraph"/>
              <w:widowControl/>
              <w:numPr>
                <w:ilvl w:val="0"/>
                <w:numId w:val="22"/>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1A549D">
              <w:rPr>
                <w:color w:val="595959"/>
                <w:sz w:val="18"/>
              </w:rPr>
              <w:t>SA</w:t>
            </w:r>
            <w:r w:rsidR="00BC0860">
              <w:rPr>
                <w:color w:val="595959"/>
                <w:sz w:val="18"/>
              </w:rPr>
              <w:t>M 13</w:t>
            </w:r>
            <w:r w:rsidRPr="001A549D">
              <w:rPr>
                <w:color w:val="595959"/>
                <w:sz w:val="18"/>
              </w:rPr>
              <w:t xml:space="preserve"> will not prefill</w:t>
            </w:r>
            <w:r w:rsidR="001C5088">
              <w:rPr>
                <w:color w:val="595959"/>
                <w:sz w:val="18"/>
              </w:rPr>
              <w:t xml:space="preserve"> because </w:t>
            </w:r>
            <w:r w:rsidRPr="001A549D">
              <w:rPr>
                <w:color w:val="595959"/>
                <w:sz w:val="18"/>
              </w:rPr>
              <w:t>it is specific to the reporting yea</w:t>
            </w:r>
            <w:r>
              <w:rPr>
                <w:color w:val="595959"/>
                <w:sz w:val="18"/>
              </w:rPr>
              <w:t>r</w:t>
            </w:r>
            <w:r w:rsidR="001C5088">
              <w:rPr>
                <w:color w:val="595959"/>
                <w:sz w:val="18"/>
              </w:rPr>
              <w:t>.</w:t>
            </w:r>
            <w:r w:rsidR="00563FBF">
              <w:rPr>
                <w:color w:val="595959"/>
                <w:sz w:val="18"/>
              </w:rPr>
              <w:t xml:space="preserve"> </w:t>
            </w:r>
          </w:p>
        </w:tc>
      </w:tr>
    </w:tbl>
    <w:p w14:paraId="10160A02" w14:textId="384E862D" w:rsidR="006E5C34" w:rsidRDefault="006E5C34" w:rsidP="002B5DC8">
      <w:pPr>
        <w:pStyle w:val="INDICATORNUMBER"/>
      </w:pPr>
    </w:p>
    <w:p w14:paraId="388ABB01" w14:textId="77777777" w:rsidR="006E5C34" w:rsidRDefault="006E5C34" w:rsidP="00EC661F">
      <w:pPr>
        <w:sectPr w:rsidR="006E5C34" w:rsidSect="00644696">
          <w:headerReference w:type="first" r:id="rId24"/>
          <w:pgSz w:w="11900" w:h="16840"/>
          <w:pgMar w:top="1440" w:right="1616" w:bottom="1440" w:left="1616" w:header="708" w:footer="708" w:gutter="0"/>
          <w:cols w:space="708"/>
          <w:titlePg/>
          <w:docGrid w:linePitch="360"/>
        </w:sectPr>
      </w:pPr>
    </w:p>
    <w:tbl>
      <w:tblPr>
        <w:tblStyle w:val="SubSectionIndicatorHeaderMANDATORY"/>
        <w:tblpPr w:leftFromText="180" w:rightFromText="180" w:vertAnchor="text" w:horzAnchor="margin" w:tblpY="-25"/>
        <w:tblW w:w="13325" w:type="dxa"/>
        <w:tblInd w:w="0" w:type="dxa"/>
        <w:tblLook w:val="07E0" w:firstRow="1" w:lastRow="1" w:firstColumn="1" w:lastColumn="1" w:noHBand="1" w:noVBand="1"/>
      </w:tblPr>
      <w:tblGrid>
        <w:gridCol w:w="1134"/>
        <w:gridCol w:w="6946"/>
        <w:gridCol w:w="2977"/>
        <w:gridCol w:w="2268"/>
      </w:tblGrid>
      <w:tr w:rsidR="006E5C34" w14:paraId="1462D12E" w14:textId="77777777" w:rsidTr="006E5C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34EBC2" w14:textId="77777777" w:rsidR="006E5C34" w:rsidRPr="00356CDA" w:rsidRDefault="006E5C34" w:rsidP="006E5C34">
            <w:pPr>
              <w:widowControl/>
              <w:autoSpaceDE/>
              <w:autoSpaceDN/>
              <w:adjustRightInd/>
              <w:spacing w:after="0" w:line="240" w:lineRule="auto"/>
              <w:ind w:left="0"/>
              <w:rPr>
                <w:rStyle w:val="IntenseEmphasis"/>
                <w:b w:val="0"/>
                <w:bCs w:val="0"/>
                <w:iCs w:val="0"/>
                <w:color w:val="FFFFFF" w:themeColor="background1"/>
              </w:rPr>
            </w:pPr>
          </w:p>
        </w:tc>
        <w:tc>
          <w:tcPr>
            <w:tcW w:w="6946" w:type="dxa"/>
          </w:tcPr>
          <w:p w14:paraId="32453583" w14:textId="77777777" w:rsidR="006E5C34" w:rsidRPr="00356CDA" w:rsidRDefault="006E5C34" w:rsidP="006E5C3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977" w:type="dxa"/>
          </w:tcPr>
          <w:p w14:paraId="2422B9BC" w14:textId="77777777" w:rsidR="006E5C34" w:rsidRPr="00356CDA" w:rsidRDefault="006E5C34" w:rsidP="006E5C3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68" w:type="dxa"/>
          </w:tcPr>
          <w:p w14:paraId="633C1E49" w14:textId="77777777" w:rsidR="006E5C34" w:rsidRPr="00356CDA" w:rsidRDefault="006E5C34" w:rsidP="006E5C34">
            <w:pPr>
              <w:widowControl/>
              <w:autoSpaceDE/>
              <w:autoSpaceDN/>
              <w:adjustRightInd/>
              <w:spacing w:after="0" w:line="240" w:lineRule="auto"/>
              <w:rPr>
                <w:rStyle w:val="IntenseEmphasis"/>
                <w:b w:val="0"/>
                <w:bCs w:val="0"/>
                <w:iCs w:val="0"/>
                <w:color w:val="FFFFFF" w:themeColor="background1"/>
              </w:rPr>
            </w:pPr>
            <w:r w:rsidRPr="00356CDA">
              <w:t>Principle</w:t>
            </w:r>
          </w:p>
        </w:tc>
      </w:tr>
      <w:tr w:rsidR="006E5C34" w14:paraId="4FBB4332" w14:textId="77777777" w:rsidTr="006E5C3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DFF9273" w14:textId="77777777" w:rsidR="006E5C34" w:rsidRPr="00356CDA" w:rsidRDefault="006E5C34" w:rsidP="006E5C34">
            <w:pPr>
              <w:pStyle w:val="SectionIndicatorHeaderText"/>
              <w:rPr>
                <w:rStyle w:val="IntenseEmphasis"/>
                <w:bCs w:val="0"/>
                <w:i w:val="0"/>
                <w:iCs w:val="0"/>
                <w:color w:val="FFFFFF" w:themeColor="background1"/>
              </w:rPr>
            </w:pPr>
            <w:r w:rsidRPr="00A56F34">
              <w:rPr>
                <w:rStyle w:val="IntenseEmphasis"/>
                <w:i w:val="0"/>
                <w:color w:val="FFFFFF" w:themeColor="background1"/>
              </w:rPr>
              <w:t>S</w:t>
            </w:r>
            <w:r>
              <w:rPr>
                <w:rStyle w:val="IntenseEmphasis"/>
                <w:i w:val="0"/>
                <w:color w:val="FFFFFF" w:themeColor="background1"/>
              </w:rPr>
              <w:t>AM 01</w:t>
            </w:r>
          </w:p>
        </w:tc>
        <w:tc>
          <w:tcPr>
            <w:tcW w:w="6946" w:type="dxa"/>
          </w:tcPr>
          <w:p w14:paraId="40A21D38" w14:textId="77777777" w:rsidR="006E5C34" w:rsidRPr="00356CDA" w:rsidRDefault="006E5C34" w:rsidP="006E5C3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977" w:type="dxa"/>
          </w:tcPr>
          <w:p w14:paraId="2647C636" w14:textId="77777777" w:rsidR="006E5C34" w:rsidRPr="00A57E01" w:rsidRDefault="006E5C34" w:rsidP="006E5C3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2A8BC96E" w14:textId="77777777" w:rsidR="006E5C34" w:rsidRPr="00356CDA" w:rsidRDefault="006E5C34" w:rsidP="006E5C34">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E0DC4E1" w14:textId="77777777" w:rsidR="008A7D2B" w:rsidRDefault="008A7D2B" w:rsidP="005E51F7">
      <w:pPr>
        <w:pStyle w:val="INDICATORNUMBER"/>
        <w:spacing w:before="0" w:after="0"/>
      </w:pPr>
    </w:p>
    <w:p w14:paraId="5146E545" w14:textId="77777777" w:rsidR="006E5C34" w:rsidRDefault="006E5C34" w:rsidP="005E51F7">
      <w:pPr>
        <w:pStyle w:val="INDICATORNUMBER"/>
        <w:spacing w:before="0" w:after="0"/>
      </w:pPr>
    </w:p>
    <w:p w14:paraId="27D679BC" w14:textId="77777777" w:rsidR="006E5C34" w:rsidRDefault="006E5C34" w:rsidP="005E51F7">
      <w:pPr>
        <w:pStyle w:val="INDICATORNUMBER"/>
        <w:spacing w:before="0" w:after="0"/>
      </w:pPr>
    </w:p>
    <w:p w14:paraId="6A08E9D3" w14:textId="77777777" w:rsidR="006E5C34" w:rsidRDefault="006E5C34" w:rsidP="005E51F7">
      <w:pPr>
        <w:pStyle w:val="INDICATORNUMBER"/>
        <w:spacing w:before="0" w:after="0"/>
      </w:pPr>
    </w:p>
    <w:p w14:paraId="01BC3819" w14:textId="77777777" w:rsidR="002B5DC8" w:rsidRDefault="002B5DC8" w:rsidP="005E51F7">
      <w:pPr>
        <w:pStyle w:val="INDICATORNUMBER"/>
        <w:spacing w:before="0" w:after="0"/>
      </w:pPr>
    </w:p>
    <w:tbl>
      <w:tblPr>
        <w:tblStyle w:val="SubSectionIndicatorTableVOLUNTARY"/>
        <w:tblW w:w="13325" w:type="dxa"/>
        <w:tblInd w:w="5" w:type="dxa"/>
        <w:tblLayout w:type="fixed"/>
        <w:tblLook w:val="04A0" w:firstRow="1" w:lastRow="0" w:firstColumn="1" w:lastColumn="0" w:noHBand="0" w:noVBand="1"/>
      </w:tblPr>
      <w:tblGrid>
        <w:gridCol w:w="1134"/>
        <w:gridCol w:w="2552"/>
        <w:gridCol w:w="1071"/>
        <w:gridCol w:w="1071"/>
        <w:gridCol w:w="1071"/>
        <w:gridCol w:w="1071"/>
        <w:gridCol w:w="1071"/>
        <w:gridCol w:w="1071"/>
        <w:gridCol w:w="1071"/>
        <w:gridCol w:w="1071"/>
        <w:gridCol w:w="1071"/>
      </w:tblGrid>
      <w:tr w:rsidR="008A7D2B" w14:paraId="148A1C99" w14:textId="77777777" w:rsidTr="005F516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2FF3D42" w14:textId="77777777" w:rsidR="008A7D2B" w:rsidRPr="00903B63" w:rsidRDefault="008A7D2B"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1</w:t>
            </w:r>
          </w:p>
        </w:tc>
        <w:tc>
          <w:tcPr>
            <w:tcW w:w="12191" w:type="dxa"/>
            <w:gridSpan w:val="10"/>
            <w:tcBorders>
              <w:top w:val="single" w:sz="4" w:space="0" w:color="0070C0"/>
              <w:bottom w:val="single" w:sz="4" w:space="0" w:color="0070C0"/>
              <w:right w:val="single" w:sz="4" w:space="0" w:color="0070C0"/>
            </w:tcBorders>
            <w:shd w:val="clear" w:color="auto" w:fill="0070C0"/>
          </w:tcPr>
          <w:p w14:paraId="44DE059C" w14:textId="77777777" w:rsidR="008A7D2B" w:rsidRPr="00903B63" w:rsidRDefault="008A7D2B"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A7D2B" w14:paraId="26CE3B64"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1177D4C7" w14:textId="77777777" w:rsidR="008A7D2B" w:rsidRPr="000D72DF" w:rsidRDefault="008A7D2B" w:rsidP="001A2F68">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.1</w:t>
            </w:r>
          </w:p>
        </w:tc>
        <w:tc>
          <w:tcPr>
            <w:tcW w:w="12191" w:type="dxa"/>
            <w:gridSpan w:val="10"/>
            <w:tcBorders>
              <w:top w:val="single" w:sz="4" w:space="0" w:color="0070C0"/>
              <w:right w:val="single" w:sz="4" w:space="0" w:color="0070C0"/>
            </w:tcBorders>
            <w:shd w:val="clear" w:color="auto" w:fill="DAEEF3" w:themeFill="accent5" w:themeFillTint="33"/>
          </w:tcPr>
          <w:p w14:paraId="3D2A9CCD" w14:textId="77777777" w:rsidR="008A7D2B" w:rsidRPr="008A7D2B" w:rsidRDefault="008A7D2B" w:rsidP="000F600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A7D2B">
              <w:t xml:space="preserve">Indicate </w:t>
            </w:r>
            <w:r w:rsidR="000F600C">
              <w:t>whether</w:t>
            </w:r>
            <w:r w:rsidR="000F600C" w:rsidRPr="008A7D2B">
              <w:t xml:space="preserve"> </w:t>
            </w:r>
            <w:r w:rsidRPr="008A7D2B">
              <w:t>your organisation uses investment consultants and/or fiduciary managers.</w:t>
            </w:r>
          </w:p>
        </w:tc>
      </w:tr>
      <w:tr w:rsidR="008E351C" w14:paraId="36B2A1F8"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50C939C7" w14:textId="77777777" w:rsidR="008E351C" w:rsidRDefault="008E351C" w:rsidP="00A522D0">
            <w:pPr>
              <w:widowControl/>
              <w:autoSpaceDE/>
              <w:autoSpaceDN/>
              <w:adjustRightInd/>
              <w:spacing w:after="0" w:line="240" w:lineRule="auto"/>
              <w:rPr>
                <w:rStyle w:val="IntenseEmphasis"/>
                <w:b w:val="0"/>
                <w:bCs w:val="0"/>
                <w:i w:val="0"/>
                <w:iCs w:val="0"/>
              </w:rPr>
            </w:pPr>
          </w:p>
        </w:tc>
        <w:tc>
          <w:tcPr>
            <w:tcW w:w="12191" w:type="dxa"/>
            <w:gridSpan w:val="10"/>
            <w:tcBorders>
              <w:top w:val="nil"/>
              <w:bottom w:val="single" w:sz="4" w:space="0" w:color="0070C0"/>
              <w:right w:val="single" w:sz="4" w:space="0" w:color="0070C0"/>
            </w:tcBorders>
          </w:tcPr>
          <w:p w14:paraId="52BA67F3" w14:textId="77777777" w:rsidR="008E351C" w:rsidRDefault="00B61A9E" w:rsidP="008E351C">
            <w:pPr>
              <w:pStyle w:val="INDICATORTEXT"/>
              <w:cnfStyle w:val="000000000000" w:firstRow="0" w:lastRow="0" w:firstColumn="0" w:lastColumn="0" w:oddVBand="0" w:evenVBand="0" w:oddHBand="0" w:evenHBand="0" w:firstRowFirstColumn="0" w:firstRowLastColumn="0" w:lastRowFirstColumn="0" w:lastRowLastColumn="0"/>
            </w:pPr>
            <w:r w:rsidRPr="00A41168">
              <w:sym w:font="Wingdings" w:char="F071"/>
            </w:r>
            <w:r w:rsidR="008E351C" w:rsidRPr="00903B63">
              <w:t xml:space="preserve"> Yes</w:t>
            </w:r>
            <w:r w:rsidR="008E351C">
              <w:t>,</w:t>
            </w:r>
            <w:r w:rsidR="00301B78">
              <w:t xml:space="preserve"> we use</w:t>
            </w:r>
            <w:r w:rsidR="008E351C">
              <w:t xml:space="preserve"> investment consultants</w:t>
            </w:r>
            <w:r w:rsidR="000F600C">
              <w:t>.</w:t>
            </w:r>
          </w:p>
          <w:p w14:paraId="5432BB41" w14:textId="77777777" w:rsidR="008E351C" w:rsidRDefault="00B61A9E" w:rsidP="008E351C">
            <w:pPr>
              <w:pStyle w:val="INDICATORTEXT"/>
              <w:cnfStyle w:val="000000000000" w:firstRow="0" w:lastRow="0" w:firstColumn="0" w:lastColumn="0" w:oddVBand="0" w:evenVBand="0" w:oddHBand="0" w:evenHBand="0" w:firstRowFirstColumn="0" w:firstRowLastColumn="0" w:lastRowFirstColumn="0" w:lastRowLastColumn="0"/>
            </w:pPr>
            <w:r w:rsidRPr="00A41168">
              <w:sym w:font="Wingdings" w:char="F071"/>
            </w:r>
            <w:r w:rsidR="008E351C">
              <w:t xml:space="preserve"> Yes, </w:t>
            </w:r>
            <w:r w:rsidR="004123C1">
              <w:t>we use a fiduciary manager</w:t>
            </w:r>
            <w:r w:rsidR="000F600C">
              <w:t>.</w:t>
            </w:r>
            <w:r w:rsidR="004123C1">
              <w:t xml:space="preserve"> </w:t>
            </w:r>
          </w:p>
          <w:p w14:paraId="39468E9F" w14:textId="77777777" w:rsidR="00B61A9E" w:rsidRDefault="001368F6" w:rsidP="00301B78">
            <w:pPr>
              <w:pStyle w:val="INDICATORTEXT"/>
              <w:ind w:left="720"/>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004123C1">
              <w:t>Our fiduciary manager manages all our assets directly</w:t>
            </w:r>
            <w:r w:rsidR="000F600C">
              <w:t>.</w:t>
            </w:r>
            <w:r w:rsidR="004123C1">
              <w:t xml:space="preserve"> </w:t>
            </w:r>
          </w:p>
          <w:p w14:paraId="62DA33B7" w14:textId="77777777" w:rsidR="00B61A9E" w:rsidRPr="00B61A9E" w:rsidRDefault="001368F6" w:rsidP="00301B78">
            <w:pPr>
              <w:pStyle w:val="INDICATORTEXT"/>
              <w:ind w:left="720"/>
              <w:cnfStyle w:val="000000000000" w:firstRow="0" w:lastRow="0" w:firstColumn="0" w:lastColumn="0" w:oddVBand="0" w:evenVBand="0" w:oddHBand="0" w:evenHBand="0" w:firstRowFirstColumn="0" w:firstRowLastColumn="0" w:lastRowFirstColumn="0" w:lastRowLastColumn="0"/>
              <w:rPr>
                <w:rStyle w:val="IntenseEmphasis"/>
                <w:b w:val="0"/>
                <w:i w:val="0"/>
                <w:color w:val="595959"/>
                <w:lang w:eastAsia="en-US"/>
              </w:rPr>
            </w:pPr>
            <w:r w:rsidRPr="00903B63">
              <w:sym w:font="Wingdings" w:char="F06D"/>
            </w:r>
            <w:r>
              <w:t xml:space="preserve"> </w:t>
            </w:r>
            <w:r w:rsidR="004123C1">
              <w:t>Our fiduciary manager delegates management of some or all of our assets to third-party managers</w:t>
            </w:r>
            <w:r w:rsidR="000F600C">
              <w:t>.</w:t>
            </w:r>
          </w:p>
          <w:p w14:paraId="67FED808" w14:textId="77777777" w:rsidR="008E351C" w:rsidRDefault="00D81139" w:rsidP="000F600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41168">
              <w:sym w:font="Wingdings" w:char="F071"/>
            </w:r>
            <w:r w:rsidR="008E351C" w:rsidRPr="00903B63">
              <w:t xml:space="preserve"> No</w:t>
            </w:r>
            <w:r w:rsidR="000F600C">
              <w:t>.</w:t>
            </w:r>
          </w:p>
        </w:tc>
      </w:tr>
      <w:tr w:rsidR="008A7D2B" w14:paraId="430E3A7C"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7DFC729E" w14:textId="77777777" w:rsidR="008A7D2B" w:rsidRDefault="00420E7D" w:rsidP="001A2F68">
            <w:pPr>
              <w:pStyle w:val="INDICATORNUMBER"/>
              <w:rPr>
                <w:rStyle w:val="IntenseEmphasis"/>
                <w:b/>
                <w:bCs w:val="0"/>
                <w:i w:val="0"/>
                <w:iCs w:val="0"/>
              </w:rPr>
            </w:pPr>
            <w:r>
              <w:rPr>
                <w:rStyle w:val="IntenseEmphasis"/>
                <w:b/>
                <w:bCs w:val="0"/>
                <w:i w:val="0"/>
                <w:iCs w:val="0"/>
                <w:color w:val="595959"/>
              </w:rPr>
              <w:t>SAM</w:t>
            </w:r>
            <w:r w:rsidR="008A7D2B" w:rsidRPr="00162E63">
              <w:rPr>
                <w:rStyle w:val="IntenseEmphasis"/>
                <w:b/>
                <w:bCs w:val="0"/>
                <w:i w:val="0"/>
                <w:iCs w:val="0"/>
                <w:color w:val="595959"/>
              </w:rPr>
              <w:t xml:space="preserve"> 0</w:t>
            </w:r>
            <w:r w:rsidR="001A2F68">
              <w:rPr>
                <w:rStyle w:val="IntenseEmphasis"/>
                <w:b/>
                <w:bCs w:val="0"/>
                <w:i w:val="0"/>
                <w:iCs w:val="0"/>
                <w:color w:val="595959"/>
              </w:rPr>
              <w:t>1</w:t>
            </w:r>
            <w:r w:rsidR="008A7D2B" w:rsidRPr="00162E63">
              <w:rPr>
                <w:rStyle w:val="IntenseEmphasis"/>
                <w:b/>
                <w:bCs w:val="0"/>
                <w:i w:val="0"/>
                <w:iCs w:val="0"/>
                <w:color w:val="595959"/>
              </w:rPr>
              <w:t>.2</w:t>
            </w:r>
          </w:p>
        </w:tc>
        <w:tc>
          <w:tcPr>
            <w:tcW w:w="12191" w:type="dxa"/>
            <w:gridSpan w:val="10"/>
            <w:tcBorders>
              <w:top w:val="single" w:sz="4" w:space="0" w:color="0070C0"/>
              <w:right w:val="single" w:sz="4" w:space="0" w:color="0070C0"/>
            </w:tcBorders>
            <w:shd w:val="clear" w:color="auto" w:fill="DAEEF3" w:themeFill="accent5" w:themeFillTint="33"/>
          </w:tcPr>
          <w:p w14:paraId="58C61B32" w14:textId="77777777" w:rsidR="008A7D2B" w:rsidRPr="00420E7D" w:rsidRDefault="00420E7D" w:rsidP="000F600C">
            <w:pPr>
              <w:pStyle w:val="INDICATORTEXT"/>
              <w:cnfStyle w:val="000000100000" w:firstRow="0" w:lastRow="0" w:firstColumn="0" w:lastColumn="0" w:oddVBand="0" w:evenVBand="0" w:oddHBand="1" w:evenHBand="0" w:firstRowFirstColumn="0" w:firstRowLastColumn="0" w:lastRowFirstColumn="0" w:lastRowLastColumn="0"/>
            </w:pPr>
            <w:r w:rsidRPr="00420E7D">
              <w:t xml:space="preserve">Indicate </w:t>
            </w:r>
            <w:r w:rsidR="000F600C">
              <w:t>whether</w:t>
            </w:r>
            <w:r w:rsidR="000F600C" w:rsidRPr="00420E7D">
              <w:t xml:space="preserve"> </w:t>
            </w:r>
            <w:r w:rsidRPr="00420E7D">
              <w:t>your organisation uses investment consultants in the selection, appointment and/or monitoring of external managers.</w:t>
            </w:r>
            <w:r w:rsidR="00BF6316">
              <w:t xml:space="preserve"> </w:t>
            </w:r>
          </w:p>
        </w:tc>
      </w:tr>
      <w:tr w:rsidR="002C1C72" w14:paraId="2E2B0117" w14:textId="77777777" w:rsidTr="00D41118">
        <w:trPr>
          <w:trHeight w:val="115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13E6816A" w14:textId="77777777" w:rsidR="002C1C72" w:rsidRDefault="002C1C72" w:rsidP="00A522D0">
            <w:pPr>
              <w:pStyle w:val="INDICATORNUMBER"/>
              <w:rPr>
                <w:rStyle w:val="IntenseEmphasis"/>
                <w:b/>
                <w:bCs w:val="0"/>
                <w:i w:val="0"/>
                <w:iCs w:val="0"/>
                <w:color w:val="595959"/>
              </w:rPr>
            </w:pPr>
          </w:p>
        </w:tc>
        <w:tc>
          <w:tcPr>
            <w:tcW w:w="255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CFF753C" w14:textId="77777777" w:rsidR="002C1C72" w:rsidRPr="00420E7D"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F413B57" w14:textId="77777777" w:rsidR="002C1C72" w:rsidRPr="00420E7D"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Listed equity (LE)</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48E4974" w14:textId="77777777" w:rsidR="002C1C72" w:rsidRPr="00420E7D" w:rsidRDefault="002C1C72" w:rsidP="006E5C34">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Fixed income</w:t>
            </w:r>
            <w:r w:rsidR="006E5C34">
              <w:rPr>
                <w:b/>
                <w:color w:val="FFFFFF" w:themeColor="background1"/>
              </w:rPr>
              <w:t xml:space="preserve"> </w:t>
            </w:r>
            <w:r w:rsidR="00D026DA">
              <w:rPr>
                <w:b/>
                <w:color w:val="FFFFFF" w:themeColor="background1"/>
              </w:rPr>
              <w:t>—</w:t>
            </w:r>
            <w:r w:rsidR="006E5C34">
              <w:rPr>
                <w:b/>
                <w:color w:val="FFFFFF" w:themeColor="background1"/>
              </w:rPr>
              <w:t xml:space="preserve"> </w:t>
            </w:r>
            <w:r>
              <w:rPr>
                <w:b/>
                <w:color w:val="FFFFFF" w:themeColor="background1"/>
              </w:rPr>
              <w:t>SSA</w:t>
            </w:r>
            <w:r w:rsidRPr="00420E7D">
              <w:rPr>
                <w:b/>
                <w:color w:val="FFFFFF" w:themeColor="background1"/>
              </w:rPr>
              <w:t xml:space="preserve"> </w:t>
            </w:r>
          </w:p>
          <w:p w14:paraId="21A4C09B" w14:textId="77777777" w:rsidR="002C1C72"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pP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87DCF80" w14:textId="77777777" w:rsidR="002C1C72" w:rsidRPr="00420E7D"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rPr>
            </w:pPr>
            <w:r w:rsidRPr="00301B78">
              <w:rPr>
                <w:b/>
                <w:color w:val="FFFFFF" w:themeColor="background1"/>
                <w:sz w:val="16"/>
                <w:szCs w:val="16"/>
              </w:rPr>
              <w:t>Fixed income</w:t>
            </w:r>
            <w:r w:rsidR="006E5C34">
              <w:rPr>
                <w:b/>
                <w:color w:val="FFFFFF" w:themeColor="background1"/>
                <w:sz w:val="16"/>
                <w:szCs w:val="16"/>
              </w:rPr>
              <w:t xml:space="preserve"> </w:t>
            </w:r>
            <w:r w:rsidR="00D026DA">
              <w:rPr>
                <w:b/>
                <w:color w:val="FFFFFF" w:themeColor="background1"/>
                <w:sz w:val="16"/>
                <w:szCs w:val="16"/>
              </w:rPr>
              <w:t>—</w:t>
            </w:r>
            <w:r w:rsidRPr="00301B78">
              <w:rPr>
                <w:b/>
                <w:color w:val="FFFFFF" w:themeColor="background1"/>
                <w:sz w:val="16"/>
                <w:szCs w:val="16"/>
              </w:rPr>
              <w:t>corporate</w:t>
            </w:r>
            <w:r w:rsidR="001564D2">
              <w:rPr>
                <w:b/>
                <w:color w:val="FFFFFF" w:themeColor="background1"/>
                <w:sz w:val="16"/>
                <w:szCs w:val="16"/>
              </w:rPr>
              <w:t xml:space="preserve"> </w:t>
            </w:r>
            <w:r w:rsidRPr="00301B78">
              <w:rPr>
                <w:b/>
                <w:color w:val="FFFFFF" w:themeColor="background1"/>
                <w:sz w:val="16"/>
                <w:szCs w:val="16"/>
              </w:rPr>
              <w:t>(financial)</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D8E4F7F" w14:textId="77777777" w:rsidR="002C1C72" w:rsidRPr="002075C4" w:rsidRDefault="002C1C72" w:rsidP="00301B7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301B78">
              <w:rPr>
                <w:b/>
                <w:color w:val="FFFFFF" w:themeColor="background1"/>
                <w:sz w:val="16"/>
                <w:szCs w:val="16"/>
              </w:rPr>
              <w:t>Fixed income</w:t>
            </w:r>
            <w:r w:rsidR="006E5C34">
              <w:rPr>
                <w:b/>
                <w:color w:val="FFFFFF" w:themeColor="background1"/>
                <w:sz w:val="16"/>
                <w:szCs w:val="16"/>
              </w:rPr>
              <w:t xml:space="preserve"> </w:t>
            </w:r>
            <w:r w:rsidR="00D026DA">
              <w:rPr>
                <w:b/>
                <w:color w:val="FFFFFF" w:themeColor="background1"/>
                <w:sz w:val="16"/>
                <w:szCs w:val="16"/>
              </w:rPr>
              <w:t>—</w:t>
            </w:r>
            <w:r w:rsidRPr="00301B78">
              <w:rPr>
                <w:b/>
                <w:color w:val="FFFFFF" w:themeColor="background1"/>
                <w:sz w:val="16"/>
                <w:szCs w:val="16"/>
              </w:rPr>
              <w:t>corporate (non-financial)</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78C877C" w14:textId="77777777" w:rsidR="002C1C72" w:rsidRPr="00420E7D"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Fixed income</w:t>
            </w:r>
            <w:r w:rsidR="00D026DA">
              <w:rPr>
                <w:b/>
                <w:color w:val="FFFFFF" w:themeColor="background1"/>
              </w:rPr>
              <w:t>—</w:t>
            </w:r>
            <w:r>
              <w:rPr>
                <w:b/>
                <w:color w:val="FFFFFF" w:themeColor="background1"/>
              </w:rPr>
              <w:t>securitised</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6536A3C5" w14:textId="77777777" w:rsidR="002C1C72" w:rsidRDefault="002C1C72" w:rsidP="0020558D">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Private equity</w:t>
            </w:r>
          </w:p>
          <w:p w14:paraId="7C35A2FD" w14:textId="77777777" w:rsidR="002C1C72" w:rsidRPr="00420E7D" w:rsidRDefault="002C1C72" w:rsidP="00E263B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(PE)</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0BACFBA" w14:textId="77777777" w:rsidR="002C1C72" w:rsidRPr="00420E7D"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Infra</w:t>
            </w:r>
            <w:r>
              <w:rPr>
                <w:b/>
                <w:color w:val="FFFFFF" w:themeColor="background1"/>
              </w:rPr>
              <w:t>-</w:t>
            </w:r>
            <w:r w:rsidRPr="00420E7D">
              <w:rPr>
                <w:b/>
                <w:color w:val="FFFFFF" w:themeColor="background1"/>
              </w:rPr>
              <w:t>structure</w:t>
            </w:r>
          </w:p>
          <w:p w14:paraId="09BFEA51" w14:textId="77777777" w:rsidR="002C1C72" w:rsidRPr="00420E7D"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(INF)</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28CCD71" w14:textId="77777777" w:rsidR="002C1C72" w:rsidRPr="00420E7D"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Property</w:t>
            </w:r>
          </w:p>
          <w:p w14:paraId="0EB21B61" w14:textId="77777777" w:rsidR="002C1C72" w:rsidRPr="00420E7D"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(PR)</w:t>
            </w:r>
          </w:p>
        </w:tc>
        <w:tc>
          <w:tcPr>
            <w:tcW w:w="1071"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61D11BF9" w14:textId="77777777" w:rsidR="002C1C72" w:rsidRPr="00420E7D"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420E7D">
              <w:rPr>
                <w:b/>
                <w:color w:val="FFFFFF" w:themeColor="background1"/>
              </w:rPr>
              <w:t>Other asset classes</w:t>
            </w:r>
          </w:p>
        </w:tc>
      </w:tr>
      <w:tr w:rsidR="002C1C72" w14:paraId="3BDA0803"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2D59CD5" w14:textId="77777777" w:rsidR="002C1C72" w:rsidRDefault="002C1C72" w:rsidP="002C1C72">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EE6A2D" w14:textId="77777777" w:rsidR="002C1C72" w:rsidRPr="001C0916" w:rsidRDefault="002C1C72" w:rsidP="002C1C72">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A41168">
              <w:sym w:font="Wingdings" w:char="F071"/>
            </w:r>
            <w:r w:rsidRPr="00A41168">
              <w:t xml:space="preserve"> We use investment consultants in our selection and appointment of external managers</w:t>
            </w:r>
            <w:r w:rsidR="000F600C">
              <w:t>.</w:t>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6C0F2C"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8EE81F"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6BBEA2"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7D30BC"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C354A5"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930831"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AE403A"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E2D7CC"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57D8814" w14:textId="77777777" w:rsidR="002C1C72"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096BA9">
              <w:sym w:font="Wingdings" w:char="F071"/>
            </w:r>
          </w:p>
        </w:tc>
      </w:tr>
      <w:tr w:rsidR="002C1C72" w14:paraId="1DFF2F8B"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36721D07" w14:textId="77777777" w:rsidR="002C1C72" w:rsidRDefault="002C1C72" w:rsidP="002C1C72">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06963" w14:textId="77777777" w:rsidR="002C1C72" w:rsidRDefault="002C1C72" w:rsidP="002C1C72">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112413">
              <w:sym w:font="Wingdings" w:char="F071"/>
            </w:r>
            <w:r w:rsidRPr="00112413">
              <w:t xml:space="preserve"> </w:t>
            </w:r>
            <w:r w:rsidRPr="00A41168">
              <w:t>We use investment consultants in our m</w:t>
            </w:r>
            <w:r w:rsidRPr="00112413">
              <w:t>onitoring</w:t>
            </w:r>
            <w:r>
              <w:t xml:space="preserve"> of external managers</w:t>
            </w:r>
            <w:r w:rsidR="000F600C">
              <w:t>.</w:t>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67DE9F"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BD44391"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930E84B"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44C5E2F"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10C62238"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1B7C76"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828498"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25B13B"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00D017E" w14:textId="77777777" w:rsidR="002C1C72"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096BA9">
              <w:sym w:font="Wingdings" w:char="F071"/>
            </w:r>
          </w:p>
        </w:tc>
      </w:tr>
      <w:tr w:rsidR="00E751C6" w14:paraId="4E023CB6"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61CFA922" w14:textId="77777777" w:rsidR="00E751C6" w:rsidRDefault="00E751C6"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.3</w:t>
            </w:r>
          </w:p>
        </w:tc>
        <w:tc>
          <w:tcPr>
            <w:tcW w:w="12191" w:type="dxa"/>
            <w:gridSpan w:val="10"/>
            <w:tcBorders>
              <w:top w:val="single" w:sz="4" w:space="0" w:color="0070C0"/>
              <w:right w:val="single" w:sz="4" w:space="0" w:color="0070C0"/>
            </w:tcBorders>
            <w:shd w:val="clear" w:color="auto" w:fill="DAEEF3" w:themeFill="accent5" w:themeFillTint="33"/>
          </w:tcPr>
          <w:p w14:paraId="76985BAF" w14:textId="77777777" w:rsidR="00E751C6" w:rsidRPr="00E751C6" w:rsidRDefault="00E751C6" w:rsidP="00556CB1">
            <w:pPr>
              <w:pStyle w:val="INDICATORTEXT"/>
              <w:cnfStyle w:val="000000100000" w:firstRow="0" w:lastRow="0" w:firstColumn="0" w:lastColumn="0" w:oddVBand="0" w:evenVBand="0" w:oddHBand="1" w:evenHBand="0" w:firstRowFirstColumn="0" w:firstRowLastColumn="0" w:lastRowFirstColumn="0" w:lastRowLastColumn="0"/>
            </w:pPr>
            <w:r w:rsidRPr="00E751C6">
              <w:t>Indicate</w:t>
            </w:r>
            <w:r w:rsidR="000F600C">
              <w:t xml:space="preserve"> whether </w:t>
            </w:r>
            <w:r w:rsidRPr="00E751C6">
              <w:t>your organisation considers responsible investment in the selection, appointment and/or review processes for investment consultants</w:t>
            </w:r>
            <w:r w:rsidR="000F600C">
              <w:t>.</w:t>
            </w:r>
          </w:p>
        </w:tc>
      </w:tr>
      <w:tr w:rsidR="00E751C6" w14:paraId="315080A0"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46E000F0" w14:textId="77777777" w:rsidR="00E751C6" w:rsidRDefault="00E751C6" w:rsidP="00A522D0">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1A90C378" w14:textId="77777777" w:rsidR="00E751C6" w:rsidRPr="00E751C6"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rsidRPr="00112413">
              <w:t xml:space="preserve"> </w:t>
            </w:r>
            <w:r w:rsidRPr="00E751C6">
              <w:t xml:space="preserve">Responsible investment is </w:t>
            </w:r>
            <w:r w:rsidR="000F600C">
              <w:t>incorporated</w:t>
            </w:r>
            <w:r w:rsidR="000F600C" w:rsidRPr="00E751C6">
              <w:t xml:space="preserve"> </w:t>
            </w:r>
            <w:r w:rsidRPr="00E751C6">
              <w:t>in</w:t>
            </w:r>
            <w:r w:rsidR="000F600C">
              <w:t>to</w:t>
            </w:r>
            <w:r w:rsidRPr="00E751C6">
              <w:t xml:space="preserve"> the selection process for investment consultants</w:t>
            </w:r>
            <w:r w:rsidR="000F600C">
              <w:t>.</w:t>
            </w:r>
          </w:p>
          <w:p w14:paraId="3EA782A0" w14:textId="77777777" w:rsidR="00E751C6" w:rsidRPr="00E751C6"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rsidRPr="00112413">
              <w:t xml:space="preserve"> </w:t>
            </w:r>
            <w:r>
              <w:t xml:space="preserve">Consultants’ </w:t>
            </w:r>
            <w:r w:rsidRPr="00E751C6">
              <w:t xml:space="preserve">responsibilities in </w:t>
            </w:r>
            <w:r w:rsidR="000F600C">
              <w:t>terms of</w:t>
            </w:r>
            <w:r w:rsidR="000F600C" w:rsidRPr="00E751C6">
              <w:t xml:space="preserve"> </w:t>
            </w:r>
            <w:r w:rsidRPr="00E751C6">
              <w:t>responsible investment i</w:t>
            </w:r>
            <w:r w:rsidRPr="0042063C">
              <w:t xml:space="preserve">n </w:t>
            </w:r>
            <w:r w:rsidRPr="00E751C6">
              <w:t>manager selection, appointment and monitoring processes are included in our contractual agreements with them</w:t>
            </w:r>
            <w:r w:rsidR="000F600C">
              <w:t>.</w:t>
            </w:r>
            <w:r w:rsidRPr="00E751C6">
              <w:t xml:space="preserve"> </w:t>
            </w:r>
          </w:p>
          <w:p w14:paraId="3B4AF829" w14:textId="77777777" w:rsidR="00E751C6"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112413">
              <w:lastRenderedPageBreak/>
              <w:sym w:font="Wingdings" w:char="F071"/>
            </w:r>
            <w:r w:rsidRPr="00112413">
              <w:t xml:space="preserve"> </w:t>
            </w:r>
            <w:r>
              <w:t>Responsible investment is considered</w:t>
            </w:r>
            <w:r w:rsidRPr="00112413">
              <w:t xml:space="preserve"> </w:t>
            </w:r>
            <w:r w:rsidRPr="0042063C">
              <w:t>when reviewing investment consultants’ advice on manager selection and performance monitoring</w:t>
            </w:r>
            <w:r w:rsidR="000F600C">
              <w:t>.</w:t>
            </w:r>
          </w:p>
          <w:p w14:paraId="461F1409" w14:textId="77777777" w:rsidR="00E751C6" w:rsidRPr="0042063C" w:rsidRDefault="00E751C6" w:rsidP="00E751C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112413">
              <w:sym w:font="Wingdings" w:char="F071"/>
            </w:r>
            <w:r>
              <w:t xml:space="preserve"> We do not consider responsible investment </w:t>
            </w:r>
            <w:r w:rsidRPr="00381CB4">
              <w:t xml:space="preserve">in the selection, appointment and/or review processes </w:t>
            </w:r>
            <w:r>
              <w:t xml:space="preserve">for </w:t>
            </w:r>
            <w:r w:rsidRPr="00381CB4">
              <w:t>investment consultants</w:t>
            </w:r>
            <w:r w:rsidR="000F600C">
              <w:t>.</w:t>
            </w:r>
          </w:p>
        </w:tc>
      </w:tr>
      <w:tr w:rsidR="006B5CEA" w14:paraId="48BD38E6" w14:textId="77777777" w:rsidTr="00D41118">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78634E6B" w14:textId="77777777" w:rsidR="006B5CEA" w:rsidRDefault="00D81139" w:rsidP="006B5CEA">
            <w:pPr>
              <w:pStyle w:val="INDICATORNUMBER"/>
              <w:rPr>
                <w:rStyle w:val="IntenseEmphasis"/>
                <w:b/>
                <w:bCs w:val="0"/>
                <w:i w:val="0"/>
                <w:iCs w:val="0"/>
                <w:color w:val="595959"/>
              </w:rPr>
            </w:pPr>
            <w:r>
              <w:rPr>
                <w:rStyle w:val="IntenseEmphasis"/>
                <w:b/>
                <w:bCs w:val="0"/>
                <w:i w:val="0"/>
                <w:iCs w:val="0"/>
                <w:color w:val="595959"/>
              </w:rPr>
              <w:lastRenderedPageBreak/>
              <w:t xml:space="preserve">SAM </w:t>
            </w:r>
            <w:r w:rsidR="001A2F68">
              <w:rPr>
                <w:rStyle w:val="IntenseEmphasis"/>
                <w:b/>
                <w:bCs w:val="0"/>
                <w:i w:val="0"/>
                <w:iCs w:val="0"/>
                <w:color w:val="595959"/>
              </w:rPr>
              <w:t>01</w:t>
            </w:r>
            <w:r>
              <w:rPr>
                <w:rStyle w:val="IntenseEmphasis"/>
                <w:b/>
                <w:bCs w:val="0"/>
                <w:i w:val="0"/>
                <w:iCs w:val="0"/>
                <w:color w:val="595959"/>
              </w:rPr>
              <w:t>.4</w:t>
            </w:r>
          </w:p>
        </w:tc>
        <w:tc>
          <w:tcPr>
            <w:tcW w:w="12191" w:type="dxa"/>
            <w:gridSpan w:val="10"/>
            <w:tcBorders>
              <w:top w:val="single" w:sz="4" w:space="0" w:color="0070C0"/>
              <w:right w:val="single" w:sz="4" w:space="0" w:color="0070C0"/>
            </w:tcBorders>
            <w:shd w:val="clear" w:color="auto" w:fill="DAEEF3" w:themeFill="accent5" w:themeFillTint="33"/>
          </w:tcPr>
          <w:p w14:paraId="14C445FA" w14:textId="77777777" w:rsidR="006B5CEA" w:rsidRPr="00112413"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rsidRPr="00E751C6">
              <w:t>Indicate</w:t>
            </w:r>
            <w:r w:rsidR="000F600C">
              <w:t xml:space="preserve"> whether </w:t>
            </w:r>
            <w:r w:rsidRPr="00E751C6">
              <w:t xml:space="preserve">your organisation considers responsible investment in the </w:t>
            </w:r>
            <w:r>
              <w:t>monitoring</w:t>
            </w:r>
            <w:r w:rsidRPr="00E751C6">
              <w:t xml:space="preserve"> processes for </w:t>
            </w:r>
            <w:r>
              <w:t>fiduciary managers</w:t>
            </w:r>
            <w:r w:rsidR="000F600C">
              <w:t>.</w:t>
            </w:r>
          </w:p>
        </w:tc>
      </w:tr>
      <w:tr w:rsidR="00EF0F21" w14:paraId="01125FF1" w14:textId="77777777" w:rsidTr="00D41118">
        <w:trPr>
          <w:trHeight w:val="20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E3CA86C" w14:textId="77777777" w:rsidR="00EF0F21" w:rsidRDefault="00EF0F21" w:rsidP="006B5CEA">
            <w:pPr>
              <w:pStyle w:val="INDICATORNUMBER"/>
              <w:rPr>
                <w:rStyle w:val="IntenseEmphasis"/>
                <w:b/>
                <w:bCs w:val="0"/>
                <w:i w:val="0"/>
                <w:iCs w:val="0"/>
                <w:color w:val="595959"/>
              </w:rPr>
            </w:pPr>
          </w:p>
        </w:tc>
        <w:tc>
          <w:tcPr>
            <w:tcW w:w="12191" w:type="dxa"/>
            <w:gridSpan w:val="10"/>
            <w:tcBorders>
              <w:top w:val="nil"/>
              <w:right w:val="single" w:sz="4" w:space="0" w:color="0070C0"/>
            </w:tcBorders>
            <w:shd w:val="clear" w:color="auto" w:fill="auto"/>
          </w:tcPr>
          <w:p w14:paraId="1815FB0C" w14:textId="77777777" w:rsidR="00EF0F21" w:rsidRDefault="00EF0F21" w:rsidP="00EF0F2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112413">
              <w:t xml:space="preserve"> </w:t>
            </w:r>
            <w:r>
              <w:t>Responsible investment is considered</w:t>
            </w:r>
            <w:r w:rsidRPr="00112413">
              <w:t xml:space="preserve"> </w:t>
            </w:r>
            <w:r w:rsidRPr="0042063C">
              <w:t xml:space="preserve">when </w:t>
            </w:r>
            <w:r>
              <w:t xml:space="preserve">monitoring </w:t>
            </w:r>
            <w:r w:rsidR="004123C1">
              <w:t xml:space="preserve">our </w:t>
            </w:r>
            <w:r>
              <w:t>fiduciary manager</w:t>
            </w:r>
            <w:r w:rsidR="000F600C">
              <w:t>.</w:t>
            </w:r>
          </w:p>
          <w:p w14:paraId="1E4CBD99" w14:textId="77777777" w:rsidR="00EF0F21" w:rsidRPr="00E751C6" w:rsidRDefault="00EF0F21">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do not consider responsible investment </w:t>
            </w:r>
            <w:r w:rsidRPr="00381CB4">
              <w:t xml:space="preserve">in the </w:t>
            </w:r>
            <w:r>
              <w:t>monitoring</w:t>
            </w:r>
            <w:r w:rsidRPr="00381CB4">
              <w:t xml:space="preserve"> processes </w:t>
            </w:r>
            <w:r>
              <w:t>for fiduciary man</w:t>
            </w:r>
            <w:r w:rsidR="000F600C">
              <w:t>a</w:t>
            </w:r>
            <w:r>
              <w:t>gers</w:t>
            </w:r>
            <w:r w:rsidR="000F600C">
              <w:t>.</w:t>
            </w:r>
            <w:r w:rsidRPr="00381CB4">
              <w:t>.</w:t>
            </w:r>
            <w:r w:rsidR="001564D2">
              <w:t xml:space="preserve"> </w:t>
            </w:r>
          </w:p>
        </w:tc>
      </w:tr>
      <w:tr w:rsidR="006B5CEA" w14:paraId="26CCEC91" w14:textId="77777777" w:rsidTr="00D41118">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38F74D5C" w14:textId="77777777" w:rsidR="006B5CEA" w:rsidRDefault="001A2F68" w:rsidP="006B5CEA">
            <w:pPr>
              <w:pStyle w:val="INDICATORNUMBER"/>
              <w:rPr>
                <w:rStyle w:val="IntenseEmphasis"/>
                <w:b/>
                <w:bCs w:val="0"/>
                <w:i w:val="0"/>
                <w:iCs w:val="0"/>
                <w:color w:val="595959"/>
              </w:rPr>
            </w:pPr>
            <w:r>
              <w:rPr>
                <w:rStyle w:val="IntenseEmphasis"/>
                <w:b/>
                <w:bCs w:val="0"/>
                <w:i w:val="0"/>
                <w:iCs w:val="0"/>
                <w:color w:val="595959"/>
              </w:rPr>
              <w:t>SAM 01</w:t>
            </w:r>
            <w:r w:rsidR="00D81139">
              <w:rPr>
                <w:rStyle w:val="IntenseEmphasis"/>
                <w:b/>
                <w:bCs w:val="0"/>
                <w:i w:val="0"/>
                <w:iCs w:val="0"/>
                <w:color w:val="595959"/>
              </w:rPr>
              <w:t>.5</w:t>
            </w:r>
          </w:p>
        </w:tc>
        <w:tc>
          <w:tcPr>
            <w:tcW w:w="12191" w:type="dxa"/>
            <w:gridSpan w:val="10"/>
            <w:tcBorders>
              <w:top w:val="single" w:sz="4" w:space="0" w:color="0070C0"/>
              <w:right w:val="single" w:sz="4" w:space="0" w:color="0070C0"/>
            </w:tcBorders>
            <w:shd w:val="clear" w:color="auto" w:fill="DAEEF3" w:themeFill="accent5" w:themeFillTint="33"/>
          </w:tcPr>
          <w:p w14:paraId="025F8DBB" w14:textId="77777777" w:rsidR="006B5CEA" w:rsidRPr="00112413" w:rsidDel="006B5CEA" w:rsidRDefault="00D81139" w:rsidP="00420729">
            <w:pPr>
              <w:pStyle w:val="INDICATORTEXT"/>
              <w:cnfStyle w:val="000000100000" w:firstRow="0" w:lastRow="0" w:firstColumn="0" w:lastColumn="0" w:oddVBand="0" w:evenVBand="0" w:oddHBand="1" w:evenHBand="0" w:firstRowFirstColumn="0" w:firstRowLastColumn="0" w:lastRowFirstColumn="0" w:lastRowLastColumn="0"/>
            </w:pPr>
            <w:r>
              <w:t>Indicate</w:t>
            </w:r>
            <w:r w:rsidR="000F600C">
              <w:t xml:space="preserve"> whether </w:t>
            </w:r>
            <w:r>
              <w:t>your organisation consider</w:t>
            </w:r>
            <w:r w:rsidR="00B61A9E">
              <w:t xml:space="preserve">s </w:t>
            </w:r>
            <w:r w:rsidR="00420729">
              <w:t xml:space="preserve">any of the following </w:t>
            </w:r>
            <w:r w:rsidR="00B61A9E">
              <w:t xml:space="preserve">responsible investment </w:t>
            </w:r>
            <w:r w:rsidR="00420729">
              <w:t xml:space="preserve">factors </w:t>
            </w:r>
            <w:r w:rsidR="00B61A9E">
              <w:t>in the</w:t>
            </w:r>
            <w:r>
              <w:t xml:space="preserve"> monitoring of fiduciary managers</w:t>
            </w:r>
            <w:r w:rsidR="00420729">
              <w:t>.</w:t>
            </w:r>
          </w:p>
        </w:tc>
      </w:tr>
      <w:tr w:rsidR="006B5CEA" w14:paraId="2E60AB06" w14:textId="77777777" w:rsidTr="006E5C3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1E9C41E9" w14:textId="77777777" w:rsidR="006B5CEA" w:rsidRDefault="006B5CEA" w:rsidP="006B5CEA">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6B9939D8" w14:textId="77777777" w:rsidR="00774CD3" w:rsidRDefault="00D81139" w:rsidP="00301B78">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w:t>
            </w:r>
            <w:r w:rsidRPr="00C7679A">
              <w:t>Include responsible investment as a standard agenda item at performance review meetings</w:t>
            </w:r>
            <w:r>
              <w:t xml:space="preserve"> </w:t>
            </w:r>
          </w:p>
          <w:p w14:paraId="704D0821"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Discuss</w:t>
            </w:r>
            <w:r w:rsidR="000F600C">
              <w:t xml:space="preserve"> whether </w:t>
            </w:r>
            <w:r>
              <w:t>the manager has acted in accordance with your</w:t>
            </w:r>
            <w:r w:rsidRPr="00596BF1">
              <w:t xml:space="preserve"> overall investment beliefs on responsible investment and ESG </w:t>
            </w:r>
            <w:r w:rsidR="006F365B">
              <w:t>factors</w:t>
            </w:r>
          </w:p>
          <w:p w14:paraId="563DD325"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Discuss</w:t>
            </w:r>
            <w:r w:rsidR="000F600C">
              <w:t xml:space="preserve"> whether </w:t>
            </w:r>
            <w:r>
              <w:t xml:space="preserve">the manager has acted </w:t>
            </w:r>
            <w:r w:rsidRPr="00596BF1">
              <w:t xml:space="preserve">in accordance with your organisation’s overall </w:t>
            </w:r>
            <w:r>
              <w:t>strategy</w:t>
            </w:r>
            <w:r w:rsidRPr="00596BF1">
              <w:t xml:space="preserve"> on responsible investment and ESG </w:t>
            </w:r>
            <w:r w:rsidR="006F365B">
              <w:t>factors</w:t>
            </w:r>
          </w:p>
          <w:p w14:paraId="1CDA27B5"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Discuss</w:t>
            </w:r>
            <w:r w:rsidR="000F600C">
              <w:t xml:space="preserve"> whether </w:t>
            </w:r>
            <w:r>
              <w:t xml:space="preserve">the manager has acted </w:t>
            </w:r>
            <w:r w:rsidRPr="00596BF1">
              <w:t>in accordance with yo</w:t>
            </w:r>
            <w:r>
              <w:t>ur organisation’s overall policy</w:t>
            </w:r>
            <w:r w:rsidRPr="00596BF1">
              <w:t xml:space="preserve"> on responsible investment and ESG </w:t>
            </w:r>
            <w:r w:rsidR="006F365B">
              <w:t>factors</w:t>
            </w:r>
          </w:p>
          <w:p w14:paraId="7832087E"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Review the manager’s PRI Transparency or Assessment reports </w:t>
            </w:r>
          </w:p>
          <w:p w14:paraId="327CBD64" w14:textId="77777777" w:rsidR="003C41E3" w:rsidRDefault="003C41E3">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w:t>
            </w:r>
            <w:r w:rsidRPr="00C7679A">
              <w:t xml:space="preserve">Review </w:t>
            </w:r>
            <w:r>
              <w:t xml:space="preserve">the </w:t>
            </w:r>
            <w:r w:rsidRPr="00C7679A">
              <w:t xml:space="preserve">manager’s </w:t>
            </w:r>
            <w:r>
              <w:t>responsible investment</w:t>
            </w:r>
            <w:r w:rsidRPr="00C7679A">
              <w:t xml:space="preserve"> reporting</w:t>
            </w:r>
            <w:r>
              <w:t xml:space="preserve"> (excluding PRI generated reports)</w:t>
            </w:r>
          </w:p>
          <w:p w14:paraId="767A634A" w14:textId="77777777" w:rsidR="00D81139" w:rsidRDefault="00D81139" w:rsidP="00D81139">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Review ESG characteristics of the portfolio</w:t>
            </w:r>
          </w:p>
          <w:p w14:paraId="50401667"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Review the impact of ESG </w:t>
            </w:r>
            <w:r w:rsidR="006F365B">
              <w:t>factors</w:t>
            </w:r>
            <w:r>
              <w:t xml:space="preserve"> on financial performance</w:t>
            </w:r>
          </w:p>
          <w:p w14:paraId="45A84575"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w:t>
            </w:r>
            <w:r w:rsidRPr="00C7679A">
              <w:t xml:space="preserve">Encourage your managers to consider joining </w:t>
            </w:r>
            <w:r>
              <w:t>responsible investment</w:t>
            </w:r>
            <w:r w:rsidRPr="00C7679A">
              <w:t xml:space="preserve"> initiatives/organisations or participate in collaborative projects</w:t>
            </w:r>
            <w:r w:rsidR="001564D2">
              <w:t xml:space="preserve"> </w:t>
            </w:r>
            <w:r w:rsidRPr="00C7679A">
              <w:t>with other investors</w:t>
            </w:r>
          </w:p>
          <w:p w14:paraId="637D83C0" w14:textId="77777777" w:rsidR="00D81139"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Include r</w:t>
            </w:r>
            <w:r w:rsidRPr="001F0E91">
              <w:t xml:space="preserve">esponsible investment </w:t>
            </w:r>
            <w:r>
              <w:t xml:space="preserve">criteria </w:t>
            </w:r>
            <w:r w:rsidRPr="001F0E91">
              <w:t>a</w:t>
            </w:r>
            <w:r>
              <w:t>s a</w:t>
            </w:r>
            <w:r w:rsidRPr="001F0E91">
              <w:t xml:space="preserve"> formal component </w:t>
            </w:r>
            <w:r>
              <w:t xml:space="preserve">of overall </w:t>
            </w:r>
            <w:r w:rsidRPr="001F0E91">
              <w:t>manager performance evaluation</w:t>
            </w:r>
          </w:p>
          <w:p w14:paraId="61344C51" w14:textId="77777777" w:rsidR="006B5CEA" w:rsidRDefault="00D81139" w:rsidP="000F600C">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71"/>
            </w:r>
            <w:r>
              <w:t xml:space="preserve"> </w:t>
            </w:r>
            <w:r w:rsidRPr="0042063C">
              <w:t>Other</w:t>
            </w:r>
            <w:r>
              <w:t xml:space="preserve"> general aspects of your monitoring</w:t>
            </w:r>
            <w:r w:rsidR="000F600C">
              <w:t xml:space="preserve">; </w:t>
            </w:r>
            <w:r>
              <w:t>specify_______</w:t>
            </w:r>
          </w:p>
        </w:tc>
      </w:tr>
      <w:tr w:rsidR="006B5CEA" w14:paraId="28432DAB" w14:textId="77777777" w:rsidTr="006E5C34">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4D8DD8B9" w14:textId="77777777" w:rsidR="006B5CEA" w:rsidRDefault="00B61A9E"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.6</w:t>
            </w:r>
          </w:p>
        </w:tc>
        <w:tc>
          <w:tcPr>
            <w:tcW w:w="12191" w:type="dxa"/>
            <w:gridSpan w:val="10"/>
            <w:tcBorders>
              <w:top w:val="single" w:sz="4" w:space="0" w:color="0070C0"/>
              <w:right w:val="single" w:sz="4" w:space="0" w:color="0070C0"/>
            </w:tcBorders>
            <w:shd w:val="clear" w:color="auto" w:fill="DAEEF3" w:themeFill="accent5" w:themeFillTint="33"/>
          </w:tcPr>
          <w:p w14:paraId="55C01F5A" w14:textId="77777777" w:rsidR="00B61A9E" w:rsidRDefault="00682685" w:rsidP="00B61A9E">
            <w:pPr>
              <w:pStyle w:val="INDICATORTEXT"/>
              <w:cnfStyle w:val="000000100000" w:firstRow="0" w:lastRow="0" w:firstColumn="0" w:lastColumn="0" w:oddVBand="0" w:evenVBand="0" w:oddHBand="1" w:evenHBand="0" w:firstRowFirstColumn="0" w:firstRowLastColumn="0" w:lastRowFirstColumn="0" w:lastRowLastColumn="0"/>
            </w:pPr>
            <w:r>
              <w:t xml:space="preserve">Describe </w:t>
            </w:r>
            <w:r w:rsidR="00B61A9E">
              <w:t>the approach you take to monitoring your fiduciary managers and why a particular approach has been chosen.</w:t>
            </w:r>
          </w:p>
          <w:p w14:paraId="467F99FC" w14:textId="77777777" w:rsidR="006B5CEA" w:rsidRPr="00B05BB0" w:rsidRDefault="00B61A9E" w:rsidP="00B61A9E">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EF0F21">
              <w:rPr>
                <w:caps/>
                <w:color w:val="0082C8"/>
                <w:szCs w:val="18"/>
              </w:rPr>
              <w:t>[OPTIONAL]</w:t>
            </w:r>
          </w:p>
        </w:tc>
      </w:tr>
      <w:tr w:rsidR="00EF0F21" w14:paraId="7AABD2C2" w14:textId="77777777" w:rsidTr="006E5C34">
        <w:trPr>
          <w:trHeight w:val="48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43BB9C9" w14:textId="77777777" w:rsidR="00EF0F21" w:rsidRDefault="00EF0F21" w:rsidP="001A2F68">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7253247D" w14:textId="77777777" w:rsidR="00EF0F21" w:rsidRDefault="00EF0F21" w:rsidP="00B61A9E">
            <w:pPr>
              <w:pStyle w:val="INDICATORTEXT"/>
              <w:cnfStyle w:val="000000000000" w:firstRow="0" w:lastRow="0" w:firstColumn="0" w:lastColumn="0" w:oddVBand="0" w:evenVBand="0" w:oddHBand="0" w:evenHBand="0" w:firstRowFirstColumn="0" w:firstRowLastColumn="0" w:lastRowFirstColumn="0" w:lastRowLastColumn="0"/>
            </w:pPr>
          </w:p>
        </w:tc>
      </w:tr>
      <w:tr w:rsidR="006B5CEA" w14:paraId="69370876"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CC1465A" w14:textId="77777777" w:rsidR="006B5CEA" w:rsidRPr="00AE100E" w:rsidRDefault="006B5CEA"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w:t>
            </w:r>
            <w:r w:rsidR="00B61A9E">
              <w:rPr>
                <w:rStyle w:val="IntenseEmphasis"/>
                <w:b/>
                <w:bCs w:val="0"/>
                <w:i w:val="0"/>
                <w:iCs w:val="0"/>
                <w:color w:val="595959"/>
              </w:rPr>
              <w:t>7</w:t>
            </w:r>
          </w:p>
        </w:tc>
        <w:tc>
          <w:tcPr>
            <w:tcW w:w="12191" w:type="dxa"/>
            <w:gridSpan w:val="10"/>
            <w:tcBorders>
              <w:top w:val="single" w:sz="4" w:space="0" w:color="0070C0"/>
              <w:right w:val="single" w:sz="4" w:space="0" w:color="0070C0"/>
            </w:tcBorders>
            <w:shd w:val="clear" w:color="auto" w:fill="DAEEF3" w:themeFill="accent5" w:themeFillTint="33"/>
          </w:tcPr>
          <w:p w14:paraId="0DB4B780" w14:textId="77777777" w:rsidR="006B5CEA" w:rsidRPr="001C0916"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8F063F1" w14:textId="77777777" w:rsidR="006B5CEA" w:rsidRPr="005B4C52"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B5CEA" w14:paraId="76A70A30"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7F4C96FE" w14:textId="77777777" w:rsidR="006B5CEA" w:rsidRDefault="006B5CEA" w:rsidP="006B5CEA">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38497F57" w14:textId="77777777" w:rsidR="006B5CEA" w:rsidRDefault="006B5CEA" w:rsidP="006B5CEA">
            <w:pPr>
              <w:pStyle w:val="INDICATORTEXT"/>
              <w:cnfStyle w:val="000000000000" w:firstRow="0" w:lastRow="0" w:firstColumn="0" w:lastColumn="0" w:oddVBand="0" w:evenVBand="0" w:oddHBand="0" w:evenHBand="0" w:firstRowFirstColumn="0" w:firstRowLastColumn="0" w:lastRowFirstColumn="0" w:lastRowLastColumn="0"/>
            </w:pPr>
          </w:p>
        </w:tc>
      </w:tr>
    </w:tbl>
    <w:p w14:paraId="013ECEA0" w14:textId="77777777" w:rsidR="00556CB1" w:rsidRDefault="00556CB1" w:rsidP="00B61A9E">
      <w:pPr>
        <w:pStyle w:val="INDICATORNUMBER"/>
        <w:tabs>
          <w:tab w:val="left" w:pos="4565"/>
        </w:tabs>
        <w:ind w:left="0"/>
      </w:pPr>
    </w:p>
    <w:p w14:paraId="618974EA" w14:textId="77777777" w:rsidR="00556CB1" w:rsidRDefault="00556CB1" w:rsidP="00556CB1">
      <w:pPr>
        <w:pStyle w:val="INDICATORNUMBER"/>
        <w:tabs>
          <w:tab w:val="left" w:pos="4565"/>
        </w:tabs>
        <w:ind w:left="0"/>
      </w:pPr>
    </w:p>
    <w:tbl>
      <w:tblPr>
        <w:tblStyle w:val="SubSubSectionMISCTableMANDATORY"/>
        <w:tblW w:w="13325" w:type="dxa"/>
        <w:tblInd w:w="5" w:type="dxa"/>
        <w:tblLook w:val="06A0" w:firstRow="1" w:lastRow="0" w:firstColumn="1" w:lastColumn="0" w:noHBand="1" w:noVBand="1"/>
      </w:tblPr>
      <w:tblGrid>
        <w:gridCol w:w="1134"/>
        <w:gridCol w:w="12191"/>
      </w:tblGrid>
      <w:tr w:rsidR="00406E52" w14:paraId="57E5823A" w14:textId="77777777" w:rsidTr="005F516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15715F7" w14:textId="77777777" w:rsidR="00406E52" w:rsidRPr="00DC20FA" w:rsidRDefault="00406E52"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1A2F68">
              <w:rPr>
                <w:rStyle w:val="IntenseEmphasis"/>
                <w:b w:val="0"/>
                <w:i w:val="0"/>
                <w:color w:val="FFFFFF" w:themeColor="background1"/>
              </w:rPr>
              <w:t>1</w:t>
            </w:r>
          </w:p>
        </w:tc>
        <w:tc>
          <w:tcPr>
            <w:tcW w:w="12191" w:type="dxa"/>
          </w:tcPr>
          <w:p w14:paraId="34F28BAF" w14:textId="77777777" w:rsidR="00406E52" w:rsidRPr="00DC20FA" w:rsidRDefault="00406E5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6E52" w:rsidRPr="00D5451C" w14:paraId="1B33C589"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AC1DA1E" w14:textId="77777777" w:rsidR="00406E52" w:rsidRPr="000D72DF" w:rsidRDefault="00406E52"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1</w:t>
            </w:r>
          </w:p>
        </w:tc>
        <w:tc>
          <w:tcPr>
            <w:tcW w:w="12191" w:type="dxa"/>
          </w:tcPr>
          <w:p w14:paraId="19D96BB8" w14:textId="77777777" w:rsidR="00406E52" w:rsidRPr="006C6080" w:rsidRDefault="00406E52" w:rsidP="00137EBF">
            <w:pPr>
              <w:pStyle w:val="INDICATORTEXT"/>
              <w:cnfStyle w:val="000000000000" w:firstRow="0" w:lastRow="0" w:firstColumn="0" w:lastColumn="0" w:oddVBand="0" w:evenVBand="0" w:oddHBand="0" w:evenHBand="0" w:firstRowFirstColumn="0" w:firstRowLastColumn="0" w:lastRowFirstColumn="0" w:lastRowLastColumn="0"/>
            </w:pPr>
            <w:r w:rsidRPr="006C6080">
              <w:t>Investment consultants and fiduciary managers</w:t>
            </w:r>
            <w:r w:rsidR="006C6080" w:rsidRPr="006C6080">
              <w:t xml:space="preserve"> can</w:t>
            </w:r>
            <w:r w:rsidRPr="006C6080">
              <w:t xml:space="preserve"> play an important role in manager selection, appointment and monitoring. They can therefore make a significant contribution to the promotion and development of responsible investment. This indicator </w:t>
            </w:r>
            <w:r w:rsidR="000F600C">
              <w:t>allows</w:t>
            </w:r>
            <w:r w:rsidR="000F600C" w:rsidRPr="006C6080">
              <w:t xml:space="preserve"> </w:t>
            </w:r>
            <w:r w:rsidRPr="006C6080">
              <w:t>you to explain if and how your organisation works with investment consultants</w:t>
            </w:r>
            <w:r w:rsidR="00266337" w:rsidRPr="006C6080">
              <w:t xml:space="preserve"> and fiduciary managers</w:t>
            </w:r>
            <w:r w:rsidRPr="006C6080">
              <w:t xml:space="preserve">. The sub-indicators will capture how and to what extent you consider their responsible investment capabilities in your selection, appointment and monitoring processes. </w:t>
            </w:r>
          </w:p>
          <w:p w14:paraId="45063BDF" w14:textId="77777777" w:rsidR="00406E52" w:rsidRPr="001C0916" w:rsidRDefault="00406E52" w:rsidP="006F365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B024DD">
              <w:rPr>
                <w:b/>
              </w:rPr>
              <w:t>The remainder of this module covers what you and/or your consultant</w:t>
            </w:r>
            <w:r w:rsidR="007F0ACD" w:rsidRPr="00B024DD">
              <w:rPr>
                <w:b/>
              </w:rPr>
              <w:t>(s)</w:t>
            </w:r>
            <w:r w:rsidR="001A2F68" w:rsidRPr="00B024DD">
              <w:rPr>
                <w:b/>
              </w:rPr>
              <w:t xml:space="preserve"> and/or fiduciary managers</w:t>
            </w:r>
            <w:r w:rsidR="00CD7820" w:rsidRPr="00B024DD">
              <w:rPr>
                <w:b/>
              </w:rPr>
              <w:t xml:space="preserve"> </w:t>
            </w:r>
            <w:r w:rsidRPr="00B024DD">
              <w:rPr>
                <w:b/>
              </w:rPr>
              <w:t xml:space="preserve">are doing in relation to ESG </w:t>
            </w:r>
            <w:r w:rsidR="006F365B">
              <w:rPr>
                <w:b/>
              </w:rPr>
              <w:t>factors</w:t>
            </w:r>
            <w:r w:rsidRPr="00B024DD">
              <w:rPr>
                <w:b/>
              </w:rPr>
              <w:t xml:space="preserve"> in the selection, appointment and monitoring of investment</w:t>
            </w:r>
            <w:r w:rsidR="006C5F2F" w:rsidRPr="00B024DD">
              <w:rPr>
                <w:b/>
              </w:rPr>
              <w:t xml:space="preserve"> managers.</w:t>
            </w:r>
            <w:r w:rsidR="006C5F2F">
              <w:rPr>
                <w:b/>
              </w:rPr>
              <w:t xml:space="preserve"> To support you in re</w:t>
            </w:r>
            <w:r w:rsidRPr="00406E52">
              <w:rPr>
                <w:b/>
              </w:rPr>
              <w:t>po</w:t>
            </w:r>
            <w:r w:rsidR="006C5F2F">
              <w:rPr>
                <w:b/>
              </w:rPr>
              <w:t>rt</w:t>
            </w:r>
            <w:r w:rsidRPr="00406E52">
              <w:rPr>
                <w:b/>
              </w:rPr>
              <w:t>ing to this module</w:t>
            </w:r>
            <w:r w:rsidR="00BF2950">
              <w:rPr>
                <w:b/>
              </w:rPr>
              <w:t>,</w:t>
            </w:r>
            <w:r w:rsidRPr="00406E52">
              <w:rPr>
                <w:b/>
              </w:rPr>
              <w:t xml:space="preserve"> the PRI has developed a tool to help you collect information from your consultant(s) and fiduciary manager:</w:t>
            </w:r>
            <w:r w:rsidR="00BD4E14">
              <w:rPr>
                <w:b/>
              </w:rPr>
              <w:t xml:space="preserve"> </w:t>
            </w:r>
            <w:hyperlink r:id="rId25" w:history="1">
              <w:r w:rsidR="00BD4E14" w:rsidRPr="00BD4E14">
                <w:rPr>
                  <w:rStyle w:val="Hyperlink"/>
                  <w:rFonts w:cs="Arial"/>
                  <w:b/>
                </w:rPr>
                <w:t>link</w:t>
              </w:r>
            </w:hyperlink>
            <w:r w:rsidR="00BD4E14">
              <w:rPr>
                <w:b/>
              </w:rPr>
              <w:t>.</w:t>
            </w:r>
          </w:p>
        </w:tc>
      </w:tr>
      <w:tr w:rsidR="00406E52" w:rsidRPr="00D5451C" w14:paraId="41B9FEB6"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2C2DE559" w14:textId="77777777" w:rsidR="00406E52" w:rsidRPr="000D72DF" w:rsidRDefault="00391F09"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.1</w:t>
            </w:r>
          </w:p>
        </w:tc>
        <w:tc>
          <w:tcPr>
            <w:tcW w:w="12191" w:type="dxa"/>
            <w:tcBorders>
              <w:bottom w:val="single" w:sz="4" w:space="0" w:color="A6A6A6" w:themeColor="background1" w:themeShade="A6"/>
            </w:tcBorders>
          </w:tcPr>
          <w:p w14:paraId="77C4533B" w14:textId="77777777" w:rsidR="00406E52" w:rsidRPr="00837EA2" w:rsidRDefault="00391F09" w:rsidP="00BF295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1F09">
              <w:rPr>
                <w:szCs w:val="18"/>
              </w:rPr>
              <w:t>This sub-indicator aims to capture</w:t>
            </w:r>
            <w:r w:rsidR="000F600C">
              <w:rPr>
                <w:szCs w:val="18"/>
              </w:rPr>
              <w:t xml:space="preserve"> whether </w:t>
            </w:r>
            <w:r w:rsidRPr="00391F09">
              <w:rPr>
                <w:szCs w:val="18"/>
              </w:rPr>
              <w:t xml:space="preserve">you use asset consultants or fiduciary managers in the selection and monitoring of external managers. It also aims to understand for </w:t>
            </w:r>
            <w:r w:rsidR="00BF2950">
              <w:rPr>
                <w:szCs w:val="18"/>
              </w:rPr>
              <w:t>which</w:t>
            </w:r>
            <w:r w:rsidR="00BF2950" w:rsidRPr="00391F09">
              <w:rPr>
                <w:szCs w:val="18"/>
              </w:rPr>
              <w:t xml:space="preserve"> </w:t>
            </w:r>
            <w:r w:rsidRPr="00391F09">
              <w:rPr>
                <w:szCs w:val="18"/>
              </w:rPr>
              <w:t>asset class you work with these asset consultants. This sub-ind</w:t>
            </w:r>
            <w:r w:rsidR="00803403">
              <w:rPr>
                <w:szCs w:val="18"/>
              </w:rPr>
              <w:t>icator</w:t>
            </w:r>
            <w:r w:rsidR="00BF2950">
              <w:rPr>
                <w:szCs w:val="18"/>
              </w:rPr>
              <w:t>,</w:t>
            </w:r>
            <w:r w:rsidR="00803403">
              <w:rPr>
                <w:szCs w:val="18"/>
              </w:rPr>
              <w:t xml:space="preserve"> however</w:t>
            </w:r>
            <w:r w:rsidR="00BF2950">
              <w:rPr>
                <w:szCs w:val="18"/>
              </w:rPr>
              <w:t>,</w:t>
            </w:r>
            <w:r w:rsidR="00803403">
              <w:rPr>
                <w:szCs w:val="18"/>
              </w:rPr>
              <w:t xml:space="preserve"> does not cover whether</w:t>
            </w:r>
            <w:r w:rsidRPr="00391F09">
              <w:rPr>
                <w:szCs w:val="18"/>
              </w:rPr>
              <w:t xml:space="preserve"> you use asset consultants to </w:t>
            </w:r>
            <w:r w:rsidRPr="00803403">
              <w:rPr>
                <w:szCs w:val="18"/>
                <w:u w:val="single"/>
              </w:rPr>
              <w:t>implement</w:t>
            </w:r>
            <w:r w:rsidRPr="00391F09">
              <w:rPr>
                <w:szCs w:val="18"/>
              </w:rPr>
              <w:t xml:space="preserve"> your responsible investments. This is captured in sub-indicator SAM 0</w:t>
            </w:r>
            <w:r w:rsidR="001A2F68">
              <w:rPr>
                <w:szCs w:val="18"/>
              </w:rPr>
              <w:t>1</w:t>
            </w:r>
            <w:r w:rsidRPr="00391F09">
              <w:rPr>
                <w:szCs w:val="18"/>
              </w:rPr>
              <w:t>.2.</w:t>
            </w:r>
          </w:p>
        </w:tc>
      </w:tr>
      <w:tr w:rsidR="00391F09" w:rsidRPr="00D5451C" w14:paraId="13219E25"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76D64C3" w14:textId="77777777" w:rsidR="00391F09" w:rsidRDefault="00391F09" w:rsidP="00A522D0">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.2</w:t>
            </w:r>
          </w:p>
        </w:tc>
        <w:tc>
          <w:tcPr>
            <w:tcW w:w="12191" w:type="dxa"/>
            <w:tcBorders>
              <w:bottom w:val="single" w:sz="4" w:space="0" w:color="A6A6A6" w:themeColor="background1" w:themeShade="A6"/>
            </w:tcBorders>
          </w:tcPr>
          <w:p w14:paraId="5ABF3BBE" w14:textId="77777777" w:rsidR="00471C93" w:rsidRDefault="00391F09"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91F09">
              <w:rPr>
                <w:szCs w:val="18"/>
              </w:rPr>
              <w:t>If you select any of the indicator’s options, part of your responsible investment implementation is occurring through your investment consultant(s).</w:t>
            </w:r>
            <w:r w:rsidR="00471C93">
              <w:rPr>
                <w:szCs w:val="18"/>
              </w:rPr>
              <w:t xml:space="preserve"> </w:t>
            </w:r>
          </w:p>
          <w:p w14:paraId="7563DCFC" w14:textId="77777777" w:rsidR="00471C93" w:rsidRPr="00391F09" w:rsidRDefault="00471C93" w:rsidP="00BF295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71C93">
              <w:rPr>
                <w:szCs w:val="18"/>
              </w:rPr>
              <w:t>The option ‘Other asset classes’ includes Farmland, Forestry, Hedge funds, Cash and/or Other</w:t>
            </w:r>
            <w:r>
              <w:rPr>
                <w:szCs w:val="18"/>
              </w:rPr>
              <w:t xml:space="preserve">. </w:t>
            </w:r>
            <w:r w:rsidR="00071839">
              <w:rPr>
                <w:szCs w:val="18"/>
              </w:rPr>
              <w:t xml:space="preserve">It </w:t>
            </w:r>
            <w:r w:rsidRPr="00471C93">
              <w:rPr>
                <w:szCs w:val="18"/>
              </w:rPr>
              <w:t>will be applicable if you report asset</w:t>
            </w:r>
            <w:r w:rsidR="00071839">
              <w:rPr>
                <w:szCs w:val="18"/>
              </w:rPr>
              <w:t>s</w:t>
            </w:r>
            <w:r w:rsidRPr="00471C93">
              <w:rPr>
                <w:szCs w:val="18"/>
              </w:rPr>
              <w:t xml:space="preserve"> </w:t>
            </w:r>
            <w:r w:rsidR="00071839">
              <w:rPr>
                <w:szCs w:val="18"/>
              </w:rPr>
              <w:t xml:space="preserve">(externally) </w:t>
            </w:r>
            <w:r w:rsidRPr="00471C93">
              <w:rPr>
                <w:szCs w:val="18"/>
              </w:rPr>
              <w:t xml:space="preserve">in any of these </w:t>
            </w:r>
            <w:r w:rsidR="00071839">
              <w:rPr>
                <w:szCs w:val="18"/>
              </w:rPr>
              <w:t xml:space="preserve">categories </w:t>
            </w:r>
            <w:r w:rsidRPr="00471C93">
              <w:rPr>
                <w:szCs w:val="18"/>
              </w:rPr>
              <w:t>in the Organisational Overview (OO) module.</w:t>
            </w:r>
          </w:p>
        </w:tc>
      </w:tr>
      <w:tr w:rsidR="00391F09" w:rsidRPr="00D5451C" w14:paraId="098C1B3B"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0BBCA8D1" w14:textId="77777777" w:rsidR="00391F09" w:rsidRDefault="00391F09"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.3</w:t>
            </w:r>
          </w:p>
        </w:tc>
        <w:tc>
          <w:tcPr>
            <w:tcW w:w="12191" w:type="dxa"/>
            <w:tcBorders>
              <w:bottom w:val="single" w:sz="4" w:space="0" w:color="A6A6A6" w:themeColor="background1" w:themeShade="A6"/>
            </w:tcBorders>
          </w:tcPr>
          <w:p w14:paraId="5FA51651" w14:textId="77777777" w:rsidR="00391F09" w:rsidRPr="00391F09" w:rsidRDefault="00391F09" w:rsidP="00391F0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91F09">
              <w:rPr>
                <w:szCs w:val="18"/>
              </w:rPr>
              <w:t>This may include a discussion of:</w:t>
            </w:r>
          </w:p>
          <w:p w14:paraId="5B560AB3" w14:textId="77777777" w:rsidR="00391F09" w:rsidRPr="00391F09"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42063C">
              <w:rPr>
                <w:szCs w:val="18"/>
              </w:rPr>
              <w:t xml:space="preserve">hether </w:t>
            </w:r>
            <w:r w:rsidR="00391F09" w:rsidRPr="0042063C">
              <w:rPr>
                <w:szCs w:val="18"/>
              </w:rPr>
              <w:t xml:space="preserve">and how your appointment process </w:t>
            </w:r>
            <w:r w:rsidR="00391F09">
              <w:rPr>
                <w:szCs w:val="18"/>
              </w:rPr>
              <w:t>for</w:t>
            </w:r>
            <w:r w:rsidR="00391F09" w:rsidRPr="0042063C">
              <w:rPr>
                <w:szCs w:val="18"/>
              </w:rPr>
              <w:t xml:space="preserve"> consultants differ</w:t>
            </w:r>
            <w:r w:rsidR="00391F09">
              <w:rPr>
                <w:szCs w:val="18"/>
              </w:rPr>
              <w:t>s</w:t>
            </w:r>
            <w:r w:rsidR="00391F09" w:rsidRPr="0042063C">
              <w:rPr>
                <w:szCs w:val="18"/>
              </w:rPr>
              <w:t xml:space="preserve"> between listed and non-listed assets</w:t>
            </w:r>
            <w:r>
              <w:rPr>
                <w:szCs w:val="18"/>
              </w:rPr>
              <w:t>;</w:t>
            </w:r>
            <w:r w:rsidRPr="0042063C">
              <w:rPr>
                <w:szCs w:val="18"/>
              </w:rPr>
              <w:t xml:space="preserve"> </w:t>
            </w:r>
          </w:p>
          <w:p w14:paraId="0EE556BD" w14:textId="77777777" w:rsidR="00391F09" w:rsidRPr="00391F09"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whether </w:t>
            </w:r>
            <w:r w:rsidR="00391F09">
              <w:rPr>
                <w:szCs w:val="18"/>
              </w:rPr>
              <w:t xml:space="preserve">you examine consultants’ track </w:t>
            </w:r>
            <w:r>
              <w:rPr>
                <w:szCs w:val="18"/>
              </w:rPr>
              <w:t xml:space="preserve">records </w:t>
            </w:r>
            <w:r w:rsidR="00391F09">
              <w:rPr>
                <w:szCs w:val="18"/>
              </w:rPr>
              <w:t xml:space="preserve">in the consideration of </w:t>
            </w:r>
            <w:r w:rsidR="00391F09" w:rsidRPr="0042063C">
              <w:rPr>
                <w:szCs w:val="18"/>
              </w:rPr>
              <w:t>ESG</w:t>
            </w:r>
            <w:r w:rsidR="00391F09">
              <w:rPr>
                <w:szCs w:val="18"/>
              </w:rPr>
              <w:t xml:space="preserve"> </w:t>
            </w:r>
            <w:r w:rsidR="006F365B">
              <w:rPr>
                <w:szCs w:val="18"/>
              </w:rPr>
              <w:t>factors</w:t>
            </w:r>
            <w:r w:rsidR="00391F09" w:rsidRPr="0042063C">
              <w:rPr>
                <w:szCs w:val="18"/>
              </w:rPr>
              <w:t xml:space="preserve"> in </w:t>
            </w:r>
            <w:r w:rsidR="00391F09">
              <w:rPr>
                <w:szCs w:val="18"/>
              </w:rPr>
              <w:t xml:space="preserve">manager selection, </w:t>
            </w:r>
            <w:r w:rsidR="00391F09" w:rsidRPr="0042063C">
              <w:rPr>
                <w:szCs w:val="18"/>
              </w:rPr>
              <w:t>appointment and/or monitoring</w:t>
            </w:r>
            <w:r>
              <w:rPr>
                <w:szCs w:val="18"/>
              </w:rPr>
              <w:t>;</w:t>
            </w:r>
          </w:p>
          <w:p w14:paraId="0F3D3EBF" w14:textId="77777777" w:rsidR="00691760" w:rsidRPr="00391F09" w:rsidRDefault="00691760" w:rsidP="00691760">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ESG capabilities/literacy of the board and/or direct service provider</w:t>
            </w:r>
            <w:r w:rsidR="00BF2950">
              <w:rPr>
                <w:szCs w:val="18"/>
              </w:rPr>
              <w:t>; and/or</w:t>
            </w:r>
          </w:p>
          <w:p w14:paraId="3B9CCDB3" w14:textId="77777777" w:rsidR="00391F09" w:rsidRPr="00391F09"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e</w:t>
            </w:r>
            <w:r w:rsidRPr="0042063C">
              <w:rPr>
                <w:szCs w:val="18"/>
              </w:rPr>
              <w:t xml:space="preserve">xamples </w:t>
            </w:r>
            <w:r w:rsidR="00391F09" w:rsidRPr="0042063C">
              <w:rPr>
                <w:szCs w:val="18"/>
              </w:rPr>
              <w:t xml:space="preserve">of </w:t>
            </w:r>
            <w:r w:rsidR="00391F09">
              <w:rPr>
                <w:szCs w:val="18"/>
              </w:rPr>
              <w:t>responsible investment</w:t>
            </w:r>
            <w:r w:rsidR="00391F09" w:rsidRPr="0042063C">
              <w:rPr>
                <w:szCs w:val="18"/>
              </w:rPr>
              <w:t xml:space="preserve"> related services that your consultant has provided</w:t>
            </w:r>
            <w:r w:rsidR="00391F09">
              <w:rPr>
                <w:szCs w:val="18"/>
              </w:rPr>
              <w:t>.</w:t>
            </w:r>
          </w:p>
        </w:tc>
      </w:tr>
      <w:tr w:rsidR="00420729" w:rsidRPr="00D5451C" w14:paraId="4D24EC25"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5EFD59AF" w14:textId="77777777" w:rsidR="00420729" w:rsidRDefault="00420729"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.4</w:t>
            </w:r>
          </w:p>
        </w:tc>
        <w:tc>
          <w:tcPr>
            <w:tcW w:w="12191" w:type="dxa"/>
            <w:tcBorders>
              <w:bottom w:val="single" w:sz="4" w:space="0" w:color="A6A6A6" w:themeColor="background1" w:themeShade="A6"/>
            </w:tcBorders>
          </w:tcPr>
          <w:p w14:paraId="386671B5" w14:textId="77777777" w:rsidR="00420729" w:rsidRPr="00391F09" w:rsidRDefault="00420729" w:rsidP="00BF295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sub-indicator aims to capture </w:t>
            </w:r>
            <w:r w:rsidR="00BF2950">
              <w:rPr>
                <w:szCs w:val="18"/>
              </w:rPr>
              <w:t xml:space="preserve">whether </w:t>
            </w:r>
            <w:r>
              <w:rPr>
                <w:szCs w:val="18"/>
              </w:rPr>
              <w:t xml:space="preserve">responsible investment is considered in monitoring your fiduciary managers. </w:t>
            </w:r>
          </w:p>
        </w:tc>
      </w:tr>
      <w:tr w:rsidR="00420729" w:rsidRPr="00D5451C" w14:paraId="481A84FE"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C84148C" w14:textId="77777777" w:rsidR="00420729" w:rsidRDefault="00420729"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1</w:t>
            </w:r>
            <w:r>
              <w:rPr>
                <w:rStyle w:val="IntenseEmphasis"/>
                <w:b/>
                <w:bCs w:val="0"/>
                <w:i w:val="0"/>
                <w:iCs w:val="0"/>
                <w:color w:val="595959"/>
              </w:rPr>
              <w:t>.5</w:t>
            </w:r>
          </w:p>
        </w:tc>
        <w:tc>
          <w:tcPr>
            <w:tcW w:w="12191" w:type="dxa"/>
            <w:tcBorders>
              <w:bottom w:val="single" w:sz="4" w:space="0" w:color="A6A6A6" w:themeColor="background1" w:themeShade="A6"/>
            </w:tcBorders>
          </w:tcPr>
          <w:p w14:paraId="1214EED1" w14:textId="77777777" w:rsidR="00420729" w:rsidRDefault="00420729" w:rsidP="004207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sub-indicator </w:t>
            </w:r>
            <w:r>
              <w:t>aims to capture how your organisation considers responsible investment in the monitoring of fiduciary managers.</w:t>
            </w:r>
          </w:p>
        </w:tc>
      </w:tr>
      <w:tr w:rsidR="00420729" w:rsidRPr="00D5451C" w14:paraId="1F273691"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3C6CDF89" w14:textId="77777777" w:rsidR="00420729" w:rsidRDefault="00420729" w:rsidP="001A2F68">
            <w:pPr>
              <w:pStyle w:val="INDICATORNUMBER"/>
              <w:rPr>
                <w:rStyle w:val="IntenseEmphasis"/>
                <w:b/>
                <w:bCs w:val="0"/>
                <w:i w:val="0"/>
                <w:iCs w:val="0"/>
                <w:color w:val="595959"/>
              </w:rPr>
            </w:pPr>
            <w:r>
              <w:rPr>
                <w:rStyle w:val="IntenseEmphasis"/>
                <w:b/>
                <w:bCs w:val="0"/>
                <w:i w:val="0"/>
                <w:iCs w:val="0"/>
                <w:color w:val="595959"/>
              </w:rPr>
              <w:lastRenderedPageBreak/>
              <w:t>SAM 0</w:t>
            </w:r>
            <w:r w:rsidR="001A2F68">
              <w:rPr>
                <w:rStyle w:val="IntenseEmphasis"/>
                <w:b/>
                <w:bCs w:val="0"/>
                <w:i w:val="0"/>
                <w:iCs w:val="0"/>
                <w:color w:val="595959"/>
              </w:rPr>
              <w:t>1</w:t>
            </w:r>
            <w:r>
              <w:rPr>
                <w:rStyle w:val="IntenseEmphasis"/>
                <w:b/>
                <w:bCs w:val="0"/>
                <w:i w:val="0"/>
                <w:iCs w:val="0"/>
                <w:color w:val="595959"/>
              </w:rPr>
              <w:t>.6</w:t>
            </w:r>
          </w:p>
        </w:tc>
        <w:tc>
          <w:tcPr>
            <w:tcW w:w="12191" w:type="dxa"/>
            <w:tcBorders>
              <w:bottom w:val="single" w:sz="4" w:space="0" w:color="A6A6A6" w:themeColor="background1" w:themeShade="A6"/>
            </w:tcBorders>
          </w:tcPr>
          <w:p w14:paraId="37C86DC0" w14:textId="77777777" w:rsidR="00420729" w:rsidRDefault="00420729" w:rsidP="004207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may include a more detailed description of the fiduciary managers’ monitoring processes or a description of why you do not monitor your fiduciary managers.</w:t>
            </w:r>
          </w:p>
        </w:tc>
      </w:tr>
      <w:tr w:rsidR="00406E52" w14:paraId="4AA34B62" w14:textId="77777777" w:rsidTr="00D41118">
        <w:trPr>
          <w:cantSplit/>
          <w:trHeight w:val="321"/>
        </w:trPr>
        <w:tc>
          <w:tcPr>
            <w:cnfStyle w:val="001000000000" w:firstRow="0" w:lastRow="0" w:firstColumn="1" w:lastColumn="0" w:oddVBand="0" w:evenVBand="0" w:oddHBand="0" w:evenHBand="0" w:firstRowFirstColumn="0" w:firstRowLastColumn="0" w:lastRowFirstColumn="0" w:lastRowLastColumn="0"/>
            <w:tcW w:w="13325"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E652E05" w14:textId="77777777" w:rsidR="00406E52" w:rsidRPr="00A62DF0" w:rsidRDefault="00406E52"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406E52" w:rsidRPr="00D5451C" w14:paraId="12772DDF"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758FD912" w14:textId="77777777" w:rsidR="00406E52" w:rsidRPr="000D72DF" w:rsidRDefault="00966F2F"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1</w:t>
            </w:r>
          </w:p>
        </w:tc>
        <w:tc>
          <w:tcPr>
            <w:tcW w:w="12191" w:type="dxa"/>
            <w:tcBorders>
              <w:top w:val="single" w:sz="4" w:space="0" w:color="A6A6A6" w:themeColor="background1" w:themeShade="A6"/>
              <w:bottom w:val="single" w:sz="4" w:space="0" w:color="A6A6A6" w:themeColor="background1" w:themeShade="A6"/>
            </w:tcBorders>
          </w:tcPr>
          <w:p w14:paraId="2A878C04" w14:textId="77777777" w:rsidR="00406E52" w:rsidRDefault="00966F2F" w:rsidP="006C5F2F">
            <w:pPr>
              <w:pStyle w:val="INDICATORTEXT"/>
              <w:jc w:val="both"/>
              <w:cnfStyle w:val="000000000000" w:firstRow="0" w:lastRow="0" w:firstColumn="0" w:lastColumn="0" w:oddVBand="0" w:evenVBand="0" w:oddHBand="0" w:evenHBand="0" w:firstRowFirstColumn="0" w:firstRowLastColumn="0" w:lastRowFirstColumn="0" w:lastRowLastColumn="0"/>
            </w:pPr>
            <w:r>
              <w:t>[</w:t>
            </w:r>
            <w:r w:rsidR="00C239DA">
              <w:t>0</w:t>
            </w:r>
            <w:r w:rsidR="001A2F68">
              <w:t>1</w:t>
            </w:r>
            <w:r>
              <w:t>.2] and [</w:t>
            </w:r>
            <w:r w:rsidR="00C239DA">
              <w:t>0</w:t>
            </w:r>
            <w:r w:rsidR="001A2F68">
              <w:t>1</w:t>
            </w:r>
            <w:r>
              <w:t>.3] wi</w:t>
            </w:r>
            <w:r w:rsidR="00BD4E14">
              <w:t>ll be applicable if you report ‘</w:t>
            </w:r>
            <w:r>
              <w:t>Yes</w:t>
            </w:r>
            <w:r w:rsidR="00242CF1">
              <w:t>, investment consultants</w:t>
            </w:r>
            <w:r w:rsidR="00BD4E14">
              <w:t>’</w:t>
            </w:r>
            <w:r>
              <w:t xml:space="preserve"> to [</w:t>
            </w:r>
            <w:r w:rsidR="00C239DA">
              <w:t>0</w:t>
            </w:r>
            <w:r w:rsidR="001A2F68">
              <w:t>1</w:t>
            </w:r>
            <w:r>
              <w:t>.1].</w:t>
            </w:r>
            <w:r w:rsidR="001564D2">
              <w:t xml:space="preserve"> </w:t>
            </w:r>
          </w:p>
          <w:p w14:paraId="2D132E53" w14:textId="44A16B68" w:rsidR="00242CF1" w:rsidRDefault="00242CF1">
            <w:pPr>
              <w:pStyle w:val="INDICATORTEXT"/>
              <w:jc w:val="both"/>
              <w:cnfStyle w:val="000000000000" w:firstRow="0" w:lastRow="0" w:firstColumn="0" w:lastColumn="0" w:oddVBand="0" w:evenVBand="0" w:oddHBand="0" w:evenHBand="0" w:firstRowFirstColumn="0" w:firstRowLastColumn="0" w:lastRowFirstColumn="0" w:lastRowLastColumn="0"/>
            </w:pPr>
            <w:r>
              <w:t>[0</w:t>
            </w:r>
            <w:r w:rsidR="001A2F68">
              <w:t>1</w:t>
            </w:r>
            <w:r>
              <w:t>.4] will be applicable if you report ‘Yes, fiduciary managers’ to [0</w:t>
            </w:r>
            <w:r w:rsidR="001A2F68">
              <w:t>1</w:t>
            </w:r>
            <w:r>
              <w:t>.1]</w:t>
            </w:r>
            <w:r w:rsidR="00C26334">
              <w:t xml:space="preserve">. </w:t>
            </w:r>
            <w:r>
              <w:t>[0</w:t>
            </w:r>
            <w:r w:rsidR="001A2F68">
              <w:t>1</w:t>
            </w:r>
            <w:r>
              <w:t>.5]</w:t>
            </w:r>
            <w:r w:rsidR="00BF2950">
              <w:t>,</w:t>
            </w:r>
            <w:r>
              <w:t xml:space="preserve"> and [0</w:t>
            </w:r>
            <w:r w:rsidR="001A2F68">
              <w:t>1</w:t>
            </w:r>
            <w:r>
              <w:t>.6] will be applicable if you report ‘Responsible investment is considered</w:t>
            </w:r>
            <w:r w:rsidRPr="00112413">
              <w:t xml:space="preserve"> </w:t>
            </w:r>
            <w:r w:rsidRPr="0042063C">
              <w:t xml:space="preserve">when </w:t>
            </w:r>
            <w:r>
              <w:t>monitoring fiduciary managers</w:t>
            </w:r>
            <w:r w:rsidR="00BF2950">
              <w:t>'</w:t>
            </w:r>
            <w:r>
              <w:t xml:space="preserve"> performance] to [0</w:t>
            </w:r>
            <w:r w:rsidR="001A2F68">
              <w:t>1</w:t>
            </w:r>
            <w:r>
              <w:t xml:space="preserve">.4] </w:t>
            </w:r>
          </w:p>
          <w:p w14:paraId="53E4FAD2" w14:textId="77777777" w:rsidR="00CD7820" w:rsidRPr="00242CF1" w:rsidRDefault="00C239DA" w:rsidP="001A2F6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Within [0</w:t>
            </w:r>
            <w:r w:rsidR="001A2F68">
              <w:t>1</w:t>
            </w:r>
            <w:r>
              <w:t xml:space="preserve">.2], </w:t>
            </w:r>
            <w:r w:rsidR="004652E8">
              <w:t>some or all of the asset classes will be applicable, depending</w:t>
            </w:r>
            <w:r w:rsidRPr="005F26AB">
              <w:t xml:space="preserve"> on the information reported in the</w:t>
            </w:r>
            <w:r w:rsidRPr="00BF2950">
              <w:t xml:space="preserve"> </w:t>
            </w:r>
            <w:r w:rsidR="00BF2950">
              <w:t>'</w:t>
            </w:r>
            <w:r w:rsidRPr="00D41118">
              <w:t>Organisational Overview</w:t>
            </w:r>
            <w:r w:rsidR="00BF2950">
              <w:t>'</w:t>
            </w:r>
            <w:r w:rsidRPr="005F26AB">
              <w:t xml:space="preserve"> (OO) module</w:t>
            </w:r>
            <w:r w:rsidR="00443125">
              <w:t>.</w:t>
            </w:r>
          </w:p>
        </w:tc>
      </w:tr>
      <w:tr w:rsidR="00406E52" w:rsidRPr="00D5451C" w14:paraId="646D0D91"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3325"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012786DA" w14:textId="77777777" w:rsidR="00406E52" w:rsidRPr="00A62DF0" w:rsidRDefault="00406E52" w:rsidP="00A522D0">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406E52" w:rsidRPr="00D5451C" w14:paraId="11EE1225"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shd w:val="clear" w:color="auto" w:fill="F2F2F2" w:themeFill="background1" w:themeFillShade="F2"/>
          </w:tcPr>
          <w:p w14:paraId="46AE729B" w14:textId="77777777" w:rsidR="00406E52" w:rsidRPr="00A62DF0" w:rsidRDefault="00966F2F" w:rsidP="001A2F68">
            <w:pPr>
              <w:pStyle w:val="INDICATORNUMBER"/>
              <w:rPr>
                <w:rStyle w:val="IntenseEmphasis"/>
                <w:b/>
                <w:i w:val="0"/>
                <w:color w:val="595959"/>
              </w:rPr>
            </w:pPr>
            <w:r>
              <w:rPr>
                <w:rStyle w:val="IntenseEmphasis"/>
                <w:b/>
                <w:i w:val="0"/>
                <w:color w:val="595959"/>
              </w:rPr>
              <w:t>SAM 0</w:t>
            </w:r>
            <w:r w:rsidR="001A2F68">
              <w:rPr>
                <w:rStyle w:val="IntenseEmphasis"/>
                <w:b/>
                <w:i w:val="0"/>
                <w:color w:val="595959"/>
              </w:rPr>
              <w:t>1</w:t>
            </w:r>
          </w:p>
        </w:tc>
        <w:tc>
          <w:tcPr>
            <w:tcW w:w="12191" w:type="dxa"/>
            <w:tcBorders>
              <w:top w:val="single" w:sz="4" w:space="0" w:color="A6A6A6" w:themeColor="background1" w:themeShade="A6"/>
              <w:bottom w:val="single" w:sz="4" w:space="0" w:color="0082C8"/>
            </w:tcBorders>
          </w:tcPr>
          <w:p w14:paraId="2D6F7E13" w14:textId="77777777" w:rsidR="00966F2F" w:rsidRPr="00966F2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966F2F">
              <w:t xml:space="preserve">Maximum score: Three </w:t>
            </w:r>
            <w:r w:rsidRPr="00966F2F">
              <w:sym w:font="Wingdings" w:char="F0AB"/>
            </w:r>
            <w:r w:rsidRPr="00966F2F">
              <w:t xml:space="preserve"> per asset class</w:t>
            </w:r>
            <w:r w:rsidR="001A2F68">
              <w:t>.</w:t>
            </w:r>
          </w:p>
          <w:p w14:paraId="2944699C" w14:textId="77777777" w:rsidR="00966F2F" w:rsidRPr="00966F2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966F2F">
              <w:t>The assessment of this indicator is</w:t>
            </w:r>
            <w:r w:rsidR="00BD4E14">
              <w:t xml:space="preserve"> based on your responses to [</w:t>
            </w:r>
            <w:r w:rsidR="009D65ED">
              <w:t>0</w:t>
            </w:r>
            <w:r w:rsidR="001A2F68">
              <w:t>1</w:t>
            </w:r>
            <w:r w:rsidR="009D65ED">
              <w:t>.3</w:t>
            </w:r>
            <w:r w:rsidR="00BD4E14">
              <w:t>]</w:t>
            </w:r>
            <w:r w:rsidR="00420729">
              <w:t xml:space="preserve"> and/or [0</w:t>
            </w:r>
            <w:r w:rsidR="001A2F68">
              <w:t>1</w:t>
            </w:r>
            <w:r w:rsidR="00420729">
              <w:t>.5]</w:t>
            </w:r>
            <w:r w:rsidR="00BF2950">
              <w:t>.</w:t>
            </w:r>
          </w:p>
          <w:p w14:paraId="40943CD2" w14:textId="77777777" w:rsidR="00406E52" w:rsidRPr="00A62DF0" w:rsidRDefault="00966F2F" w:rsidP="0042072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966F2F">
              <w:t xml:space="preserve">Organisations that do not use investment consultants </w:t>
            </w:r>
            <w:r w:rsidR="00420729">
              <w:t xml:space="preserve">or fiduciary managers </w:t>
            </w:r>
            <w:r w:rsidRPr="00966F2F">
              <w:t>will not be assessed on this indicator.</w:t>
            </w:r>
          </w:p>
        </w:tc>
      </w:tr>
    </w:tbl>
    <w:p w14:paraId="08DE79E1" w14:textId="77777777" w:rsidR="00B024DD" w:rsidRDefault="00B024DD">
      <w:pPr>
        <w:widowControl/>
        <w:autoSpaceDE/>
        <w:autoSpaceDN/>
        <w:adjustRightInd/>
        <w:spacing w:before="0" w:after="0" w:line="240" w:lineRule="auto"/>
      </w:pPr>
    </w:p>
    <w:p w14:paraId="59F67378" w14:textId="77777777" w:rsidR="00B024DD" w:rsidRDefault="00B024DD">
      <w:pPr>
        <w:widowControl/>
        <w:autoSpaceDE/>
        <w:autoSpaceDN/>
        <w:adjustRightInd/>
        <w:spacing w:before="0" w:after="0" w:line="240" w:lineRule="auto"/>
      </w:pPr>
    </w:p>
    <w:p w14:paraId="5EB8AE6A" w14:textId="77777777" w:rsidR="00B024DD" w:rsidRDefault="00B024DD">
      <w:pPr>
        <w:widowControl/>
        <w:autoSpaceDE/>
        <w:autoSpaceDN/>
        <w:adjustRightInd/>
        <w:spacing w:before="0" w:after="0" w:line="240" w:lineRule="auto"/>
      </w:pPr>
    </w:p>
    <w:tbl>
      <w:tblPr>
        <w:tblStyle w:val="SubSubSectionMISCTableMANDATORY"/>
        <w:tblW w:w="13325" w:type="dxa"/>
        <w:tblInd w:w="5" w:type="dxa"/>
        <w:tblLook w:val="06A0" w:firstRow="1" w:lastRow="0" w:firstColumn="1" w:lastColumn="0" w:noHBand="1" w:noVBand="1"/>
      </w:tblPr>
      <w:tblGrid>
        <w:gridCol w:w="1134"/>
        <w:gridCol w:w="12191"/>
      </w:tblGrid>
      <w:tr w:rsidR="00B024DD" w:rsidRPr="00DC20FA" w14:paraId="25073282" w14:textId="77777777" w:rsidTr="0099722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E0800F5" w14:textId="77777777" w:rsidR="00B024DD" w:rsidRPr="00DC20FA" w:rsidRDefault="00B024DD" w:rsidP="0099722E">
            <w:pPr>
              <w:pStyle w:val="SectionIndicatorHeaderText"/>
              <w:rPr>
                <w:rStyle w:val="IntenseEmphasis"/>
                <w:b w:val="0"/>
                <w:bCs w:val="0"/>
                <w:i w:val="0"/>
                <w:iCs w:val="0"/>
                <w:color w:val="FFFFFF" w:themeColor="background1"/>
              </w:rPr>
            </w:pPr>
            <w:r>
              <w:rPr>
                <w:rStyle w:val="IntenseEmphasis"/>
                <w:b w:val="0"/>
                <w:i w:val="0"/>
                <w:color w:val="FFFFFF" w:themeColor="background1"/>
              </w:rPr>
              <w:t>SAM 01</w:t>
            </w:r>
          </w:p>
        </w:tc>
        <w:tc>
          <w:tcPr>
            <w:tcW w:w="12191" w:type="dxa"/>
          </w:tcPr>
          <w:p w14:paraId="441998C9" w14:textId="77777777" w:rsidR="00B024DD" w:rsidRPr="00DC20FA" w:rsidRDefault="00B024DD" w:rsidP="0099722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B024DD" w:rsidRPr="001C0916" w14:paraId="373D405C"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202976C0" w14:textId="77777777" w:rsidR="00B024DD" w:rsidRDefault="00B024DD" w:rsidP="006E5C34">
            <w:pPr>
              <w:pStyle w:val="INDICATORNUMBER"/>
              <w:tabs>
                <w:tab w:val="left" w:pos="4565"/>
              </w:tabs>
              <w:ind w:left="113"/>
            </w:pPr>
            <w:r>
              <w:t xml:space="preserve">Fiduciary Manager </w:t>
            </w:r>
          </w:p>
          <w:p w14:paraId="71BD6F33" w14:textId="77777777" w:rsidR="00B024DD" w:rsidRPr="000D72DF" w:rsidRDefault="00B024DD" w:rsidP="0099722E">
            <w:pPr>
              <w:pStyle w:val="INDICATORNUMBER"/>
              <w:rPr>
                <w:rStyle w:val="IntenseEmphasis"/>
                <w:b/>
                <w:bCs w:val="0"/>
                <w:i w:val="0"/>
                <w:iCs w:val="0"/>
              </w:rPr>
            </w:pPr>
          </w:p>
        </w:tc>
        <w:tc>
          <w:tcPr>
            <w:tcW w:w="12191" w:type="dxa"/>
          </w:tcPr>
          <w:p w14:paraId="7B2E3892" w14:textId="0988E32C" w:rsidR="00B024DD" w:rsidRPr="00C95813" w:rsidRDefault="00B024DD" w:rsidP="00C95813">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B05BB0">
              <w:rPr>
                <w:b w:val="0"/>
              </w:rPr>
              <w:t xml:space="preserve">Fiduciary management refers to a combination of advisory and implementation services provided to a pension fund. </w:t>
            </w:r>
            <w:r w:rsidRPr="009A537D">
              <w:rPr>
                <w:b w:val="0"/>
              </w:rPr>
              <w:t xml:space="preserve">The fiduciary manager is typically accountable to the trustees for the performance of the fund, while the trustees retain governance oversight. </w:t>
            </w:r>
            <w:r>
              <w:rPr>
                <w:b w:val="0"/>
              </w:rPr>
              <w:t>A range of functions may be delegated, but for this framework</w:t>
            </w:r>
            <w:r w:rsidR="00BF2950">
              <w:rPr>
                <w:b w:val="0"/>
              </w:rPr>
              <w:t>,</w:t>
            </w:r>
            <w:r>
              <w:rPr>
                <w:b w:val="0"/>
              </w:rPr>
              <w:t xml:space="preserve"> we define fiduciary management as cases </w:t>
            </w:r>
            <w:r w:rsidR="00BF2950">
              <w:rPr>
                <w:b w:val="0"/>
              </w:rPr>
              <w:t xml:space="preserve">in which </w:t>
            </w:r>
            <w:r>
              <w:rPr>
                <w:b w:val="0"/>
              </w:rPr>
              <w:t xml:space="preserve">a fiduciary manager has </w:t>
            </w:r>
            <w:r w:rsidRPr="00EB2AED">
              <w:rPr>
                <w:b w:val="0"/>
              </w:rPr>
              <w:t xml:space="preserve">responsibility for </w:t>
            </w:r>
            <w:r w:rsidRPr="00B05BB0">
              <w:rPr>
                <w:b w:val="0"/>
              </w:rPr>
              <w:t>dete</w:t>
            </w:r>
            <w:r w:rsidRPr="00EB2AED">
              <w:rPr>
                <w:b w:val="0"/>
              </w:rPr>
              <w:t xml:space="preserve">rmining </w:t>
            </w:r>
            <w:r>
              <w:rPr>
                <w:b w:val="0"/>
              </w:rPr>
              <w:t xml:space="preserve">the </w:t>
            </w:r>
            <w:r w:rsidRPr="00EB2AED">
              <w:rPr>
                <w:b w:val="0"/>
              </w:rPr>
              <w:t>allocation to different</w:t>
            </w:r>
            <w:r w:rsidRPr="00B05BB0">
              <w:rPr>
                <w:b w:val="0"/>
              </w:rPr>
              <w:t xml:space="preserve"> asset classes and</w:t>
            </w:r>
            <w:r>
              <w:rPr>
                <w:b w:val="0"/>
              </w:rPr>
              <w:t xml:space="preserve"> </w:t>
            </w:r>
            <w:r w:rsidR="00BF2950">
              <w:rPr>
                <w:b w:val="0"/>
              </w:rPr>
              <w:t>day-to-</w:t>
            </w:r>
            <w:r>
              <w:rPr>
                <w:b w:val="0"/>
              </w:rPr>
              <w:t xml:space="preserve">day running of the </w:t>
            </w:r>
            <w:r w:rsidR="00BF2950">
              <w:rPr>
                <w:b w:val="0"/>
              </w:rPr>
              <w:t>fund</w:t>
            </w:r>
            <w:r>
              <w:rPr>
                <w:b w:val="0"/>
              </w:rPr>
              <w:t>, including</w:t>
            </w:r>
            <w:r w:rsidRPr="00B05BB0">
              <w:rPr>
                <w:b w:val="0"/>
              </w:rPr>
              <w:t xml:space="preserve"> hiring and firing </w:t>
            </w:r>
            <w:r w:rsidRPr="00EB2AED">
              <w:rPr>
                <w:b w:val="0"/>
              </w:rPr>
              <w:t>investment managers</w:t>
            </w:r>
            <w:r>
              <w:rPr>
                <w:b w:val="0"/>
              </w:rPr>
              <w:t xml:space="preserve">. </w:t>
            </w:r>
          </w:p>
        </w:tc>
      </w:tr>
    </w:tbl>
    <w:p w14:paraId="43DAE50F" w14:textId="77777777" w:rsidR="008A7D2B" w:rsidRDefault="008A7D2B" w:rsidP="00EA3D71">
      <w:pPr>
        <w:pStyle w:val="INDICATORNUMBER"/>
        <w:rPr>
          <w:rStyle w:val="IntenseEmphasis"/>
          <w:color w:val="FFFFFF" w:themeColor="background1"/>
          <w:sz w:val="20"/>
          <w:szCs w:val="20"/>
          <w:lang w:eastAsia="en-GB"/>
        </w:rPr>
      </w:pPr>
    </w:p>
    <w:p w14:paraId="3F924FE9" w14:textId="77777777" w:rsidR="009A3B94" w:rsidRDefault="009A3B94" w:rsidP="00EA3D71">
      <w:pPr>
        <w:pStyle w:val="INDICATORNUMBER"/>
        <w:rPr>
          <w:rStyle w:val="IntenseEmphasis"/>
          <w:color w:val="FFFFFF" w:themeColor="background1"/>
          <w:sz w:val="20"/>
          <w:szCs w:val="20"/>
          <w:lang w:eastAsia="en-GB"/>
        </w:rPr>
      </w:pPr>
    </w:p>
    <w:p w14:paraId="6B1060DA" w14:textId="77777777" w:rsidR="009A3B94" w:rsidRDefault="009A3B94" w:rsidP="00EA3D71">
      <w:pPr>
        <w:pStyle w:val="INDICATORNUMBER"/>
      </w:pPr>
    </w:p>
    <w:p w14:paraId="6E6088C6" w14:textId="77777777" w:rsidR="0057730C" w:rsidRDefault="0057730C" w:rsidP="00EA3D71">
      <w:pPr>
        <w:pStyle w:val="INDICATORNUMBER"/>
        <w:sectPr w:rsidR="0057730C" w:rsidSect="0057730C">
          <w:footerReference w:type="default" r:id="rId26"/>
          <w:footerReference w:type="first" r:id="rId27"/>
          <w:pgSz w:w="16840" w:h="11900" w:orient="landscape"/>
          <w:pgMar w:top="1616" w:right="1440" w:bottom="1616" w:left="1440" w:header="709" w:footer="709" w:gutter="0"/>
          <w:cols w:space="708"/>
          <w:titlePg/>
          <w:docGrid w:linePitch="360"/>
        </w:sectPr>
      </w:pPr>
    </w:p>
    <w:p w14:paraId="086BFE42" w14:textId="77777777" w:rsidR="009A3B94" w:rsidRDefault="009A3B94" w:rsidP="00EA3D71">
      <w:pPr>
        <w:pStyle w:val="INDICATORNUMBER"/>
      </w:pPr>
    </w:p>
    <w:tbl>
      <w:tblPr>
        <w:tblStyle w:val="SubSectionIndicatorHeaderMANDATORY"/>
        <w:tblpPr w:leftFromText="180" w:rightFromText="180" w:vertAnchor="text" w:horzAnchor="margin" w:tblpY="-10"/>
        <w:tblW w:w="9214" w:type="dxa"/>
        <w:tblInd w:w="0" w:type="dxa"/>
        <w:tblLook w:val="07E0" w:firstRow="1" w:lastRow="1" w:firstColumn="1" w:lastColumn="1" w:noHBand="1" w:noVBand="1"/>
      </w:tblPr>
      <w:tblGrid>
        <w:gridCol w:w="1134"/>
        <w:gridCol w:w="3402"/>
        <w:gridCol w:w="3302"/>
        <w:gridCol w:w="1376"/>
      </w:tblGrid>
      <w:tr w:rsidR="009A3B94" w14:paraId="4B4C172B" w14:textId="77777777" w:rsidTr="009A3B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205D3DD" w14:textId="77777777" w:rsidR="009A3B94" w:rsidRPr="00356CDA" w:rsidRDefault="009A3B94" w:rsidP="009A3B94">
            <w:pPr>
              <w:widowControl/>
              <w:autoSpaceDE/>
              <w:autoSpaceDN/>
              <w:adjustRightInd/>
              <w:spacing w:after="0" w:line="240" w:lineRule="auto"/>
              <w:rPr>
                <w:rStyle w:val="IntenseEmphasis"/>
                <w:b w:val="0"/>
                <w:bCs w:val="0"/>
                <w:iCs w:val="0"/>
                <w:color w:val="FFFFFF" w:themeColor="background1"/>
              </w:rPr>
            </w:pPr>
          </w:p>
        </w:tc>
        <w:tc>
          <w:tcPr>
            <w:tcW w:w="3402" w:type="dxa"/>
          </w:tcPr>
          <w:p w14:paraId="249D8D5E" w14:textId="77777777" w:rsidR="009A3B94" w:rsidRPr="00356CDA" w:rsidRDefault="009A3B94" w:rsidP="009A3B9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B451EF2" w14:textId="77777777" w:rsidR="009A3B94" w:rsidRPr="00356CDA" w:rsidRDefault="009A3B94" w:rsidP="009A3B9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5C114EA" w14:textId="77777777" w:rsidR="009A3B94" w:rsidRPr="00356CDA" w:rsidRDefault="009A3B94" w:rsidP="009A3B94">
            <w:pPr>
              <w:widowControl/>
              <w:autoSpaceDE/>
              <w:autoSpaceDN/>
              <w:adjustRightInd/>
              <w:spacing w:after="0" w:line="240" w:lineRule="auto"/>
              <w:rPr>
                <w:rStyle w:val="IntenseEmphasis"/>
                <w:b w:val="0"/>
                <w:bCs w:val="0"/>
                <w:iCs w:val="0"/>
                <w:color w:val="FFFFFF" w:themeColor="background1"/>
              </w:rPr>
            </w:pPr>
            <w:r w:rsidRPr="00356CDA">
              <w:t>Principle</w:t>
            </w:r>
          </w:p>
        </w:tc>
      </w:tr>
      <w:tr w:rsidR="009A3B94" w14:paraId="178E1977" w14:textId="77777777" w:rsidTr="009A3B9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21B55F" w14:textId="77777777" w:rsidR="009A3B94" w:rsidRPr="00356CDA" w:rsidRDefault="009A3B94" w:rsidP="009A3B94">
            <w:pPr>
              <w:pStyle w:val="SectionIndicatorHeaderText"/>
              <w:rPr>
                <w:rStyle w:val="IntenseEmphasis"/>
                <w:bCs w:val="0"/>
                <w:i w:val="0"/>
                <w:iCs w:val="0"/>
                <w:color w:val="FFFFFF" w:themeColor="background1"/>
              </w:rPr>
            </w:pPr>
            <w:r>
              <w:rPr>
                <w:rStyle w:val="IntenseEmphasis"/>
                <w:i w:val="0"/>
                <w:color w:val="FFFFFF" w:themeColor="background1"/>
              </w:rPr>
              <w:t>SAM 02</w:t>
            </w:r>
          </w:p>
        </w:tc>
        <w:tc>
          <w:tcPr>
            <w:tcW w:w="3402" w:type="dxa"/>
          </w:tcPr>
          <w:p w14:paraId="4537D4CE" w14:textId="77777777" w:rsidR="009A3B94" w:rsidRPr="00356CDA" w:rsidRDefault="009A3B94" w:rsidP="009A3B9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9EBADC5" w14:textId="77777777" w:rsidR="009A3B94" w:rsidRPr="00356CDA" w:rsidRDefault="009A3B94" w:rsidP="009A3B9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31760442" w14:textId="77777777" w:rsidR="009A3B94" w:rsidRPr="00356CDA" w:rsidRDefault="009A3B94" w:rsidP="009A3B94">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173BAA1" w14:textId="77777777" w:rsidR="009A3B94" w:rsidRDefault="009A3B94" w:rsidP="00EA3D71">
      <w:pPr>
        <w:pStyle w:val="INDICATORNUMBER"/>
      </w:pPr>
    </w:p>
    <w:tbl>
      <w:tblPr>
        <w:tblStyle w:val="SubSectionIndicatorTableVOLUNTARY"/>
        <w:tblW w:w="9214" w:type="dxa"/>
        <w:tblInd w:w="5" w:type="dxa"/>
        <w:tblLook w:val="04A0" w:firstRow="1" w:lastRow="0" w:firstColumn="1" w:lastColumn="0" w:noHBand="0" w:noVBand="1"/>
      </w:tblPr>
      <w:tblGrid>
        <w:gridCol w:w="1134"/>
        <w:gridCol w:w="2020"/>
        <w:gridCol w:w="2020"/>
        <w:gridCol w:w="2020"/>
        <w:gridCol w:w="2020"/>
      </w:tblGrid>
      <w:tr w:rsidR="00AC681A" w14:paraId="61E4A667"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CB8882" w14:textId="77777777" w:rsidR="00AC681A" w:rsidRPr="00903B63" w:rsidRDefault="00AC681A" w:rsidP="001A2F68">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2</w:t>
            </w:r>
          </w:p>
        </w:tc>
        <w:tc>
          <w:tcPr>
            <w:tcW w:w="8080" w:type="dxa"/>
            <w:gridSpan w:val="4"/>
            <w:tcBorders>
              <w:top w:val="single" w:sz="4" w:space="0" w:color="0070C0"/>
              <w:bottom w:val="single" w:sz="4" w:space="0" w:color="0070C0"/>
              <w:right w:val="single" w:sz="4" w:space="0" w:color="0070C0"/>
            </w:tcBorders>
            <w:shd w:val="clear" w:color="auto" w:fill="0070C0"/>
          </w:tcPr>
          <w:p w14:paraId="0E40AAC9" w14:textId="77777777" w:rsidR="00AC681A" w:rsidRPr="00903B63" w:rsidRDefault="00AC681A"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C681A" w14:paraId="36271DA4"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1BD09EE7" w14:textId="77777777" w:rsidR="00AC681A" w:rsidRPr="000D72DF" w:rsidRDefault="00AC681A" w:rsidP="001A2F68">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2</w:t>
            </w:r>
            <w:r>
              <w:rPr>
                <w:rStyle w:val="IntenseEmphasis"/>
                <w:b/>
                <w:bCs w:val="0"/>
                <w:i w:val="0"/>
                <w:iCs w:val="0"/>
                <w:color w:val="595959"/>
              </w:rPr>
              <w:t>.1</w:t>
            </w:r>
          </w:p>
        </w:tc>
        <w:tc>
          <w:tcPr>
            <w:tcW w:w="8080" w:type="dxa"/>
            <w:gridSpan w:val="4"/>
            <w:tcBorders>
              <w:top w:val="single" w:sz="4" w:space="0" w:color="0070C0"/>
              <w:right w:val="single" w:sz="4" w:space="0" w:color="0070C0"/>
            </w:tcBorders>
            <w:shd w:val="clear" w:color="auto" w:fill="DAEEF3" w:themeFill="accent5" w:themeFillTint="33"/>
          </w:tcPr>
          <w:p w14:paraId="2D6CC375"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Indicate for which of the following externally managed asset classes your organisation and/or your investment consultants consider responsible investment factors in investment manager: </w:t>
            </w:r>
          </w:p>
          <w:p w14:paraId="40933A8B"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(a) </w:t>
            </w:r>
            <w:r w:rsidR="00BF2950">
              <w:t>s</w:t>
            </w:r>
            <w:r w:rsidR="00BF2950" w:rsidRPr="00AC681A">
              <w:t>election</w:t>
            </w:r>
            <w:r w:rsidR="00BF2950">
              <w:t>;</w:t>
            </w:r>
            <w:r w:rsidR="00BF2950" w:rsidRPr="00AC681A">
              <w:t xml:space="preserve"> </w:t>
            </w:r>
          </w:p>
          <w:p w14:paraId="6B39B492" w14:textId="77777777" w:rsidR="00AC681A" w:rsidRPr="00AC681A"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AC681A">
              <w:t xml:space="preserve">(b) </w:t>
            </w:r>
            <w:r w:rsidR="00BF2950">
              <w:t>a</w:t>
            </w:r>
            <w:r w:rsidR="00BF2950" w:rsidRPr="00AC681A">
              <w:t xml:space="preserve">ppointment </w:t>
            </w:r>
            <w:r w:rsidRPr="00AC681A">
              <w:t>(investment management agreements/contracts</w:t>
            </w:r>
            <w:r w:rsidR="00BF2950" w:rsidRPr="00AC681A">
              <w:t>)</w:t>
            </w:r>
            <w:r w:rsidR="00BF2950">
              <w:t>;</w:t>
            </w:r>
            <w:r w:rsidR="00BF2950" w:rsidRPr="00AC681A">
              <w:t xml:space="preserve"> </w:t>
            </w:r>
            <w:r w:rsidRPr="00AC681A">
              <w:t xml:space="preserve">and </w:t>
            </w:r>
          </w:p>
          <w:p w14:paraId="1FD12938" w14:textId="77777777" w:rsidR="00AC681A" w:rsidRPr="00B51E1E" w:rsidRDefault="00AC681A" w:rsidP="00BF295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AC681A">
              <w:t xml:space="preserve">(c) </w:t>
            </w:r>
            <w:r w:rsidR="00BF2950">
              <w:t>m</w:t>
            </w:r>
            <w:r w:rsidRPr="00AC681A">
              <w:t>onitoring</w:t>
            </w:r>
            <w:r w:rsidR="00BF2950">
              <w:t>.</w:t>
            </w:r>
          </w:p>
        </w:tc>
      </w:tr>
      <w:tr w:rsidR="00B51E1E" w14:paraId="69A71C67" w14:textId="77777777" w:rsidTr="00D41118">
        <w:trPr>
          <w:trHeight w:val="37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15A8DD52" w14:textId="77777777" w:rsidR="00B51E1E" w:rsidRDefault="00B51E1E" w:rsidP="00B51E1E">
            <w:pPr>
              <w:pStyle w:val="INDICATORNUMBER"/>
              <w:tabs>
                <w:tab w:val="left" w:pos="601"/>
              </w:tabs>
              <w:rPr>
                <w:rStyle w:val="IntenseEmphasis"/>
                <w:b/>
                <w:bCs w:val="0"/>
                <w:i w:val="0"/>
                <w:iCs w:val="0"/>
                <w:color w:val="595959"/>
              </w:rPr>
            </w:pPr>
            <w:r>
              <w:rPr>
                <w:rStyle w:val="IntenseEmphasis"/>
                <w:b/>
                <w:bCs w:val="0"/>
                <w:i w:val="0"/>
                <w:iCs w:val="0"/>
                <w:color w:val="595959"/>
              </w:rPr>
              <w:tab/>
            </w:r>
          </w:p>
        </w:tc>
        <w:tc>
          <w:tcPr>
            <w:tcW w:w="202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A3F43DF" w14:textId="77777777" w:rsidR="00B51E1E" w:rsidRPr="001B757C" w:rsidRDefault="00B51E1E" w:rsidP="00B51E1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Asset classes</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81B7484"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(a) Selection</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051AFC4"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(b) Appointment</w:t>
            </w:r>
          </w:p>
        </w:tc>
        <w:tc>
          <w:tcPr>
            <w:tcW w:w="202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8D0B471" w14:textId="77777777" w:rsidR="00B51E1E" w:rsidRPr="001B757C"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B757C">
              <w:rPr>
                <w:b/>
                <w:color w:val="FFFFFF" w:themeColor="background1"/>
                <w:sz w:val="18"/>
              </w:rPr>
              <w:t>(c) Monitoring</w:t>
            </w:r>
          </w:p>
        </w:tc>
      </w:tr>
      <w:tr w:rsidR="00B51E1E" w14:paraId="0E3E8889"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AF994F4"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D41FF1" w14:textId="77777777" w:rsidR="00B51E1E" w:rsidRPr="0042063C"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42063C">
              <w:t>Listed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DA4F71" w14:textId="77777777" w:rsidR="00B51E1E" w:rsidRPr="0042063C"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269BA8" w14:textId="77777777" w:rsidR="00B51E1E" w:rsidRPr="0042063C"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2E74AB"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07E7A919"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0089D08"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7CE44B" w14:textId="77777777" w:rsidR="00B51E1E" w:rsidRPr="0042063C" w:rsidRDefault="00B51E1E" w:rsidP="00691760">
            <w:pPr>
              <w:pStyle w:val="INDICATORTEXT"/>
              <w:cnfStyle w:val="000000000000" w:firstRow="0" w:lastRow="0" w:firstColumn="0" w:lastColumn="0" w:oddVBand="0" w:evenVBand="0" w:oddHBand="0" w:evenHBand="0" w:firstRowFirstColumn="0" w:firstRowLastColumn="0" w:lastRowFirstColumn="0" w:lastRowLastColumn="0"/>
            </w:pPr>
            <w:r w:rsidRPr="0042063C">
              <w:t>Fixed income</w:t>
            </w:r>
            <w:r w:rsidR="006E5C34">
              <w:t xml:space="preserve"> </w:t>
            </w:r>
            <w:r w:rsidR="00D026DA">
              <w:t>—</w:t>
            </w:r>
            <w:r w:rsidR="006E5C34">
              <w:t xml:space="preserve"> </w:t>
            </w:r>
            <w:r w:rsidR="00691760">
              <w:t>SSA</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4EE76B"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10A300"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A4A1A80"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B51E1E" w14:paraId="33024E08"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D4EDCA7"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73D1D4" w14:textId="77777777" w:rsidR="00B51E1E" w:rsidRPr="0042063C" w:rsidRDefault="00B51E1E" w:rsidP="00691760">
            <w:pPr>
              <w:pStyle w:val="INDICATORTEXT"/>
              <w:cnfStyle w:val="000000100000" w:firstRow="0" w:lastRow="0" w:firstColumn="0" w:lastColumn="0" w:oddVBand="0" w:evenVBand="0" w:oddHBand="1" w:evenHBand="0" w:firstRowFirstColumn="0" w:firstRowLastColumn="0" w:lastRowFirstColumn="0" w:lastRowLastColumn="0"/>
            </w:pPr>
            <w:r w:rsidRPr="0042063C">
              <w:t>Fixed income</w:t>
            </w:r>
            <w:r w:rsidR="006E5C34">
              <w:t xml:space="preserve"> </w:t>
            </w:r>
            <w:r w:rsidR="00D026DA">
              <w:t>—</w:t>
            </w:r>
            <w:r w:rsidR="00691760">
              <w:t>corporate (financial)</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457FB8"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41772F"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A860889" w14:textId="77777777" w:rsidR="00B51E1E" w:rsidRPr="00112413"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B51E1E" w14:paraId="29A7D986"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A785E19" w14:textId="77777777" w:rsidR="00B51E1E"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BED313" w14:textId="77777777" w:rsidR="00B51E1E" w:rsidRPr="002075C4" w:rsidRDefault="00B51E1E" w:rsidP="00691760">
            <w:pPr>
              <w:pStyle w:val="INDICATORTEXT"/>
              <w:cnfStyle w:val="000000000000" w:firstRow="0" w:lastRow="0" w:firstColumn="0" w:lastColumn="0" w:oddVBand="0" w:evenVBand="0" w:oddHBand="0" w:evenHBand="0" w:firstRowFirstColumn="0" w:firstRowLastColumn="0" w:lastRowFirstColumn="0" w:lastRowLastColumn="0"/>
            </w:pPr>
            <w:r w:rsidRPr="002075C4">
              <w:t>Fixed income</w:t>
            </w:r>
            <w:r w:rsidR="006E5C34">
              <w:t xml:space="preserve"> </w:t>
            </w:r>
            <w:r w:rsidR="00D026DA">
              <w:t>—</w:t>
            </w:r>
            <w:r w:rsidR="00691760" w:rsidRPr="002075C4">
              <w:t>corporate (non-financial)</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B4729F"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9DF4D5"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0C67CA1" w14:textId="77777777" w:rsidR="00B51E1E" w:rsidRPr="00112413"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691760" w14:paraId="798B0A15"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750A387" w14:textId="77777777" w:rsidR="00691760"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9E2E36" w14:textId="77777777" w:rsidR="00691760" w:rsidRPr="0042063C"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t>Fixed income</w:t>
            </w:r>
            <w:r w:rsidR="006E5C34">
              <w:t xml:space="preserve"> </w:t>
            </w:r>
            <w:r w:rsidR="00D026DA">
              <w:t>—</w:t>
            </w:r>
            <w:r>
              <w:t>securitised</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5FA1FC"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D62E9F"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4C736B8"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691760" w14:paraId="389BF0D7"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660EAE47" w14:textId="77777777" w:rsidR="00691760"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40D44D" w14:textId="77777777" w:rsidR="00691760" w:rsidRPr="0042063C"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r w:rsidRPr="0042063C">
              <w:t>Private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1D6723"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0A8967"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45E62B"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691760" w14:paraId="1FB997DE"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1732D43" w14:textId="77777777" w:rsidR="00691760"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9C5648" w14:textId="77777777" w:rsidR="00691760" w:rsidRPr="0042063C"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t>P</w:t>
            </w:r>
            <w:r w:rsidRPr="0042063C">
              <w:t>roperty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A6D40E"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221D5E"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0CD516D" w14:textId="77777777" w:rsidR="00691760" w:rsidRPr="00112413"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691760" w14:paraId="464C85C3" w14:textId="77777777" w:rsidTr="006E5C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E03EE40" w14:textId="77777777" w:rsidR="00691760"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67D7D57B" w14:textId="77777777" w:rsidR="00691760" w:rsidRPr="0042063C"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r>
              <w:t>I</w:t>
            </w:r>
            <w:r w:rsidRPr="0042063C">
              <w:t>nfrastructure</w:t>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5E25AD6B"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67AC4A0"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ED61767" w14:textId="77777777" w:rsidR="00691760" w:rsidRPr="00112413"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691760" w14:paraId="52127E5D" w14:textId="77777777" w:rsidTr="006E5C3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00B45E4A" w14:textId="77777777" w:rsidR="00691760" w:rsidRDefault="00691760"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2</w:t>
            </w:r>
            <w:r>
              <w:rPr>
                <w:rStyle w:val="IntenseEmphasis"/>
                <w:b/>
                <w:bCs w:val="0"/>
                <w:i w:val="0"/>
                <w:iCs w:val="0"/>
                <w:color w:val="595959"/>
              </w:rPr>
              <w:t>.2</w:t>
            </w:r>
          </w:p>
        </w:tc>
        <w:tc>
          <w:tcPr>
            <w:tcW w:w="8080" w:type="dxa"/>
            <w:gridSpan w:val="4"/>
            <w:tcBorders>
              <w:top w:val="single" w:sz="4" w:space="0" w:color="0070C0"/>
              <w:right w:val="single" w:sz="4" w:space="0" w:color="0070C0"/>
            </w:tcBorders>
            <w:shd w:val="clear" w:color="auto" w:fill="DAEEF3" w:themeFill="accent5" w:themeFillTint="33"/>
          </w:tcPr>
          <w:p w14:paraId="2291E532" w14:textId="77777777" w:rsidR="00691760" w:rsidRDefault="00691760" w:rsidP="006E5C34">
            <w:pPr>
              <w:pStyle w:val="INDICATORTEXT"/>
              <w:cnfStyle w:val="000000100000" w:firstRow="0" w:lastRow="0" w:firstColumn="0" w:lastColumn="0" w:oddVBand="0" w:evenVBand="0" w:oddHBand="1" w:evenHBand="0" w:firstRowFirstColumn="0" w:firstRowLastColumn="0" w:lastRowFirstColumn="0" w:lastRowLastColumn="0"/>
            </w:pPr>
            <w:r w:rsidRPr="00EC661F">
              <w:t>Provide a brief description of how your organisation includes responsible investment considerations in your investment manager selection, appointment and monitoring processes.</w:t>
            </w:r>
          </w:p>
        </w:tc>
      </w:tr>
      <w:tr w:rsidR="006E5C34" w14:paraId="2E48421C" w14:textId="77777777" w:rsidTr="006E5C3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shd w:val="clear" w:color="auto" w:fill="F2F2F2" w:themeFill="background1" w:themeFillShade="F2"/>
            <w:vAlign w:val="top"/>
          </w:tcPr>
          <w:p w14:paraId="2A869AE7" w14:textId="77777777" w:rsidR="006E5C34" w:rsidRDefault="006E5C34" w:rsidP="001A2F68">
            <w:pPr>
              <w:pStyle w:val="INDICATORNUMBER"/>
              <w:rPr>
                <w:rStyle w:val="IntenseEmphasis"/>
                <w:b/>
                <w:bCs w:val="0"/>
                <w:i w:val="0"/>
                <w:iCs w:val="0"/>
                <w:color w:val="595959"/>
              </w:rPr>
            </w:pPr>
          </w:p>
        </w:tc>
        <w:tc>
          <w:tcPr>
            <w:tcW w:w="8080" w:type="dxa"/>
            <w:gridSpan w:val="4"/>
            <w:tcBorders>
              <w:top w:val="nil"/>
              <w:right w:val="single" w:sz="4" w:space="0" w:color="0070C0"/>
            </w:tcBorders>
            <w:shd w:val="clear" w:color="auto" w:fill="auto"/>
          </w:tcPr>
          <w:p w14:paraId="08F15B4D" w14:textId="77777777" w:rsidR="006E5C34" w:rsidRPr="00EC661F" w:rsidRDefault="006E5C34" w:rsidP="00691760">
            <w:pPr>
              <w:pStyle w:val="INDICATORTEXT"/>
              <w:cnfStyle w:val="000000000000" w:firstRow="0" w:lastRow="0" w:firstColumn="0" w:lastColumn="0" w:oddVBand="0" w:evenVBand="0" w:oddHBand="0" w:evenHBand="0" w:firstRowFirstColumn="0" w:firstRowLastColumn="0" w:lastRowFirstColumn="0" w:lastRowLastColumn="0"/>
            </w:pPr>
          </w:p>
        </w:tc>
      </w:tr>
      <w:tr w:rsidR="00691760" w14:paraId="7D48E4A9"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51CFB4C" w14:textId="77777777" w:rsidR="00691760" w:rsidRPr="00AE100E" w:rsidRDefault="00691760"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2</w:t>
            </w:r>
            <w:r>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AEEF3" w:themeFill="accent5" w:themeFillTint="33"/>
          </w:tcPr>
          <w:p w14:paraId="63E16541" w14:textId="77777777" w:rsidR="00691760" w:rsidRPr="001C0916"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8F655DD" w14:textId="77777777" w:rsidR="00691760" w:rsidRPr="005B4C52"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91760" w14:paraId="2382B887"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70791E61" w14:textId="77777777" w:rsidR="00691760" w:rsidRDefault="00691760" w:rsidP="00691760">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718F5A29" w14:textId="77777777" w:rsidR="00691760"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p>
        </w:tc>
      </w:tr>
    </w:tbl>
    <w:p w14:paraId="68EDE097" w14:textId="10045986" w:rsidR="00DC5FDE" w:rsidRDefault="00DC5FDE" w:rsidP="00E27F1D">
      <w:pPr>
        <w:pStyle w:val="INDICATORNUMBER"/>
      </w:pPr>
    </w:p>
    <w:p w14:paraId="11EB13A5" w14:textId="77777777" w:rsidR="00DC5FDE" w:rsidRDefault="00DC5FDE">
      <w:pPr>
        <w:widowControl/>
        <w:autoSpaceDE/>
        <w:autoSpaceDN/>
        <w:adjustRightInd/>
        <w:spacing w:before="0" w:after="0" w:line="240" w:lineRule="auto"/>
        <w:rPr>
          <w:rFonts w:eastAsia="Times New Roman"/>
          <w:b/>
          <w:color w:val="595959"/>
          <w:sz w:val="18"/>
          <w:szCs w:val="18"/>
        </w:rPr>
      </w:pPr>
      <w:r>
        <w:br w:type="page"/>
      </w:r>
    </w:p>
    <w:p w14:paraId="431176B8" w14:textId="77777777" w:rsidR="000217EA" w:rsidRDefault="000217EA" w:rsidP="00E27F1D">
      <w:pPr>
        <w:pStyle w:val="INDICATORNUMBER"/>
      </w:pPr>
    </w:p>
    <w:p w14:paraId="08CE00FD" w14:textId="77777777" w:rsidR="0042221C" w:rsidRDefault="0042221C" w:rsidP="00E27F1D">
      <w:pPr>
        <w:pStyle w:val="INDICATORNUMBER"/>
      </w:pPr>
    </w:p>
    <w:p w14:paraId="62088E40" w14:textId="77777777" w:rsidR="00691760" w:rsidRDefault="0069176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691760" w14:paraId="3DAF5DA6" w14:textId="77777777" w:rsidTr="00BC25A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7D460AC2" w14:textId="77777777" w:rsidR="00691760" w:rsidRPr="00191BC1" w:rsidRDefault="00691760" w:rsidP="00FB0041">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1A2F68">
              <w:rPr>
                <w:rStyle w:val="IntenseEmphasis"/>
                <w:b w:val="0"/>
                <w:i w:val="0"/>
                <w:color w:val="FFFFFF" w:themeColor="background1"/>
              </w:rPr>
              <w:t>2</w:t>
            </w:r>
          </w:p>
        </w:tc>
        <w:tc>
          <w:tcPr>
            <w:tcW w:w="8080" w:type="dxa"/>
            <w:shd w:val="clear" w:color="auto" w:fill="0070C0"/>
          </w:tcPr>
          <w:p w14:paraId="0317A8B2" w14:textId="77777777" w:rsidR="00691760" w:rsidRPr="00191BC1" w:rsidRDefault="00691760" w:rsidP="00FB00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6105A" w:rsidRPr="00CF025D" w14:paraId="4F590036"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shd w:val="clear" w:color="auto" w:fill="F2F2F2" w:themeFill="background1" w:themeFillShade="F2"/>
          </w:tcPr>
          <w:p w14:paraId="0BA890DD" w14:textId="77777777" w:rsidR="00A6105A" w:rsidRDefault="00A6105A" w:rsidP="00A6105A">
            <w:pPr>
              <w:pStyle w:val="INDICATORNUMBER"/>
              <w:rPr>
                <w:rStyle w:val="IntenseEmphasis"/>
                <w:b/>
                <w:bCs w:val="0"/>
                <w:i w:val="0"/>
                <w:iCs w:val="0"/>
                <w:color w:val="595959"/>
              </w:rPr>
            </w:pPr>
            <w:r>
              <w:rPr>
                <w:rStyle w:val="IntenseEmphasis"/>
                <w:b/>
                <w:bCs w:val="0"/>
                <w:i w:val="0"/>
                <w:iCs w:val="0"/>
                <w:color w:val="595959"/>
              </w:rPr>
              <w:t>SAM 02</w:t>
            </w:r>
          </w:p>
        </w:tc>
        <w:tc>
          <w:tcPr>
            <w:tcW w:w="8080" w:type="dxa"/>
            <w:tcBorders>
              <w:top w:val="single" w:sz="4" w:space="0" w:color="595959"/>
              <w:bottom w:val="single" w:sz="4" w:space="0" w:color="595959"/>
            </w:tcBorders>
          </w:tcPr>
          <w:p w14:paraId="5CCA1373" w14:textId="77777777" w:rsidR="00A6105A" w:rsidRPr="00EC661F" w:rsidRDefault="00A6105A" w:rsidP="00C03546">
            <w:pPr>
              <w:pStyle w:val="INDICATORTEXT"/>
              <w:cnfStyle w:val="000000000000" w:firstRow="0" w:lastRow="0" w:firstColumn="0" w:lastColumn="0" w:oddVBand="0" w:evenVBand="0" w:oddHBand="0" w:evenHBand="0" w:firstRowFirstColumn="0" w:firstRowLastColumn="0" w:lastRowFirstColumn="0" w:lastRowLastColumn="0"/>
              <w:rPr>
                <w:szCs w:val="18"/>
              </w:rPr>
            </w:pPr>
            <w:r w:rsidRPr="00A6105A">
              <w:rPr>
                <w:szCs w:val="18"/>
              </w:rPr>
              <w:t>From here on</w:t>
            </w:r>
            <w:r w:rsidR="00BF2950">
              <w:rPr>
                <w:szCs w:val="18"/>
              </w:rPr>
              <w:t>,</w:t>
            </w:r>
            <w:r w:rsidRPr="00A6105A">
              <w:rPr>
                <w:szCs w:val="18"/>
              </w:rPr>
              <w:t xml:space="preserve"> the phrasing ‘investment consultants’ will refer to both investment consultants and fiduciary managers.</w:t>
            </w:r>
          </w:p>
        </w:tc>
      </w:tr>
      <w:tr w:rsidR="00691760" w:rsidRPr="00CF025D" w14:paraId="0929C7A9"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shd w:val="clear" w:color="auto" w:fill="F2F2F2" w:themeFill="background1" w:themeFillShade="F2"/>
          </w:tcPr>
          <w:p w14:paraId="246A04DD" w14:textId="77777777" w:rsidR="00691760" w:rsidRPr="000D72DF" w:rsidRDefault="00691760" w:rsidP="001A2F68">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2</w:t>
            </w:r>
            <w:r>
              <w:rPr>
                <w:rStyle w:val="IntenseEmphasis"/>
                <w:b/>
                <w:bCs w:val="0"/>
                <w:i w:val="0"/>
                <w:iCs w:val="0"/>
                <w:color w:val="595959"/>
              </w:rPr>
              <w:t>.2</w:t>
            </w:r>
          </w:p>
        </w:tc>
        <w:tc>
          <w:tcPr>
            <w:tcW w:w="8080" w:type="dxa"/>
            <w:tcBorders>
              <w:top w:val="single" w:sz="4" w:space="0" w:color="595959"/>
              <w:bottom w:val="single" w:sz="4" w:space="0" w:color="595959"/>
            </w:tcBorders>
          </w:tcPr>
          <w:p w14:paraId="124965AF" w14:textId="77777777" w:rsidR="00691760" w:rsidRPr="00EC661F" w:rsidRDefault="00691760" w:rsidP="00FB0041">
            <w:pPr>
              <w:pStyle w:val="INDICATORTEXT"/>
              <w:cnfStyle w:val="000000000000" w:firstRow="0" w:lastRow="0" w:firstColumn="0" w:lastColumn="0" w:oddVBand="0" w:evenVBand="0" w:oddHBand="0" w:evenHBand="0" w:firstRowFirstColumn="0" w:firstRowLastColumn="0" w:lastRowFirstColumn="0" w:lastRowLastColumn="0"/>
              <w:rPr>
                <w:szCs w:val="18"/>
              </w:rPr>
            </w:pPr>
            <w:r w:rsidRPr="00EC661F">
              <w:rPr>
                <w:szCs w:val="18"/>
              </w:rPr>
              <w:t xml:space="preserve">This </w:t>
            </w:r>
            <w:r>
              <w:rPr>
                <w:szCs w:val="18"/>
              </w:rPr>
              <w:t>can</w:t>
            </w:r>
            <w:r w:rsidRPr="00EC661F">
              <w:rPr>
                <w:szCs w:val="18"/>
              </w:rPr>
              <w:t xml:space="preserve"> include a discussion of: </w:t>
            </w:r>
          </w:p>
          <w:p w14:paraId="24CEA46C" w14:textId="77777777" w:rsidR="00691760" w:rsidRPr="00EC661F" w:rsidRDefault="00C03546" w:rsidP="00FB004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EC661F">
              <w:rPr>
                <w:szCs w:val="18"/>
              </w:rPr>
              <w:t xml:space="preserve">he </w:t>
            </w:r>
            <w:r w:rsidR="00691760" w:rsidRPr="00EC661F">
              <w:rPr>
                <w:szCs w:val="18"/>
              </w:rPr>
              <w:t>actions you take to ensure that your responsible investment policy (with coverage of approach to ESG incorporation and/or active ownership) is applied by investment managers</w:t>
            </w:r>
            <w:r>
              <w:rPr>
                <w:szCs w:val="18"/>
              </w:rPr>
              <w:t>;</w:t>
            </w:r>
          </w:p>
          <w:p w14:paraId="26867F67" w14:textId="77777777" w:rsidR="00691760" w:rsidRPr="00EC661F" w:rsidRDefault="00C03546" w:rsidP="00FB004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EC661F">
              <w:rPr>
                <w:szCs w:val="18"/>
              </w:rPr>
              <w:t xml:space="preserve">hether </w:t>
            </w:r>
            <w:r w:rsidR="00691760" w:rsidRPr="00EC661F">
              <w:rPr>
                <w:szCs w:val="18"/>
              </w:rPr>
              <w:t>your organisation has a formal scoring system for assessing managers’ responsible investment capabilities during the selection process and for evaluating their performance during ongoing monitoring</w:t>
            </w:r>
            <w:r w:rsidR="007B2598">
              <w:rPr>
                <w:szCs w:val="18"/>
              </w:rPr>
              <w:t>;</w:t>
            </w:r>
          </w:p>
          <w:p w14:paraId="10D266CA" w14:textId="77777777" w:rsidR="00691760" w:rsidRPr="00EC661F" w:rsidRDefault="007B2598" w:rsidP="00FB004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EC661F">
              <w:rPr>
                <w:szCs w:val="18"/>
              </w:rPr>
              <w:t xml:space="preserve">ny </w:t>
            </w:r>
            <w:r w:rsidR="00691760" w:rsidRPr="00EC661F">
              <w:rPr>
                <w:szCs w:val="18"/>
              </w:rPr>
              <w:t>variations in implementation (</w:t>
            </w:r>
            <w:r w:rsidR="001C5088">
              <w:rPr>
                <w:szCs w:val="18"/>
              </w:rPr>
              <w:t xml:space="preserve">e.g., </w:t>
            </w:r>
            <w:r w:rsidR="00691760" w:rsidRPr="00EC661F">
              <w:rPr>
                <w:szCs w:val="18"/>
              </w:rPr>
              <w:t>between segregated and pooled funds, between asset classes, or between existing and new investment managers</w:t>
            </w:r>
            <w:r w:rsidRPr="00EC661F">
              <w:rPr>
                <w:szCs w:val="18"/>
              </w:rPr>
              <w:t>)</w:t>
            </w:r>
            <w:r>
              <w:rPr>
                <w:szCs w:val="18"/>
              </w:rPr>
              <w:t>; and/or</w:t>
            </w:r>
          </w:p>
          <w:p w14:paraId="72BE1B16" w14:textId="77777777" w:rsidR="00691760" w:rsidRPr="00EC661F" w:rsidRDefault="007B2598" w:rsidP="00FB004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EC661F">
              <w:rPr>
                <w:szCs w:val="18"/>
              </w:rPr>
              <w:t xml:space="preserve">ho </w:t>
            </w:r>
            <w:r w:rsidR="00691760" w:rsidRPr="00EC661F">
              <w:rPr>
                <w:szCs w:val="18"/>
              </w:rPr>
              <w:t>is responsible for these activities, specifically whether these activities are carried out by internal staff or whether you use external advisers (</w:t>
            </w:r>
            <w:r w:rsidR="001C5088">
              <w:rPr>
                <w:szCs w:val="18"/>
              </w:rPr>
              <w:t xml:space="preserve">e.g., </w:t>
            </w:r>
            <w:r w:rsidR="00691760" w:rsidRPr="00EC661F">
              <w:rPr>
                <w:szCs w:val="18"/>
              </w:rPr>
              <w:t>investment consultants, other specialist providers) to help you.</w:t>
            </w:r>
          </w:p>
          <w:p w14:paraId="022214AE" w14:textId="77777777" w:rsidR="00691760" w:rsidRPr="00EC661F" w:rsidRDefault="00691760" w:rsidP="00FB0041">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EC661F">
              <w:rPr>
                <w:i/>
                <w:szCs w:val="18"/>
              </w:rPr>
              <w:t>Notes for passive funds</w:t>
            </w:r>
          </w:p>
          <w:p w14:paraId="70800A16" w14:textId="77777777" w:rsidR="00691760" w:rsidRPr="007026C4" w:rsidRDefault="00691760" w:rsidP="00FB0041">
            <w:pPr>
              <w:pStyle w:val="INDICATORTEXT"/>
              <w:cnfStyle w:val="000000000000" w:firstRow="0" w:lastRow="0" w:firstColumn="0" w:lastColumn="0" w:oddVBand="0" w:evenVBand="0" w:oddHBand="0" w:evenHBand="0" w:firstRowFirstColumn="0" w:firstRowLastColumn="0" w:lastRowFirstColumn="0" w:lastRowLastColumn="0"/>
              <w:rPr>
                <w:szCs w:val="18"/>
              </w:rPr>
            </w:pPr>
            <w:r w:rsidRPr="007026C4">
              <w:rPr>
                <w:szCs w:val="18"/>
              </w:rPr>
              <w:t>Signatories who use external passive managers can describe here how they assess the manager’s engagement capabilities</w:t>
            </w:r>
            <w:r w:rsidRPr="007026C4" w:rsidDel="00E475DB">
              <w:rPr>
                <w:szCs w:val="18"/>
              </w:rPr>
              <w:t xml:space="preserve"> </w:t>
            </w:r>
            <w:r w:rsidRPr="007026C4">
              <w:rPr>
                <w:szCs w:val="18"/>
              </w:rPr>
              <w:t xml:space="preserve">and performance during manager selection, appointment and monitoring. </w:t>
            </w:r>
          </w:p>
          <w:p w14:paraId="7B0FD4A5" w14:textId="77777777" w:rsidR="00691760" w:rsidRPr="00EC661F" w:rsidRDefault="00691760" w:rsidP="00FB0041">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EC661F">
              <w:rPr>
                <w:i/>
                <w:szCs w:val="18"/>
              </w:rPr>
              <w:t>Notes for investment managers investing in funds-of-funds</w:t>
            </w:r>
          </w:p>
          <w:p w14:paraId="295DA904" w14:textId="77777777" w:rsidR="00691760" w:rsidRPr="00547C2A" w:rsidRDefault="00691760" w:rsidP="00FB004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7026C4">
              <w:rPr>
                <w:szCs w:val="18"/>
              </w:rPr>
              <w:t>Investment managers may include a discussion of whether your approach to selection, appointment and monitoring varies according to the instructions of individual clients</w:t>
            </w:r>
            <w:r>
              <w:rPr>
                <w:szCs w:val="18"/>
              </w:rPr>
              <w:t>.</w:t>
            </w:r>
          </w:p>
        </w:tc>
      </w:tr>
      <w:tr w:rsidR="00A6105A" w:rsidRPr="00CF025D" w14:paraId="229C800E"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shd w:val="clear" w:color="auto" w:fill="F2F2F2" w:themeFill="background1" w:themeFillShade="F2"/>
          </w:tcPr>
          <w:p w14:paraId="22DD63A1" w14:textId="77777777" w:rsidR="00A6105A" w:rsidRDefault="00A6105A" w:rsidP="00A6105A">
            <w:pPr>
              <w:pStyle w:val="INDICATORNUMBER"/>
              <w:rPr>
                <w:rStyle w:val="IntenseEmphasis"/>
                <w:b/>
                <w:bCs w:val="0"/>
                <w:i w:val="0"/>
                <w:iCs w:val="0"/>
                <w:color w:val="595959"/>
              </w:rPr>
            </w:pPr>
            <w:r>
              <w:rPr>
                <w:rStyle w:val="IntenseEmphasis"/>
                <w:b/>
                <w:bCs w:val="0"/>
                <w:i w:val="0"/>
                <w:iCs w:val="0"/>
                <w:color w:val="595959"/>
              </w:rPr>
              <w:t>SAM 02.1</w:t>
            </w:r>
          </w:p>
        </w:tc>
        <w:tc>
          <w:tcPr>
            <w:tcW w:w="8080" w:type="dxa"/>
            <w:tcBorders>
              <w:top w:val="single" w:sz="4" w:space="0" w:color="595959"/>
              <w:bottom w:val="single" w:sz="4" w:space="0" w:color="595959"/>
            </w:tcBorders>
          </w:tcPr>
          <w:p w14:paraId="2243EB09" w14:textId="77777777" w:rsidR="00A6105A" w:rsidRPr="00A6105A" w:rsidRDefault="00A6105A" w:rsidP="00A6105A">
            <w:pPr>
              <w:pStyle w:val="INDICATORTEXT"/>
              <w:cnfStyle w:val="000000000000" w:firstRow="0" w:lastRow="0" w:firstColumn="0" w:lastColumn="0" w:oddVBand="0" w:evenVBand="0" w:oddHBand="0" w:evenHBand="0" w:firstRowFirstColumn="0" w:firstRowLastColumn="0" w:lastRowFirstColumn="0" w:lastRowLastColumn="0"/>
              <w:rPr>
                <w:szCs w:val="18"/>
              </w:rPr>
            </w:pPr>
            <w:r w:rsidRPr="00B51E1E">
              <w:rPr>
                <w:szCs w:val="18"/>
              </w:rPr>
              <w:t>Please select all that apply.</w:t>
            </w:r>
          </w:p>
        </w:tc>
      </w:tr>
    </w:tbl>
    <w:tbl>
      <w:tblPr>
        <w:tblStyle w:val="SubSubSectionMISCTableMANDATORY"/>
        <w:tblpPr w:leftFromText="180" w:rightFromText="180" w:vertAnchor="text" w:horzAnchor="margin" w:tblpY="27"/>
        <w:tblW w:w="9209" w:type="dxa"/>
        <w:tblInd w:w="0" w:type="dxa"/>
        <w:tblLook w:val="06A0" w:firstRow="1" w:lastRow="0" w:firstColumn="1" w:lastColumn="0" w:noHBand="1" w:noVBand="1"/>
      </w:tblPr>
      <w:tblGrid>
        <w:gridCol w:w="1134"/>
        <w:gridCol w:w="8075"/>
      </w:tblGrid>
      <w:tr w:rsidR="009A3B94" w14:paraId="593C4135" w14:textId="77777777" w:rsidTr="00D4111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209" w:type="dxa"/>
            <w:gridSpan w:val="2"/>
            <w:tcBorders>
              <w:top w:val="nil"/>
              <w:bottom w:val="single" w:sz="4" w:space="0" w:color="A6A6A6" w:themeColor="background1" w:themeShade="A6"/>
            </w:tcBorders>
            <w:shd w:val="clear" w:color="auto" w:fill="F2F2F2" w:themeFill="background1" w:themeFillShade="F2"/>
          </w:tcPr>
          <w:p w14:paraId="68E94D02" w14:textId="77777777" w:rsidR="009A3B94" w:rsidRPr="00A62DF0" w:rsidRDefault="009A3B94" w:rsidP="009A3B94">
            <w:pPr>
              <w:pStyle w:val="INDICATORNUMBER"/>
              <w:rPr>
                <w:rStyle w:val="IntenseEmphasis"/>
                <w:b/>
                <w:bCs w:val="0"/>
                <w:i w:val="0"/>
                <w:iCs w:val="0"/>
                <w:color w:val="595959"/>
              </w:rPr>
            </w:pPr>
            <w:r w:rsidRPr="00A62DF0">
              <w:rPr>
                <w:rStyle w:val="IntenseEmphasis"/>
                <w:b/>
                <w:bCs w:val="0"/>
                <w:i w:val="0"/>
                <w:iCs w:val="0"/>
                <w:color w:val="595959"/>
              </w:rPr>
              <w:t>LOGIC</w:t>
            </w:r>
          </w:p>
        </w:tc>
      </w:tr>
      <w:tr w:rsidR="009A3B94" w:rsidRPr="00D5451C" w14:paraId="1EDDF866"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779E7547" w14:textId="77777777" w:rsidR="009A3B94" w:rsidRPr="000D72DF" w:rsidRDefault="009A3B94" w:rsidP="009A3B94">
            <w:pPr>
              <w:pStyle w:val="INDICATORNUMBER"/>
              <w:rPr>
                <w:rStyle w:val="IntenseEmphasis"/>
                <w:b/>
                <w:bCs w:val="0"/>
                <w:i w:val="0"/>
                <w:iCs w:val="0"/>
              </w:rPr>
            </w:pPr>
            <w:r>
              <w:rPr>
                <w:rStyle w:val="IntenseEmphasis"/>
                <w:b/>
                <w:bCs w:val="0"/>
                <w:i w:val="0"/>
                <w:iCs w:val="0"/>
                <w:color w:val="595959"/>
              </w:rPr>
              <w:t>SAM 02</w:t>
            </w:r>
          </w:p>
        </w:tc>
        <w:tc>
          <w:tcPr>
            <w:tcW w:w="8075" w:type="dxa"/>
            <w:tcBorders>
              <w:top w:val="single" w:sz="4" w:space="0" w:color="A6A6A6" w:themeColor="background1" w:themeShade="A6"/>
              <w:bottom w:val="single" w:sz="4" w:space="0" w:color="0070C0"/>
            </w:tcBorders>
          </w:tcPr>
          <w:p w14:paraId="15061BA2" w14:textId="77777777" w:rsidR="009A3B94" w:rsidRPr="00802299" w:rsidRDefault="009A3B94" w:rsidP="009A3B94">
            <w:pPr>
              <w:spacing w:after="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sidRPr="00802299">
              <w:rPr>
                <w:bCs/>
                <w:iCs/>
                <w:color w:val="595959"/>
                <w:sz w:val="18"/>
                <w:szCs w:val="18"/>
              </w:rPr>
              <w:t xml:space="preserve">Within this indicator, some or all of the asset classes will be applicable, depending on the information reported in the </w:t>
            </w:r>
            <w:r>
              <w:rPr>
                <w:bCs/>
                <w:iCs/>
                <w:color w:val="595959"/>
                <w:sz w:val="18"/>
                <w:szCs w:val="18"/>
              </w:rPr>
              <w:t>"</w:t>
            </w:r>
            <w:r w:rsidRPr="002D44E7">
              <w:rPr>
                <w:bCs/>
                <w:iCs/>
                <w:color w:val="595959"/>
                <w:sz w:val="18"/>
                <w:szCs w:val="18"/>
              </w:rPr>
              <w:t>Organisational Overview</w:t>
            </w:r>
            <w:r>
              <w:rPr>
                <w:bCs/>
                <w:iCs/>
                <w:color w:val="595959"/>
                <w:sz w:val="18"/>
                <w:szCs w:val="18"/>
              </w:rPr>
              <w:t>"</w:t>
            </w:r>
            <w:r w:rsidRPr="00802299">
              <w:rPr>
                <w:bCs/>
                <w:iCs/>
                <w:color w:val="595959"/>
                <w:sz w:val="18"/>
                <w:szCs w:val="18"/>
              </w:rPr>
              <w:t xml:space="preserve"> (OO) module.</w:t>
            </w:r>
          </w:p>
          <w:p w14:paraId="265ECCA0" w14:textId="77777777" w:rsidR="009A3B94" w:rsidRDefault="009A3B94" w:rsidP="009A3B94">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sidRPr="00802299">
              <w:rPr>
                <w:bCs/>
                <w:iCs/>
                <w:szCs w:val="18"/>
              </w:rPr>
              <w:t xml:space="preserve">This is a gateway indicator, so your answer here determines </w:t>
            </w:r>
            <w:r>
              <w:rPr>
                <w:bCs/>
                <w:iCs/>
                <w:szCs w:val="18"/>
              </w:rPr>
              <w:t xml:space="preserve">which indicators you are required to report on in subsequent sections of this module and also which parts of those indicators will be relevant for you. </w:t>
            </w:r>
          </w:p>
          <w:p w14:paraId="1DDCE780" w14:textId="77777777" w:rsidR="009A3B94" w:rsidRDefault="009A3B94" w:rsidP="009A3B94">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This module includes indicators specific to selecting, appointing or monitoring managers for:</w:t>
            </w:r>
          </w:p>
          <w:p w14:paraId="3EA9D704" w14:textId="77777777" w:rsidR="009A3B94" w:rsidRDefault="009A3B94" w:rsidP="009A3B94">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 xml:space="preserve">Listed Equity, Fixed Income—SSA, Fixed income corporate (financial), Fixed income corporate (non-financial) and/or Fixed Income—Securitised ([03-08]); and </w:t>
            </w:r>
          </w:p>
          <w:p w14:paraId="14AA932A" w14:textId="77777777" w:rsidR="009A3B94" w:rsidRPr="00802299" w:rsidRDefault="009A3B94" w:rsidP="009A3B94">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bCs/>
                <w:iCs/>
                <w:szCs w:val="18"/>
              </w:rPr>
            </w:pPr>
            <w:r>
              <w:rPr>
                <w:bCs/>
                <w:iCs/>
                <w:szCs w:val="18"/>
              </w:rPr>
              <w:t xml:space="preserve">Private Equity, Property and/or Infrastructure ([09-11]). </w:t>
            </w:r>
          </w:p>
          <w:p w14:paraId="6EDC7C82" w14:textId="77777777" w:rsidR="009A3B94" w:rsidRDefault="009A3B94" w:rsidP="009A3B94">
            <w:pPr>
              <w:spacing w:after="12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Pr>
                <w:bCs/>
                <w:iCs/>
                <w:color w:val="595959"/>
                <w:sz w:val="18"/>
                <w:szCs w:val="18"/>
              </w:rPr>
              <w:t xml:space="preserve">Within these sections, you will only be required to report on activities and asset classes that are relevant, based on your response to [02.1]. For example, if you consider responsible investment </w:t>
            </w:r>
            <w:r w:rsidR="0057730C">
              <w:rPr>
                <w:bCs/>
                <w:iCs/>
                <w:color w:val="595959"/>
                <w:sz w:val="18"/>
                <w:szCs w:val="18"/>
              </w:rPr>
              <w:t>factors</w:t>
            </w:r>
            <w:r>
              <w:rPr>
                <w:bCs/>
                <w:iCs/>
                <w:color w:val="595959"/>
                <w:sz w:val="18"/>
                <w:szCs w:val="18"/>
              </w:rPr>
              <w:t xml:space="preserve"> when selecting and appointing for a Listed Equity manager, but not during monitoring, you will only need to report on selection and appointment indicators for Listed Equity. </w:t>
            </w:r>
          </w:p>
          <w:p w14:paraId="1BA187A8" w14:textId="77777777" w:rsidR="009A3B94" w:rsidRPr="00037F76" w:rsidRDefault="009A3B94" w:rsidP="009A3B94">
            <w:pPr>
              <w:spacing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i w:val="0"/>
                <w:color w:val="595959"/>
                <w:sz w:val="18"/>
                <w:szCs w:val="18"/>
              </w:rPr>
            </w:pPr>
          </w:p>
        </w:tc>
      </w:tr>
    </w:tbl>
    <w:p w14:paraId="448F15A8" w14:textId="051BE609" w:rsidR="00E27F1D" w:rsidRDefault="00E27F1D">
      <w:pPr>
        <w:widowControl/>
        <w:autoSpaceDE/>
        <w:autoSpaceDN/>
        <w:adjustRightInd/>
        <w:spacing w:before="0" w:after="0" w:line="240" w:lineRule="auto"/>
      </w:pPr>
    </w:p>
    <w:p w14:paraId="403E9523" w14:textId="0CA5367D" w:rsidR="009E2D9D" w:rsidRDefault="009E2D9D">
      <w:pPr>
        <w:widowControl/>
        <w:autoSpaceDE/>
        <w:autoSpaceDN/>
        <w:adjustRightInd/>
        <w:spacing w:before="0" w:after="0" w:line="240" w:lineRule="auto"/>
        <w:sectPr w:rsidR="009E2D9D" w:rsidSect="00FC3BD3">
          <w:pgSz w:w="11900" w:h="16840"/>
          <w:pgMar w:top="1440" w:right="1616" w:bottom="1440" w:left="1616" w:header="709" w:footer="906" w:gutter="0"/>
          <w:cols w:space="708"/>
          <w:titlePg/>
          <w:docGrid w:linePitch="360"/>
        </w:sectPr>
      </w:pPr>
    </w:p>
    <w:tbl>
      <w:tblPr>
        <w:tblStyle w:val="SectionHeader"/>
        <w:tblW w:w="9129" w:type="dxa"/>
        <w:tblLook w:val="0660" w:firstRow="1" w:lastRow="1" w:firstColumn="0" w:lastColumn="0" w:noHBand="1" w:noVBand="1"/>
      </w:tblPr>
      <w:tblGrid>
        <w:gridCol w:w="9129"/>
      </w:tblGrid>
      <w:tr w:rsidR="00414717" w14:paraId="7293954C" w14:textId="77777777" w:rsidTr="00C87F2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BEC4804" w14:textId="77777777" w:rsidR="00414717" w:rsidRDefault="00414717" w:rsidP="00B74465">
            <w:pPr>
              <w:widowControl/>
              <w:autoSpaceDE/>
              <w:autoSpaceDN/>
              <w:adjustRightInd/>
              <w:spacing w:after="0" w:line="240" w:lineRule="auto"/>
              <w:rPr>
                <w:rStyle w:val="IntenseEmphasis"/>
                <w:b/>
                <w:bCs w:val="0"/>
                <w:i w:val="0"/>
                <w:iCs w:val="0"/>
              </w:rPr>
            </w:pPr>
            <w:r>
              <w:lastRenderedPageBreak/>
              <w:t>SECTION</w:t>
            </w:r>
          </w:p>
        </w:tc>
      </w:tr>
      <w:tr w:rsidR="00414717" w14:paraId="2353C2A9" w14:textId="77777777" w:rsidTr="00C87F2E">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22D36844" w14:textId="74756861" w:rsidR="00414717" w:rsidRPr="00BF74E2" w:rsidRDefault="00414717" w:rsidP="001B3117">
            <w:pPr>
              <w:pStyle w:val="Heading2"/>
              <w:outlineLvl w:val="1"/>
              <w:rPr>
                <w:rStyle w:val="IntenseEmphasis"/>
                <w:i w:val="0"/>
                <w:iCs w:val="0"/>
                <w:color w:val="008CD0"/>
              </w:rPr>
            </w:pPr>
            <w:bookmarkStart w:id="8" w:name="_Toc438040249"/>
            <w:r>
              <w:t>L</w:t>
            </w:r>
            <w:r w:rsidR="004067EF">
              <w:t>isted equity</w:t>
            </w:r>
            <w:r w:rsidR="007226E8">
              <w:t xml:space="preserve"> (LE</w:t>
            </w:r>
            <w:r w:rsidR="001B3117">
              <w:t>) and Fixed income (FI)</w:t>
            </w:r>
            <w:bookmarkEnd w:id="8"/>
          </w:p>
        </w:tc>
      </w:tr>
    </w:tbl>
    <w:p w14:paraId="5F5F8B95" w14:textId="77777777" w:rsidR="00414717" w:rsidRDefault="00414717" w:rsidP="00414717">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9E2D9D" w:rsidRPr="00F44B1D" w14:paraId="731B6712" w14:textId="77777777" w:rsidTr="0081744F">
        <w:trPr>
          <w:trHeight w:val="387"/>
        </w:trPr>
        <w:tc>
          <w:tcPr>
            <w:tcW w:w="708" w:type="dxa"/>
          </w:tcPr>
          <w:p w14:paraId="6F7ACA30" w14:textId="77777777" w:rsidR="009E2D9D" w:rsidRDefault="009E2D9D" w:rsidP="00A522D0">
            <w:pPr>
              <w:pStyle w:val="ModuleSubSectionHeading"/>
              <w:ind w:left="0"/>
              <w:rPr>
                <w:b w:val="0"/>
                <w:noProof/>
              </w:rPr>
            </w:pPr>
            <w:r>
              <w:rPr>
                <w:b w:val="0"/>
                <w:noProof/>
              </w:rPr>
              <w:drawing>
                <wp:inline distT="0" distB="0" distL="0" distR="0" wp14:anchorId="010AD558" wp14:editId="17A74618">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54AB8554" w14:textId="77777777" w:rsidR="009E2D9D" w:rsidRPr="00507595" w:rsidRDefault="00414717" w:rsidP="00414717">
            <w:pPr>
              <w:pStyle w:val="Heading3"/>
              <w:ind w:left="170"/>
              <w:outlineLvl w:val="2"/>
            </w:pPr>
            <w:bookmarkStart w:id="9" w:name="_Toc438040250"/>
            <w:r w:rsidRPr="00414717">
              <w:rPr>
                <w:bCs w:val="0"/>
                <w:iCs/>
              </w:rPr>
              <w:t>OVERVIEW</w:t>
            </w:r>
            <w:bookmarkEnd w:id="9"/>
            <w:r>
              <w:t xml:space="preserve"> </w:t>
            </w:r>
          </w:p>
        </w:tc>
        <w:tc>
          <w:tcPr>
            <w:tcW w:w="425" w:type="dxa"/>
          </w:tcPr>
          <w:p w14:paraId="5326C4F3" w14:textId="77777777" w:rsidR="009E2D9D" w:rsidRPr="00ED1D5A" w:rsidRDefault="009E2D9D" w:rsidP="00A522D0">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115E8B87" w14:textId="77777777" w:rsidR="009E2D9D" w:rsidRPr="00507595" w:rsidRDefault="009E2D9D" w:rsidP="00A522D0">
            <w:pPr>
              <w:pStyle w:val="Heading4"/>
              <w:outlineLvl w:val="3"/>
              <w:rPr>
                <w:rStyle w:val="IntenseEmphasis"/>
                <w:b w:val="0"/>
                <w:bCs/>
                <w:i/>
                <w:iCs w:val="0"/>
                <w:color w:val="FFFFFF" w:themeColor="background1"/>
              </w:rPr>
            </w:pPr>
          </w:p>
        </w:tc>
      </w:tr>
    </w:tbl>
    <w:p w14:paraId="7D4E241B" w14:textId="77777777" w:rsidR="009B2978" w:rsidRDefault="009B2978" w:rsidP="00BC4EB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73871" w14:paraId="3EE98D27"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CC28B4" w14:textId="77777777" w:rsidR="00373871" w:rsidRPr="00356CDA" w:rsidRDefault="00373871"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684255D5" w14:textId="77777777" w:rsidR="00373871" w:rsidRPr="00356CDA"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3E3C16A" w14:textId="77777777" w:rsidR="00373871" w:rsidRPr="00356CDA"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37FF512" w14:textId="77777777" w:rsidR="00373871" w:rsidRPr="00356CDA" w:rsidRDefault="00373871"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373871" w14:paraId="61A76641"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0D8F44D" w14:textId="77777777" w:rsidR="00373871" w:rsidRPr="00356CDA" w:rsidRDefault="00373871" w:rsidP="00A522D0">
            <w:pPr>
              <w:pStyle w:val="SectionIndicatorHeaderText"/>
              <w:rPr>
                <w:rStyle w:val="IntenseEmphasis"/>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3</w:t>
            </w:r>
          </w:p>
        </w:tc>
        <w:tc>
          <w:tcPr>
            <w:tcW w:w="3402" w:type="dxa"/>
          </w:tcPr>
          <w:p w14:paraId="3E20ED5D" w14:textId="77777777" w:rsidR="00373871" w:rsidRDefault="00373871" w:rsidP="00A522D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103ED5E4" w14:textId="77777777" w:rsidR="00373871" w:rsidRPr="00356CDA" w:rsidRDefault="00373871" w:rsidP="00A522D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55A03BC8" w14:textId="77777777" w:rsidR="00373871" w:rsidRPr="00356CDA" w:rsidRDefault="00373871" w:rsidP="006F365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F224B15" w14:textId="77777777" w:rsidR="00373871" w:rsidRPr="00356CDA" w:rsidRDefault="00373871" w:rsidP="00A522D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E0AAEBE" w14:textId="77777777" w:rsidR="0000034C" w:rsidRDefault="0000034C" w:rsidP="00BC4EB1">
      <w:pPr>
        <w:pStyle w:val="INDICATORNUMBER"/>
      </w:pPr>
    </w:p>
    <w:tbl>
      <w:tblPr>
        <w:tblStyle w:val="SubSectionIndicatorTableVOLUNTARY"/>
        <w:tblW w:w="9214" w:type="dxa"/>
        <w:tblInd w:w="5" w:type="dxa"/>
        <w:tblLook w:val="04A0" w:firstRow="1" w:lastRow="0" w:firstColumn="1" w:lastColumn="0" w:noHBand="0" w:noVBand="1"/>
      </w:tblPr>
      <w:tblGrid>
        <w:gridCol w:w="1126"/>
        <w:gridCol w:w="1429"/>
        <w:gridCol w:w="1329"/>
        <w:gridCol w:w="1330"/>
        <w:gridCol w:w="1333"/>
        <w:gridCol w:w="1243"/>
        <w:gridCol w:w="90"/>
        <w:gridCol w:w="1334"/>
      </w:tblGrid>
      <w:tr w:rsidR="003C2216" w14:paraId="353DAFC0" w14:textId="77777777" w:rsidTr="0042221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ADE94C7" w14:textId="77777777" w:rsidR="003C2216" w:rsidRPr="00903B63" w:rsidRDefault="003C2216"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3</w:t>
            </w:r>
          </w:p>
        </w:tc>
        <w:tc>
          <w:tcPr>
            <w:tcW w:w="8080" w:type="dxa"/>
            <w:gridSpan w:val="7"/>
            <w:tcBorders>
              <w:top w:val="single" w:sz="4" w:space="0" w:color="0070C0"/>
              <w:bottom w:val="single" w:sz="4" w:space="0" w:color="0070C0"/>
              <w:right w:val="single" w:sz="4" w:space="0" w:color="0070C0"/>
            </w:tcBorders>
            <w:shd w:val="clear" w:color="auto" w:fill="0070C0"/>
          </w:tcPr>
          <w:p w14:paraId="37FE638B" w14:textId="77777777" w:rsidR="003C2216" w:rsidRPr="00903B63" w:rsidRDefault="003C2216"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C2216" w14:paraId="21DE3277" w14:textId="77777777" w:rsidTr="004222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A8C33F1" w14:textId="77777777" w:rsidR="003C2216" w:rsidRPr="000D72DF" w:rsidRDefault="003C2216"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3</w:t>
            </w:r>
            <w:r>
              <w:rPr>
                <w:rStyle w:val="IntenseEmphasis"/>
                <w:b/>
                <w:bCs w:val="0"/>
                <w:i w:val="0"/>
                <w:iCs w:val="0"/>
                <w:color w:val="595959"/>
              </w:rPr>
              <w:t>.1</w:t>
            </w:r>
          </w:p>
        </w:tc>
        <w:tc>
          <w:tcPr>
            <w:tcW w:w="8080" w:type="dxa"/>
            <w:gridSpan w:val="7"/>
            <w:tcBorders>
              <w:top w:val="single" w:sz="4" w:space="0" w:color="0070C0"/>
              <w:right w:val="single" w:sz="4" w:space="0" w:color="0070C0"/>
            </w:tcBorders>
            <w:shd w:val="clear" w:color="auto" w:fill="DAEEF3" w:themeFill="accent5" w:themeFillTint="33"/>
          </w:tcPr>
          <w:p w14:paraId="0FB15A34" w14:textId="77777777" w:rsidR="003C2216" w:rsidRPr="003C2216" w:rsidRDefault="003C2216" w:rsidP="000A0184">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C2216">
              <w:t>Provide a breakdown of your externally managed listed equities</w:t>
            </w:r>
            <w:r w:rsidR="000A0184">
              <w:t xml:space="preserve"> and fixed income </w:t>
            </w:r>
            <w:r w:rsidR="00B80EF6">
              <w:t>by passive, active quant</w:t>
            </w:r>
            <w:r w:rsidR="000A0184">
              <w:t xml:space="preserve"> and</w:t>
            </w:r>
            <w:r w:rsidRPr="003C2216">
              <w:t xml:space="preserve"> active fundamental strategies.</w:t>
            </w:r>
          </w:p>
        </w:tc>
      </w:tr>
      <w:tr w:rsidR="002075C4" w14:paraId="6CFA75A9" w14:textId="77777777" w:rsidTr="0042221C">
        <w:trPr>
          <w:trHeight w:val="128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6442D432" w14:textId="77777777" w:rsidR="002075C4" w:rsidRDefault="002075C4" w:rsidP="00530E1F">
            <w:pPr>
              <w:pStyle w:val="INDICATORNUMBER"/>
              <w:spacing w:before="0"/>
              <w:rPr>
                <w:rStyle w:val="IntenseEmphasis"/>
                <w:b/>
                <w:bCs w:val="0"/>
                <w:i w:val="0"/>
                <w:iCs w:val="0"/>
                <w:color w:val="595959"/>
              </w:rPr>
            </w:pPr>
          </w:p>
        </w:tc>
        <w:tc>
          <w:tcPr>
            <w:tcW w:w="1401"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72D3819D" w14:textId="77777777" w:rsidR="002075C4" w:rsidRPr="00E0560D" w:rsidRDefault="002075C4" w:rsidP="00364853">
            <w:pPr>
              <w:spacing w:before="0" w:after="0" w:line="240" w:lineRule="auto"/>
              <w:ind w:left="0"/>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1335"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3720631D" w14:textId="77777777" w:rsidR="002075C4" w:rsidRPr="00E0560D" w:rsidDel="00364853" w:rsidRDefault="002075C4" w:rsidP="0036485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Listed equity</w:t>
            </w:r>
            <w:r>
              <w:rPr>
                <w:b/>
                <w:color w:val="FFFFFF" w:themeColor="background1"/>
                <w:sz w:val="18"/>
              </w:rPr>
              <w:t xml:space="preserve"> (LE)</w:t>
            </w:r>
          </w:p>
        </w:tc>
        <w:tc>
          <w:tcPr>
            <w:tcW w:w="1336" w:type="dxa"/>
            <w:tcBorders>
              <w:top w:val="nil"/>
              <w:left w:val="single" w:sz="4" w:space="0" w:color="FFFFFF" w:themeColor="background1"/>
              <w:bottom w:val="single" w:sz="4" w:space="0" w:color="FFFFFF" w:themeColor="background1"/>
              <w:right w:val="single" w:sz="6" w:space="0" w:color="FFFFFF" w:themeColor="background1"/>
            </w:tcBorders>
            <w:shd w:val="clear" w:color="auto" w:fill="A6A6A6" w:themeFill="background1" w:themeFillShade="A6"/>
          </w:tcPr>
          <w:p w14:paraId="70872BC5" w14:textId="77777777" w:rsidR="002075C4" w:rsidDel="00364853"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w:t>
            </w:r>
            <w:r w:rsidR="00C87F2E">
              <w:rPr>
                <w:b/>
                <w:color w:val="FFFFFF" w:themeColor="background1"/>
              </w:rPr>
              <w:t xml:space="preserve"> </w:t>
            </w:r>
            <w:r w:rsidR="00D026DA">
              <w:rPr>
                <w:b/>
                <w:color w:val="FFFFFF" w:themeColor="background1"/>
              </w:rPr>
              <w:t>—</w:t>
            </w:r>
            <w:r>
              <w:rPr>
                <w:b/>
                <w:color w:val="FFFFFF" w:themeColor="background1"/>
              </w:rPr>
              <w:t>SSA</w:t>
            </w:r>
          </w:p>
        </w:tc>
        <w:tc>
          <w:tcPr>
            <w:tcW w:w="1336" w:type="dxa"/>
            <w:tcBorders>
              <w:top w:val="nil"/>
              <w:left w:val="single" w:sz="6"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0CA71569" w14:textId="77777777" w:rsidR="002075C4" w:rsidRDefault="0099722E" w:rsidP="002075C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w:t>
            </w:r>
            <w:r w:rsidR="00C87F2E">
              <w:rPr>
                <w:b/>
                <w:color w:val="FFFFFF" w:themeColor="background1"/>
              </w:rPr>
              <w:t xml:space="preserve"> </w:t>
            </w:r>
            <w:r w:rsidR="00D026DA">
              <w:rPr>
                <w:b/>
                <w:color w:val="FFFFFF" w:themeColor="background1"/>
              </w:rPr>
              <w:t>—</w:t>
            </w:r>
            <w:r>
              <w:rPr>
                <w:b/>
                <w:color w:val="FFFFFF" w:themeColor="background1"/>
              </w:rPr>
              <w:t>C</w:t>
            </w:r>
            <w:r w:rsidR="006F365B">
              <w:rPr>
                <w:b/>
                <w:color w:val="FFFFFF" w:themeColor="background1"/>
              </w:rPr>
              <w:t>orporate (financial)</w:t>
            </w:r>
          </w:p>
        </w:tc>
        <w:tc>
          <w:tcPr>
            <w:tcW w:w="133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00ED25E7" w14:textId="77777777" w:rsidR="002075C4"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w:t>
            </w:r>
            <w:r w:rsidR="00C87F2E">
              <w:rPr>
                <w:b/>
                <w:color w:val="FFFFFF" w:themeColor="background1"/>
              </w:rPr>
              <w:t xml:space="preserve"> </w:t>
            </w:r>
            <w:r w:rsidR="00D026DA">
              <w:rPr>
                <w:b/>
                <w:color w:val="FFFFFF" w:themeColor="background1"/>
              </w:rPr>
              <w:t>—</w:t>
            </w:r>
            <w:r w:rsidR="0099722E">
              <w:rPr>
                <w:b/>
                <w:color w:val="FFFFFF" w:themeColor="background1"/>
              </w:rPr>
              <w:t>C</w:t>
            </w:r>
            <w:r>
              <w:rPr>
                <w:b/>
                <w:color w:val="FFFFFF" w:themeColor="background1"/>
              </w:rPr>
              <w:t xml:space="preserve">orporate (non-financial) </w:t>
            </w:r>
          </w:p>
        </w:tc>
        <w:tc>
          <w:tcPr>
            <w:tcW w:w="1336" w:type="dxa"/>
            <w:tcBorders>
              <w:top w:val="nil"/>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24D3D0B5" w14:textId="77777777" w:rsidR="002075C4"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w:t>
            </w:r>
            <w:r w:rsidR="00C87F2E">
              <w:rPr>
                <w:b/>
                <w:color w:val="FFFFFF" w:themeColor="background1"/>
              </w:rPr>
              <w:t xml:space="preserve"> </w:t>
            </w:r>
            <w:r w:rsidR="00D026DA">
              <w:rPr>
                <w:b/>
                <w:color w:val="FFFFFF" w:themeColor="background1"/>
              </w:rPr>
              <w:t>—</w:t>
            </w:r>
            <w:r w:rsidR="0099722E">
              <w:rPr>
                <w:b/>
                <w:color w:val="FFFFFF" w:themeColor="background1"/>
              </w:rPr>
              <w:t>S</w:t>
            </w:r>
            <w:r>
              <w:rPr>
                <w:b/>
                <w:color w:val="FFFFFF" w:themeColor="background1"/>
              </w:rPr>
              <w:t>ecuritised</w:t>
            </w:r>
          </w:p>
        </w:tc>
      </w:tr>
      <w:tr w:rsidR="00507A8C" w14:paraId="33804FDC" w14:textId="77777777" w:rsidTr="0042221C">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F80CBCB" w14:textId="77777777" w:rsidR="00507A8C" w:rsidRDefault="00507A8C" w:rsidP="00530E1F">
            <w:pPr>
              <w:pStyle w:val="INDICATORNUMBER"/>
              <w:spacing w:before="0"/>
              <w:rPr>
                <w:rStyle w:val="IntenseEmphasis"/>
                <w:b/>
                <w:bCs w:val="0"/>
                <w:i w:val="0"/>
                <w:iCs w:val="0"/>
                <w:color w:val="595959"/>
              </w:rPr>
            </w:pPr>
          </w:p>
        </w:tc>
        <w:tc>
          <w:tcPr>
            <w:tcW w:w="1401" w:type="dxa"/>
            <w:tcBorders>
              <w:top w:val="nil"/>
              <w:right w:val="single" w:sz="4" w:space="0" w:color="FFFFFF" w:themeColor="background1"/>
            </w:tcBorders>
            <w:shd w:val="clear" w:color="auto" w:fill="A6A6A6" w:themeFill="background1" w:themeFillShade="A6"/>
          </w:tcPr>
          <w:p w14:paraId="6B17027C" w14:textId="77777777" w:rsidR="00507A8C" w:rsidRPr="00E0560D" w:rsidRDefault="00507A8C" w:rsidP="0036485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p>
        </w:tc>
        <w:tc>
          <w:tcPr>
            <w:tcW w:w="6679" w:type="dxa"/>
            <w:gridSpan w:val="6"/>
            <w:vMerge w:val="restart"/>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6CC743C8" w14:textId="77777777" w:rsidR="00507A8C" w:rsidRDefault="00507A8C" w:rsidP="00542DFB">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E0560D">
              <w:rPr>
                <w:b/>
                <w:color w:val="FFFFFF" w:themeColor="background1"/>
              </w:rPr>
              <w:t>As % of externally managed listed equity</w:t>
            </w:r>
            <w:r>
              <w:rPr>
                <w:b/>
                <w:color w:val="FFFFFF" w:themeColor="background1"/>
              </w:rPr>
              <w:t>/fixed income</w:t>
            </w:r>
          </w:p>
        </w:tc>
      </w:tr>
      <w:tr w:rsidR="00507A8C" w14:paraId="59035582" w14:textId="77777777" w:rsidTr="0042221C">
        <w:trPr>
          <w:trHeight w:val="6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tcBorders>
            <w:vAlign w:val="top"/>
          </w:tcPr>
          <w:p w14:paraId="5C847CAB" w14:textId="77777777" w:rsidR="00507A8C" w:rsidRDefault="00507A8C" w:rsidP="00530E1F">
            <w:pPr>
              <w:pStyle w:val="INDICATORNUMBER"/>
              <w:spacing w:before="0"/>
              <w:rPr>
                <w:rStyle w:val="IntenseEmphasis"/>
                <w:b/>
                <w:bCs w:val="0"/>
                <w:i w:val="0"/>
                <w:iCs w:val="0"/>
                <w:color w:val="595959"/>
              </w:rPr>
            </w:pPr>
          </w:p>
        </w:tc>
        <w:tc>
          <w:tcPr>
            <w:tcW w:w="1401"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61AF8C7A" w14:textId="77777777" w:rsidR="00507A8C" w:rsidRPr="00E0560D" w:rsidRDefault="00507A8C" w:rsidP="0036485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6679" w:type="dxa"/>
            <w:gridSpan w:val="6"/>
            <w:vMerge/>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26AD14CA" w14:textId="77777777" w:rsidR="00507A8C" w:rsidRDefault="00507A8C" w:rsidP="00542DF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42DFB" w14:paraId="140B8050" w14:textId="77777777" w:rsidTr="0042221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6FF44B0B" w14:textId="77777777" w:rsidR="00542DFB" w:rsidRDefault="00542DFB" w:rsidP="00A522D0">
            <w:pPr>
              <w:pStyle w:val="INDICATORNUMBER"/>
              <w:rPr>
                <w:rStyle w:val="IntenseEmphasis"/>
                <w:b/>
                <w:bCs w:val="0"/>
                <w:i w:val="0"/>
                <w:iCs w:val="0"/>
                <w:color w:val="595959"/>
              </w:rPr>
            </w:pPr>
          </w:p>
        </w:tc>
        <w:tc>
          <w:tcPr>
            <w:tcW w:w="14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EFD7A4" w14:textId="77777777" w:rsidR="00542DFB" w:rsidRPr="00542DFB"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Passive </w:t>
            </w:r>
          </w:p>
        </w:tc>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1305EC2" w14:textId="77777777" w:rsidR="00364853" w:rsidRPr="002075C4" w:rsidRDefault="00364853" w:rsidP="00364853">
            <w:pPr>
              <w:pStyle w:val="INDICATORTEXT"/>
              <w:cnfStyle w:val="000000100000" w:firstRow="0" w:lastRow="0" w:firstColumn="0" w:lastColumn="0" w:oddVBand="0" w:evenVBand="0" w:oddHBand="1" w:evenHBand="0" w:firstRowFirstColumn="0" w:firstRowLastColumn="0" w:lastRowFirstColumn="0" w:lastRowLastColumn="0"/>
            </w:pPr>
            <w:r w:rsidRPr="002075C4">
              <w:rPr>
                <w:rStyle w:val="IntenseEmphasis"/>
                <w:b w:val="0"/>
                <w:bCs w:val="0"/>
                <w:i w:val="0"/>
                <w:iCs w:val="0"/>
                <w:noProof/>
                <w:sz w:val="16"/>
              </w:rPr>
              <w:drawing>
                <wp:inline distT="0" distB="0" distL="0" distR="0" wp14:anchorId="0738D83F" wp14:editId="2ACC997B">
                  <wp:extent cx="436199" cy="145915"/>
                  <wp:effectExtent l="19050" t="0" r="1951" b="0"/>
                  <wp:docPr id="8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r w:rsidRPr="002075C4">
              <w:t xml:space="preserve"> </w:t>
            </w:r>
          </w:p>
          <w:p w14:paraId="47B00A73" w14:textId="77777777" w:rsidR="00364853" w:rsidRPr="001E05E0"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8DACAD" w14:textId="77777777" w:rsidR="00364853" w:rsidRPr="001E05E0"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1E05E0">
              <w:rPr>
                <w:rStyle w:val="IntenseEmphasis"/>
                <w:b w:val="0"/>
                <w:bCs w:val="0"/>
                <w:i w:val="0"/>
                <w:iCs w:val="0"/>
                <w:noProof/>
                <w:sz w:val="16"/>
              </w:rPr>
              <w:drawing>
                <wp:inline distT="0" distB="0" distL="0" distR="0" wp14:anchorId="0628C271" wp14:editId="64B80E1A">
                  <wp:extent cx="436199" cy="145915"/>
                  <wp:effectExtent l="19050" t="0" r="1951" b="0"/>
                  <wp:docPr id="8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E05E0">
              <w:rPr>
                <w:sz w:val="16"/>
              </w:rPr>
              <w:t>%</w:t>
            </w:r>
          </w:p>
          <w:p w14:paraId="21264CF4" w14:textId="77777777" w:rsidR="00364853" w:rsidRPr="001E05E0"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562F9E4" w14:textId="77777777" w:rsidR="00364853" w:rsidRPr="00FC08D9"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1E05E0">
              <w:rPr>
                <w:rStyle w:val="IntenseEmphasis"/>
                <w:b w:val="0"/>
                <w:bCs w:val="0"/>
                <w:i w:val="0"/>
                <w:iCs w:val="0"/>
                <w:noProof/>
                <w:sz w:val="16"/>
              </w:rPr>
              <w:drawing>
                <wp:inline distT="0" distB="0" distL="0" distR="0" wp14:anchorId="0401E19D" wp14:editId="5738FDE1">
                  <wp:extent cx="436199" cy="145915"/>
                  <wp:effectExtent l="19050" t="0" r="1951"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E05E0">
              <w:rPr>
                <w:sz w:val="16"/>
              </w:rPr>
              <w:t>%</w:t>
            </w:r>
          </w:p>
          <w:p w14:paraId="51198415" w14:textId="77777777" w:rsidR="00364853" w:rsidRPr="00037A6E"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24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ECF4D1" w14:textId="77777777" w:rsidR="00364853"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2D071D">
              <w:rPr>
                <w:rStyle w:val="IntenseEmphasis"/>
                <w:b w:val="0"/>
                <w:i w:val="0"/>
                <w:noProof/>
                <w:sz w:val="16"/>
              </w:rPr>
              <w:drawing>
                <wp:inline distT="0" distB="0" distL="0" distR="0" wp14:anchorId="40708345" wp14:editId="3768C270">
                  <wp:extent cx="436199" cy="145915"/>
                  <wp:effectExtent l="19050" t="0" r="1951"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p w14:paraId="4F78D1F0" w14:textId="77777777" w:rsidR="00364853" w:rsidRPr="00037A6E"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91AC01F" w14:textId="77777777" w:rsidR="001A2F68" w:rsidRDefault="00364853" w:rsidP="001A2F68">
            <w:pPr>
              <w:pStyle w:val="INDICATORTEXT"/>
              <w:cnfStyle w:val="000000100000" w:firstRow="0" w:lastRow="0" w:firstColumn="0" w:lastColumn="0" w:oddVBand="0" w:evenVBand="0" w:oddHBand="1" w:evenHBand="0" w:firstRowFirstColumn="0" w:firstRowLastColumn="0" w:lastRowFirstColumn="0" w:lastRowLastColumn="0"/>
              <w:rPr>
                <w:sz w:val="16"/>
              </w:rPr>
            </w:pPr>
            <w:r w:rsidRPr="002D071D">
              <w:rPr>
                <w:rStyle w:val="IntenseEmphasis"/>
                <w:b w:val="0"/>
                <w:i w:val="0"/>
                <w:noProof/>
                <w:sz w:val="16"/>
              </w:rPr>
              <w:drawing>
                <wp:inline distT="0" distB="0" distL="0" distR="0" wp14:anchorId="48F80A65" wp14:editId="6EB39802">
                  <wp:extent cx="436199" cy="145915"/>
                  <wp:effectExtent l="19050" t="0" r="1951"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001A2F68" w:rsidRPr="006843E6">
              <w:rPr>
                <w:sz w:val="16"/>
              </w:rPr>
              <w:t>%</w:t>
            </w:r>
          </w:p>
          <w:p w14:paraId="42496098" w14:textId="77777777" w:rsidR="00542DFB" w:rsidRPr="0042063C"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p>
        </w:tc>
      </w:tr>
      <w:tr w:rsidR="00542DFB" w14:paraId="79C19CE0" w14:textId="77777777" w:rsidTr="0042221C">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18462F6B" w14:textId="77777777" w:rsidR="00542DFB" w:rsidRDefault="00542DFB" w:rsidP="00A522D0">
            <w:pPr>
              <w:pStyle w:val="INDICATORNUMBER"/>
              <w:rPr>
                <w:rStyle w:val="IntenseEmphasis"/>
                <w:b/>
                <w:bCs w:val="0"/>
                <w:i w:val="0"/>
                <w:iCs w:val="0"/>
                <w:color w:val="595959"/>
              </w:rPr>
            </w:pPr>
          </w:p>
        </w:tc>
        <w:tc>
          <w:tcPr>
            <w:tcW w:w="14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95D1BE" w14:textId="77777777" w:rsidR="00542DFB" w:rsidRPr="00542DFB" w:rsidRDefault="00542DFB" w:rsidP="00542DFB">
            <w:pPr>
              <w:pStyle w:val="INDICATORTEXT"/>
              <w:cnfStyle w:val="000000000000" w:firstRow="0" w:lastRow="0" w:firstColumn="0" w:lastColumn="0" w:oddVBand="0" w:evenVBand="0" w:oddHBand="0" w:evenHBand="0" w:firstRowFirstColumn="0" w:firstRowLastColumn="0" w:lastRowFirstColumn="0" w:lastRowLastColumn="0"/>
            </w:pPr>
            <w:r w:rsidRPr="0042063C">
              <w:t>Active</w:t>
            </w:r>
            <w:r w:rsidR="00D026DA">
              <w:t>—</w:t>
            </w:r>
            <w:r w:rsidRPr="0042063C">
              <w:t>quant</w:t>
            </w:r>
            <w:r>
              <w:t>itative (quant)</w:t>
            </w:r>
            <w:r w:rsidRPr="0042063C">
              <w:t xml:space="preserve"> </w:t>
            </w:r>
          </w:p>
        </w:tc>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9C56DE"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7ADB8454" wp14:editId="5270713E">
                  <wp:extent cx="436199" cy="145915"/>
                  <wp:effectExtent l="19050" t="0" r="1951"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DBD4B40"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3EB53290" wp14:editId="48618C63">
                  <wp:extent cx="436199" cy="145915"/>
                  <wp:effectExtent l="19050" t="0" r="1951"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1FCD6D5"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61539624" wp14:editId="5EB3DDA9">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24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CA512B" w14:textId="77777777" w:rsidR="00364853" w:rsidRPr="00F156E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F156EF">
              <w:rPr>
                <w:rStyle w:val="IntenseEmphasis"/>
                <w:b w:val="0"/>
                <w:bCs w:val="0"/>
                <w:i w:val="0"/>
                <w:iCs w:val="0"/>
                <w:noProof/>
                <w:sz w:val="16"/>
              </w:rPr>
              <w:drawing>
                <wp:inline distT="0" distB="0" distL="0" distR="0" wp14:anchorId="354B7C87" wp14:editId="2BF5229B">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156EF">
              <w:rPr>
                <w:sz w:val="16"/>
              </w:rPr>
              <w:t>%</w:t>
            </w: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B98A369" w14:textId="77777777" w:rsidR="00542DFB" w:rsidRPr="00F156EF" w:rsidRDefault="00364853" w:rsidP="00542DFB">
            <w:pPr>
              <w:pStyle w:val="INDICATORTEXT"/>
              <w:cnfStyle w:val="000000000000" w:firstRow="0" w:lastRow="0" w:firstColumn="0" w:lastColumn="0" w:oddVBand="0" w:evenVBand="0" w:oddHBand="0" w:evenHBand="0" w:firstRowFirstColumn="0" w:firstRowLastColumn="0" w:lastRowFirstColumn="0" w:lastRowLastColumn="0"/>
            </w:pPr>
            <w:r w:rsidRPr="00F156EF">
              <w:rPr>
                <w:rStyle w:val="IntenseEmphasis"/>
                <w:b w:val="0"/>
                <w:bCs w:val="0"/>
                <w:i w:val="0"/>
                <w:iCs w:val="0"/>
                <w:noProof/>
                <w:sz w:val="16"/>
              </w:rPr>
              <w:drawing>
                <wp:inline distT="0" distB="0" distL="0" distR="0" wp14:anchorId="763D6CCC" wp14:editId="2D83BBCE">
                  <wp:extent cx="436199" cy="145915"/>
                  <wp:effectExtent l="19050" t="0" r="1951"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156EF">
              <w:rPr>
                <w:sz w:val="16"/>
              </w:rPr>
              <w:t>%</w:t>
            </w:r>
          </w:p>
        </w:tc>
      </w:tr>
      <w:tr w:rsidR="00542DFB" w14:paraId="348504B4" w14:textId="77777777" w:rsidTr="0042221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13AC4440" w14:textId="77777777" w:rsidR="00542DFB" w:rsidRDefault="00542DFB" w:rsidP="00A522D0">
            <w:pPr>
              <w:pStyle w:val="INDICATORNUMBER"/>
              <w:rPr>
                <w:rStyle w:val="IntenseEmphasis"/>
                <w:b/>
                <w:bCs w:val="0"/>
                <w:i w:val="0"/>
                <w:iCs w:val="0"/>
                <w:color w:val="595959"/>
              </w:rPr>
            </w:pPr>
          </w:p>
        </w:tc>
        <w:tc>
          <w:tcPr>
            <w:tcW w:w="14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C2FCED" w14:textId="77777777" w:rsidR="00542DFB" w:rsidRPr="00542DFB"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t>Active</w:t>
            </w:r>
            <w:r w:rsidR="00D026DA">
              <w:t>—</w:t>
            </w:r>
            <w:r>
              <w:t>fundamental and o</w:t>
            </w:r>
            <w:r w:rsidRPr="0042063C">
              <w:t xml:space="preserve">ther </w:t>
            </w:r>
            <w:r>
              <w:t>active</w:t>
            </w:r>
          </w:p>
        </w:tc>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D6DFA59" w14:textId="77777777" w:rsidR="00364853" w:rsidRPr="002075C4"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31C8A4AE" wp14:editId="79626EB0">
                  <wp:extent cx="436199" cy="145915"/>
                  <wp:effectExtent l="19050" t="0" r="1951" b="0"/>
                  <wp:docPr id="8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F29F18A" w14:textId="77777777" w:rsidR="00364853" w:rsidRPr="002075C4"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503D6114" wp14:editId="5DC221F1">
                  <wp:extent cx="436199" cy="145915"/>
                  <wp:effectExtent l="19050" t="0" r="1951"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724005E" w14:textId="77777777" w:rsidR="00364853" w:rsidRPr="002075C4"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2075C4">
              <w:rPr>
                <w:rStyle w:val="IntenseEmphasis"/>
                <w:b w:val="0"/>
                <w:bCs w:val="0"/>
                <w:i w:val="0"/>
                <w:iCs w:val="0"/>
                <w:noProof/>
                <w:sz w:val="16"/>
              </w:rPr>
              <w:drawing>
                <wp:inline distT="0" distB="0" distL="0" distR="0" wp14:anchorId="7B9D070B" wp14:editId="522431CC">
                  <wp:extent cx="436199" cy="145915"/>
                  <wp:effectExtent l="19050" t="0" r="1951"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2075C4">
              <w:rPr>
                <w:sz w:val="16"/>
              </w:rPr>
              <w:t>%</w:t>
            </w:r>
          </w:p>
        </w:tc>
        <w:tc>
          <w:tcPr>
            <w:tcW w:w="124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2EE9B2" w14:textId="77777777" w:rsidR="00364853" w:rsidRPr="00F156E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F156EF">
              <w:rPr>
                <w:rStyle w:val="IntenseEmphasis"/>
                <w:b w:val="0"/>
                <w:bCs w:val="0"/>
                <w:i w:val="0"/>
                <w:iCs w:val="0"/>
                <w:noProof/>
                <w:sz w:val="16"/>
              </w:rPr>
              <w:drawing>
                <wp:inline distT="0" distB="0" distL="0" distR="0" wp14:anchorId="5197423D" wp14:editId="32D503EA">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156EF">
              <w:rPr>
                <w:sz w:val="16"/>
              </w:rPr>
              <w:t>%</w:t>
            </w: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C81972" w14:textId="77777777" w:rsidR="00542DFB" w:rsidRPr="00F156EF" w:rsidRDefault="00364853" w:rsidP="00542DFB">
            <w:pPr>
              <w:pStyle w:val="INDICATORTEXT"/>
              <w:cnfStyle w:val="000000100000" w:firstRow="0" w:lastRow="0" w:firstColumn="0" w:lastColumn="0" w:oddVBand="0" w:evenVBand="0" w:oddHBand="1" w:evenHBand="0" w:firstRowFirstColumn="0" w:firstRowLastColumn="0" w:lastRowFirstColumn="0" w:lastRowLastColumn="0"/>
            </w:pPr>
            <w:r w:rsidRPr="00F156EF">
              <w:rPr>
                <w:rStyle w:val="IntenseEmphasis"/>
                <w:b w:val="0"/>
                <w:bCs w:val="0"/>
                <w:i w:val="0"/>
                <w:iCs w:val="0"/>
                <w:noProof/>
                <w:sz w:val="16"/>
              </w:rPr>
              <w:drawing>
                <wp:inline distT="0" distB="0" distL="0" distR="0" wp14:anchorId="3103F51C" wp14:editId="7FDF097C">
                  <wp:extent cx="436199" cy="145915"/>
                  <wp:effectExtent l="19050" t="0" r="1951"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156EF">
              <w:rPr>
                <w:sz w:val="16"/>
              </w:rPr>
              <w:t>%</w:t>
            </w:r>
          </w:p>
        </w:tc>
      </w:tr>
      <w:tr w:rsidR="00542DFB" w14:paraId="53BC58E3" w14:textId="77777777" w:rsidTr="0042221C">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6E124282" w14:textId="77777777" w:rsidR="00542DFB" w:rsidRDefault="00542DFB" w:rsidP="00A522D0">
            <w:pPr>
              <w:pStyle w:val="INDICATORNUMBER"/>
              <w:rPr>
                <w:rStyle w:val="IntenseEmphasis"/>
                <w:b/>
                <w:bCs w:val="0"/>
                <w:i w:val="0"/>
                <w:iCs w:val="0"/>
                <w:color w:val="595959"/>
              </w:rPr>
            </w:pPr>
          </w:p>
        </w:tc>
        <w:tc>
          <w:tcPr>
            <w:tcW w:w="14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8E5C41" w14:textId="77777777" w:rsidR="00542DFB" w:rsidRPr="00542DFB" w:rsidRDefault="00542DFB" w:rsidP="000A0184">
            <w:pPr>
              <w:pStyle w:val="INDICATORTEXT"/>
              <w:cnfStyle w:val="000000000000" w:firstRow="0" w:lastRow="0" w:firstColumn="0" w:lastColumn="0" w:oddVBand="0" w:evenVBand="0" w:oddHBand="0" w:evenHBand="0" w:firstRowFirstColumn="0" w:firstRowLastColumn="0" w:lastRowFirstColumn="0" w:lastRowLastColumn="0"/>
              <w:rPr>
                <w:b/>
              </w:rPr>
            </w:pPr>
            <w:r w:rsidRPr="00542DFB">
              <w:rPr>
                <w:b/>
              </w:rPr>
              <w:t>Total externally managed listed equities</w:t>
            </w:r>
            <w:r w:rsidR="000A0184">
              <w:rPr>
                <w:b/>
              </w:rPr>
              <w:t>/fixed income</w:t>
            </w:r>
          </w:p>
        </w:tc>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75FA29"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2075C4">
              <w:rPr>
                <w:b/>
              </w:rPr>
              <w:t>100%</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0ADAD9"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2075C4">
              <w:rPr>
                <w:b/>
              </w:rPr>
              <w:t>100%</w:t>
            </w:r>
          </w:p>
        </w:tc>
        <w:tc>
          <w:tcPr>
            <w:tcW w:w="13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7A9C83" w14:textId="77777777" w:rsidR="00364853" w:rsidRPr="002075C4"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2075C4">
              <w:rPr>
                <w:b/>
              </w:rPr>
              <w:t>100%</w:t>
            </w:r>
          </w:p>
        </w:tc>
        <w:tc>
          <w:tcPr>
            <w:tcW w:w="124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D313CC" w14:textId="77777777" w:rsidR="00364853" w:rsidRPr="00F156E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F156EF">
              <w:rPr>
                <w:b/>
              </w:rPr>
              <w:t>100%</w:t>
            </w: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AB5A85" w14:textId="77777777" w:rsidR="00542DFB" w:rsidRPr="00F156EF" w:rsidRDefault="00542DFB" w:rsidP="00542DFB">
            <w:pPr>
              <w:pStyle w:val="INDICATORTEXT"/>
              <w:cnfStyle w:val="000000000000" w:firstRow="0" w:lastRow="0" w:firstColumn="0" w:lastColumn="0" w:oddVBand="0" w:evenVBand="0" w:oddHBand="0" w:evenHBand="0" w:firstRowFirstColumn="0" w:firstRowLastColumn="0" w:lastRowFirstColumn="0" w:lastRowLastColumn="0"/>
              <w:rPr>
                <w:b/>
              </w:rPr>
            </w:pPr>
            <w:r w:rsidRPr="00F156EF">
              <w:rPr>
                <w:b/>
              </w:rPr>
              <w:t>100%</w:t>
            </w:r>
          </w:p>
        </w:tc>
      </w:tr>
      <w:tr w:rsidR="0000034C" w14:paraId="6C677963" w14:textId="77777777" w:rsidTr="004222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BAADB9F" w14:textId="77777777" w:rsidR="0000034C" w:rsidRPr="00AE100E" w:rsidRDefault="0000034C" w:rsidP="0000034C">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3</w:t>
            </w:r>
            <w:r>
              <w:rPr>
                <w:rStyle w:val="IntenseEmphasis"/>
                <w:b/>
                <w:bCs w:val="0"/>
                <w:i w:val="0"/>
                <w:iCs w:val="0"/>
                <w:color w:val="595959"/>
              </w:rPr>
              <w:t>.2</w:t>
            </w:r>
          </w:p>
        </w:tc>
        <w:tc>
          <w:tcPr>
            <w:tcW w:w="8080" w:type="dxa"/>
            <w:gridSpan w:val="7"/>
            <w:tcBorders>
              <w:top w:val="single" w:sz="4" w:space="0" w:color="0070C0"/>
              <w:right w:val="single" w:sz="4" w:space="0" w:color="0070C0"/>
            </w:tcBorders>
            <w:shd w:val="clear" w:color="auto" w:fill="DAEEF3" w:themeFill="accent5" w:themeFillTint="33"/>
          </w:tcPr>
          <w:p w14:paraId="64B856D3" w14:textId="77777777" w:rsidR="0000034C" w:rsidRPr="001C0916"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EE7C46E" w14:textId="77777777" w:rsidR="0000034C" w:rsidRPr="005B4C52"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0034C" w14:paraId="358C5812" w14:textId="77777777" w:rsidTr="0042221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8A8CB77" w14:textId="77777777" w:rsidR="0000034C" w:rsidRDefault="0000034C" w:rsidP="0000034C">
            <w:pPr>
              <w:pStyle w:val="INDICATORNUMBER"/>
              <w:rPr>
                <w:rStyle w:val="IntenseEmphasis"/>
                <w:b/>
                <w:bCs w:val="0"/>
                <w:i w:val="0"/>
                <w:iCs w:val="0"/>
                <w:color w:val="595959"/>
              </w:rPr>
            </w:pPr>
          </w:p>
        </w:tc>
        <w:tc>
          <w:tcPr>
            <w:tcW w:w="8080" w:type="dxa"/>
            <w:gridSpan w:val="7"/>
            <w:tcBorders>
              <w:top w:val="nil"/>
              <w:bottom w:val="single" w:sz="4" w:space="0" w:color="0070C0"/>
              <w:right w:val="single" w:sz="4" w:space="0" w:color="0070C0"/>
            </w:tcBorders>
            <w:shd w:val="clear" w:color="auto" w:fill="auto"/>
          </w:tcPr>
          <w:p w14:paraId="5E9281D9" w14:textId="77777777" w:rsidR="0000034C" w:rsidRDefault="0000034C"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641B7624" w14:textId="77777777" w:rsidR="001A2F68" w:rsidRDefault="001A2F68"/>
    <w:p w14:paraId="0C90277C" w14:textId="77777777" w:rsidR="009A3B94" w:rsidRDefault="009A3B94"/>
    <w:tbl>
      <w:tblPr>
        <w:tblStyle w:val="SubSubSectionMISCTableMANDATORY"/>
        <w:tblW w:w="9209" w:type="dxa"/>
        <w:tblInd w:w="5" w:type="dxa"/>
        <w:tblLook w:val="06A0" w:firstRow="1" w:lastRow="0" w:firstColumn="1" w:lastColumn="0" w:noHBand="1" w:noVBand="1"/>
      </w:tblPr>
      <w:tblGrid>
        <w:gridCol w:w="1134"/>
        <w:gridCol w:w="8075"/>
      </w:tblGrid>
      <w:tr w:rsidR="00DC7938" w14:paraId="564E90C7" w14:textId="77777777" w:rsidTr="00A522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14782D0" w14:textId="77777777" w:rsidR="00DC7938" w:rsidRPr="00DC20FA" w:rsidRDefault="00DC7938"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1A2F68">
              <w:rPr>
                <w:rStyle w:val="IntenseEmphasis"/>
                <w:b w:val="0"/>
                <w:i w:val="0"/>
                <w:color w:val="FFFFFF" w:themeColor="background1"/>
              </w:rPr>
              <w:t>3</w:t>
            </w:r>
          </w:p>
        </w:tc>
        <w:tc>
          <w:tcPr>
            <w:tcW w:w="8075" w:type="dxa"/>
          </w:tcPr>
          <w:p w14:paraId="7F7212F7" w14:textId="77777777" w:rsidR="00DC7938" w:rsidRPr="00DC20FA" w:rsidRDefault="00DC7938"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C7938" w:rsidRPr="00D5451C" w14:paraId="4E1DA00B"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1F1516A9" w14:textId="77777777" w:rsidR="00DC7938" w:rsidRPr="000D72DF" w:rsidRDefault="00DC7938" w:rsidP="00A522D0">
            <w:pPr>
              <w:pStyle w:val="INDICATORNUMBER"/>
              <w:rPr>
                <w:rStyle w:val="IntenseEmphasis"/>
                <w:b/>
                <w:bCs w:val="0"/>
                <w:i w:val="0"/>
                <w:iCs w:val="0"/>
              </w:rPr>
            </w:pPr>
            <w:r>
              <w:rPr>
                <w:rStyle w:val="IntenseEmphasis"/>
                <w:b/>
                <w:bCs w:val="0"/>
                <w:i w:val="0"/>
                <w:iCs w:val="0"/>
                <w:color w:val="595959"/>
              </w:rPr>
              <w:lastRenderedPageBreak/>
              <w:t>SAM 0</w:t>
            </w:r>
            <w:r w:rsidR="001A2F68">
              <w:rPr>
                <w:rStyle w:val="IntenseEmphasis"/>
                <w:b/>
                <w:bCs w:val="0"/>
                <w:i w:val="0"/>
                <w:iCs w:val="0"/>
                <w:color w:val="595959"/>
              </w:rPr>
              <w:t>3</w:t>
            </w:r>
            <w:r>
              <w:rPr>
                <w:rStyle w:val="IntenseEmphasis"/>
                <w:b/>
                <w:bCs w:val="0"/>
                <w:i w:val="0"/>
                <w:iCs w:val="0"/>
                <w:color w:val="595959"/>
              </w:rPr>
              <w:t>.1</w:t>
            </w:r>
          </w:p>
        </w:tc>
        <w:tc>
          <w:tcPr>
            <w:tcW w:w="8075" w:type="dxa"/>
          </w:tcPr>
          <w:p w14:paraId="0713083F" w14:textId="77777777" w:rsidR="00DC7938" w:rsidRPr="0042063C" w:rsidRDefault="00DC7938" w:rsidP="00DC7938">
            <w:pPr>
              <w:pStyle w:val="INDICATORTEXT"/>
              <w:jc w:val="both"/>
              <w:cnfStyle w:val="000000000000" w:firstRow="0" w:lastRow="0" w:firstColumn="0" w:lastColumn="0" w:oddVBand="0" w:evenVBand="0" w:oddHBand="0" w:evenHBand="0" w:firstRowFirstColumn="0" w:firstRowLastColumn="0" w:lastRowFirstColumn="0" w:lastRowLastColumn="0"/>
            </w:pPr>
            <w:r w:rsidRPr="0042063C">
              <w:t xml:space="preserve">Your organisation’s breakdown of passive, active quant and </w:t>
            </w:r>
            <w:r>
              <w:t xml:space="preserve">active fundamental </w:t>
            </w:r>
            <w:r w:rsidRPr="0042063C">
              <w:t xml:space="preserve">by listed equities, </w:t>
            </w:r>
            <w:r w:rsidR="00301B78">
              <w:t>fixed income SSA, corporate (financial), corporate (non-financial) and fixed income securitised</w:t>
            </w:r>
            <w:r w:rsidR="00301B78" w:rsidDel="00301B78">
              <w:t xml:space="preserve"> </w:t>
            </w:r>
            <w:r w:rsidRPr="0042063C">
              <w:t xml:space="preserve">will be used to trigger subsequent indicators </w:t>
            </w:r>
            <w:r w:rsidR="00102DC3">
              <w:t>on the</w:t>
            </w:r>
            <w:r w:rsidR="00102DC3" w:rsidRPr="0042063C">
              <w:t xml:space="preserve"> </w:t>
            </w:r>
            <w:r w:rsidRPr="0042063C">
              <w:t xml:space="preserve">ESG incorporation strategies used by your managers. </w:t>
            </w:r>
          </w:p>
          <w:p w14:paraId="00300ADE" w14:textId="77777777" w:rsidR="00DC7938" w:rsidRPr="001C0916" w:rsidRDefault="00DC7938"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42063C">
              <w:t xml:space="preserve">Reported data will also be used in the assessment </w:t>
            </w:r>
            <w:r>
              <w:t xml:space="preserve">process </w:t>
            </w:r>
            <w:r w:rsidRPr="0042063C">
              <w:t xml:space="preserve">to </w:t>
            </w:r>
            <w:r w:rsidR="00B24FDE">
              <w:t>compare</w:t>
            </w:r>
            <w:r w:rsidR="00B24FDE" w:rsidRPr="0042063C">
              <w:t xml:space="preserve"> </w:t>
            </w:r>
            <w:r w:rsidRPr="0042063C">
              <w:t>your organisation against those with a similar breakdown.</w:t>
            </w:r>
          </w:p>
        </w:tc>
      </w:tr>
      <w:tr w:rsidR="00DC7938" w14:paraId="2B76EBC0" w14:textId="77777777" w:rsidTr="00A522D0">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191A514" w14:textId="77777777" w:rsidR="00DC7938" w:rsidRPr="00A62DF0" w:rsidRDefault="00DC7938"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DC7938" w:rsidRPr="00D5451C" w14:paraId="6099E86B"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0C3EE56B" w14:textId="77777777" w:rsidR="00DC7938" w:rsidRPr="000D72DF" w:rsidRDefault="00DC7938" w:rsidP="001A2F68">
            <w:pPr>
              <w:pStyle w:val="INDICATORNUMBER"/>
              <w:rPr>
                <w:rStyle w:val="IntenseEmphasis"/>
                <w:b/>
                <w:bCs w:val="0"/>
                <w:i w:val="0"/>
                <w:iCs w:val="0"/>
              </w:rPr>
            </w:pPr>
            <w:r w:rsidRPr="00C87F2E">
              <w:rPr>
                <w:szCs w:val="20"/>
              </w:rPr>
              <w:t>SAM 0</w:t>
            </w:r>
            <w:r w:rsidR="001A2F68" w:rsidRPr="00C87F2E">
              <w:rPr>
                <w:szCs w:val="20"/>
              </w:rPr>
              <w:t>3</w:t>
            </w:r>
          </w:p>
        </w:tc>
        <w:tc>
          <w:tcPr>
            <w:tcW w:w="8075" w:type="dxa"/>
            <w:tcBorders>
              <w:top w:val="single" w:sz="4" w:space="0" w:color="A6A6A6" w:themeColor="background1" w:themeShade="A6"/>
              <w:bottom w:val="single" w:sz="4" w:space="0" w:color="0070C0"/>
            </w:tcBorders>
          </w:tcPr>
          <w:p w14:paraId="63F3E3FB" w14:textId="77777777" w:rsidR="00AB451F" w:rsidRDefault="00A874F5">
            <w:pPr>
              <w:pStyle w:val="INDICATORTEXT"/>
              <w:jc w:val="both"/>
              <w:cnfStyle w:val="000000000000" w:firstRow="0" w:lastRow="0" w:firstColumn="0" w:lastColumn="0" w:oddVBand="0" w:evenVBand="0" w:oddHBand="0" w:evenHBand="0" w:firstRowFirstColumn="0" w:firstRowLastColumn="0" w:lastRowFirstColumn="0" w:lastRowLastColumn="0"/>
            </w:pPr>
            <w:r>
              <w:t>This indicator</w:t>
            </w:r>
            <w:r w:rsidR="00DC7938">
              <w:t xml:space="preserve"> determines which </w:t>
            </w:r>
            <w:r w:rsidR="00730F3F">
              <w:t>parts of indicator [</w:t>
            </w:r>
            <w:r>
              <w:t>0</w:t>
            </w:r>
            <w:r w:rsidR="001A2F68">
              <w:t>4</w:t>
            </w:r>
            <w:r>
              <w:t xml:space="preserve">] are applicable. </w:t>
            </w:r>
          </w:p>
          <w:p w14:paraId="1E7DF12C" w14:textId="77777777" w:rsidR="00DC7938" w:rsidRPr="00037F76" w:rsidRDefault="00A874F5" w:rsidP="001A2F6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szCs w:val="18"/>
              </w:rPr>
            </w:pPr>
            <w:r>
              <w:t xml:space="preserve">For example, if you report </w:t>
            </w:r>
            <w:r w:rsidR="00A715F1">
              <w:t xml:space="preserve">using </w:t>
            </w:r>
            <w:r>
              <w:t xml:space="preserve">passive </w:t>
            </w:r>
            <w:r w:rsidR="00E54B46">
              <w:t xml:space="preserve">investment </w:t>
            </w:r>
            <w:r>
              <w:t>strategies in relation</w:t>
            </w:r>
            <w:r w:rsidR="00B16396">
              <w:t xml:space="preserve"> to Listed E</w:t>
            </w:r>
            <w:r>
              <w:t>quity</w:t>
            </w:r>
            <w:r w:rsidR="00AB451F">
              <w:t xml:space="preserve"> in [</w:t>
            </w:r>
            <w:r w:rsidR="001A2F68">
              <w:t>03</w:t>
            </w:r>
            <w:r w:rsidR="00AB451F">
              <w:t>]</w:t>
            </w:r>
            <w:r>
              <w:t xml:space="preserve">, you will only see the </w:t>
            </w:r>
            <w:r w:rsidR="00A715F1">
              <w:t>part</w:t>
            </w:r>
            <w:r>
              <w:t xml:space="preserve"> of [0</w:t>
            </w:r>
            <w:r w:rsidR="001A2F68">
              <w:t>4</w:t>
            </w:r>
            <w:r w:rsidR="00A715F1">
              <w:t>.1</w:t>
            </w:r>
            <w:r>
              <w:t xml:space="preserve">] </w:t>
            </w:r>
            <w:r w:rsidR="00B24FDE">
              <w:t xml:space="preserve">that is </w:t>
            </w:r>
            <w:r>
              <w:t>relevant to passive</w:t>
            </w:r>
            <w:r w:rsidR="00B16396">
              <w:t xml:space="preserve"> investment</w:t>
            </w:r>
            <w:r>
              <w:t xml:space="preserve"> strategies </w:t>
            </w:r>
            <w:r w:rsidR="00B16396">
              <w:t>for Listed Equity</w:t>
            </w:r>
            <w:r>
              <w:t xml:space="preserve">. </w:t>
            </w:r>
          </w:p>
        </w:tc>
      </w:tr>
    </w:tbl>
    <w:p w14:paraId="0B763CFF" w14:textId="77777777" w:rsidR="00DC7938" w:rsidRDefault="00C87F2E">
      <w:pPr>
        <w:widowControl/>
        <w:autoSpaceDE/>
        <w:autoSpaceDN/>
        <w:adjustRightInd/>
        <w:spacing w:before="0" w:after="0" w:line="240" w:lineRule="auto"/>
      </w:pPr>
      <w:r>
        <w:t>.</w:t>
      </w:r>
    </w:p>
    <w:p w14:paraId="520EBA3C" w14:textId="77777777" w:rsidR="00C87F2E" w:rsidRDefault="00C87F2E">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981697" w14:paraId="1A09AD52"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A0B6119" w14:textId="77777777" w:rsidR="00981697" w:rsidRPr="004720C4" w:rsidRDefault="00CD6796" w:rsidP="00A522D0">
            <w:pPr>
              <w:pStyle w:val="SectionIndicatorHeaderText"/>
              <w:rPr>
                <w:rStyle w:val="IntenseEmphasis"/>
                <w:b w:val="0"/>
                <w:bCs w:val="0"/>
                <w:i w:val="0"/>
                <w:iCs w:val="0"/>
              </w:rPr>
            </w:pPr>
            <w:r>
              <w:rPr>
                <w:rStyle w:val="IntenseEmphasis"/>
                <w:b w:val="0"/>
                <w:i w:val="0"/>
                <w:color w:val="FFFFFF" w:themeColor="background1"/>
              </w:rPr>
              <w:t>SAM 03</w:t>
            </w:r>
          </w:p>
        </w:tc>
        <w:tc>
          <w:tcPr>
            <w:tcW w:w="7087" w:type="dxa"/>
          </w:tcPr>
          <w:p w14:paraId="4198B2A1" w14:textId="77777777" w:rsidR="00981697" w:rsidRPr="005F7BCA" w:rsidRDefault="00981697"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02777B" w:rsidRPr="00CF025D" w14:paraId="556639B5" w14:textId="77777777" w:rsidTr="0002777B">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004AECAC" w14:textId="77777777" w:rsidR="0002777B" w:rsidRPr="0002777B" w:rsidRDefault="0002777B" w:rsidP="00981697">
            <w:pPr>
              <w:pStyle w:val="INDICATORTEXT"/>
              <w:rPr>
                <w:i/>
              </w:rPr>
            </w:pPr>
            <w:r w:rsidRPr="00507A8C">
              <w:rPr>
                <w:b/>
                <w:i/>
                <w:color w:val="auto"/>
              </w:rPr>
              <w:t>Actively and passively managed strategies</w:t>
            </w:r>
          </w:p>
        </w:tc>
      </w:tr>
      <w:tr w:rsidR="00981697" w:rsidRPr="00CF025D" w14:paraId="04260AB7" w14:textId="77777777" w:rsidTr="00D41118">
        <w:tc>
          <w:tcPr>
            <w:cnfStyle w:val="001000000000" w:firstRow="0" w:lastRow="0" w:firstColumn="1" w:lastColumn="0" w:oddVBand="0" w:evenVBand="0" w:oddHBand="0" w:evenHBand="0" w:firstRowFirstColumn="0" w:firstRowLastColumn="0" w:lastRowFirstColumn="0" w:lastRowLastColumn="0"/>
            <w:tcW w:w="2127" w:type="dxa"/>
            <w:shd w:val="clear" w:color="auto" w:fill="F2F2F2" w:themeFill="background1" w:themeFillShade="F2"/>
          </w:tcPr>
          <w:p w14:paraId="4DC0A993" w14:textId="77777777" w:rsidR="00981697" w:rsidRPr="00981697" w:rsidRDefault="00981697" w:rsidP="00981697">
            <w:pPr>
              <w:pStyle w:val="INDICATORTEXT"/>
              <w:rPr>
                <w:b/>
              </w:rPr>
            </w:pPr>
            <w:r w:rsidRPr="00981697">
              <w:rPr>
                <w:b/>
              </w:rPr>
              <w:t>Passive strategies</w:t>
            </w:r>
          </w:p>
        </w:tc>
        <w:tc>
          <w:tcPr>
            <w:tcW w:w="7087" w:type="dxa"/>
          </w:tcPr>
          <w:p w14:paraId="733645F0" w14:textId="77777777" w:rsidR="00981697" w:rsidRPr="00981697" w:rsidRDefault="000C7C32" w:rsidP="00B24FDE">
            <w:pPr>
              <w:pStyle w:val="INDICATORTEXT"/>
              <w:cnfStyle w:val="000000000000" w:firstRow="0" w:lastRow="0" w:firstColumn="0" w:lastColumn="0" w:oddVBand="0" w:evenVBand="0" w:oddHBand="0" w:evenHBand="0" w:firstRowFirstColumn="0" w:firstRowLastColumn="0" w:lastRowFirstColumn="0" w:lastRowLastColumn="0"/>
            </w:pPr>
            <w:r w:rsidRPr="00811910">
              <w:rPr>
                <w:szCs w:val="18"/>
              </w:rPr>
              <w:t xml:space="preserve">Passive investments are investments </w:t>
            </w:r>
            <w:r w:rsidR="00B24FDE">
              <w:rPr>
                <w:szCs w:val="18"/>
              </w:rPr>
              <w:t>that</w:t>
            </w:r>
            <w:r w:rsidR="00B24FDE" w:rsidRPr="00811910">
              <w:rPr>
                <w:szCs w:val="18"/>
              </w:rPr>
              <w:t xml:space="preserve"> </w:t>
            </w:r>
            <w:r w:rsidRPr="00811910">
              <w:rPr>
                <w:szCs w:val="18"/>
              </w:rPr>
              <w:t>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981697" w:rsidRPr="00CF025D" w14:paraId="7EB00F9E" w14:textId="77777777" w:rsidTr="00D41118">
        <w:tc>
          <w:tcPr>
            <w:cnfStyle w:val="001000000000" w:firstRow="0" w:lastRow="0" w:firstColumn="1" w:lastColumn="0" w:oddVBand="0" w:evenVBand="0" w:oddHBand="0" w:evenHBand="0" w:firstRowFirstColumn="0" w:firstRowLastColumn="0" w:lastRowFirstColumn="0" w:lastRowLastColumn="0"/>
            <w:tcW w:w="2127" w:type="dxa"/>
            <w:shd w:val="clear" w:color="auto" w:fill="F2F2F2" w:themeFill="background1" w:themeFillShade="F2"/>
          </w:tcPr>
          <w:p w14:paraId="4275D224" w14:textId="77777777" w:rsidR="00981697" w:rsidRPr="00981697" w:rsidRDefault="00981697" w:rsidP="00981697">
            <w:pPr>
              <w:pStyle w:val="INDICATORTEXT"/>
              <w:rPr>
                <w:b/>
              </w:rPr>
            </w:pPr>
            <w:r w:rsidRPr="00981697">
              <w:rPr>
                <w:b/>
              </w:rPr>
              <w:t>Active</w:t>
            </w:r>
            <w:r w:rsidR="00D026DA">
              <w:rPr>
                <w:b/>
              </w:rPr>
              <w:t>—</w:t>
            </w:r>
            <w:r w:rsidRPr="00981697">
              <w:rPr>
                <w:b/>
              </w:rPr>
              <w:t>quantitative (quant) strategies</w:t>
            </w:r>
          </w:p>
        </w:tc>
        <w:tc>
          <w:tcPr>
            <w:tcW w:w="7087" w:type="dxa"/>
          </w:tcPr>
          <w:p w14:paraId="3D0B89BE" w14:textId="77777777" w:rsidR="00981697" w:rsidRPr="00981697" w:rsidRDefault="00981697" w:rsidP="00B24FDE">
            <w:pPr>
              <w:pStyle w:val="INDICATORTEXT"/>
              <w:cnfStyle w:val="000000000000" w:firstRow="0" w:lastRow="0" w:firstColumn="0" w:lastColumn="0" w:oddVBand="0" w:evenVBand="0" w:oddHBand="0" w:evenHBand="0" w:firstRowFirstColumn="0" w:firstRowLastColumn="0" w:lastRowFirstColumn="0" w:lastRowLastColumn="0"/>
            </w:pPr>
            <w:r w:rsidRPr="00981697">
              <w:t xml:space="preserve">Investment strategies or funds </w:t>
            </w:r>
            <w:r w:rsidR="00B24FDE">
              <w:t>in which</w:t>
            </w:r>
            <w:r w:rsidR="00B24FDE" w:rsidRPr="00981697">
              <w:t xml:space="preserve"> </w:t>
            </w:r>
            <w:r w:rsidRPr="00981697">
              <w:t xml:space="preserve">the manager builds computer-based models to determine whether an investment is attractive. In a pure </w:t>
            </w:r>
            <w:r w:rsidR="00B24FDE">
              <w:t>'</w:t>
            </w:r>
            <w:r w:rsidRPr="00981697">
              <w:t>quant model</w:t>
            </w:r>
            <w:r w:rsidR="00B24FDE">
              <w:t>',</w:t>
            </w:r>
            <w:r w:rsidRPr="00981697">
              <w:t xml:space="preserve"> the final decision to buy or sell is made by the model. </w:t>
            </w:r>
          </w:p>
        </w:tc>
      </w:tr>
      <w:tr w:rsidR="00981697" w:rsidRPr="00CF025D" w14:paraId="7E9EE49C" w14:textId="77777777" w:rsidTr="00D41118">
        <w:tc>
          <w:tcPr>
            <w:cnfStyle w:val="001000000000" w:firstRow="0" w:lastRow="0" w:firstColumn="1" w:lastColumn="0" w:oddVBand="0" w:evenVBand="0" w:oddHBand="0" w:evenHBand="0" w:firstRowFirstColumn="0" w:firstRowLastColumn="0" w:lastRowFirstColumn="0" w:lastRowLastColumn="0"/>
            <w:tcW w:w="2127" w:type="dxa"/>
            <w:shd w:val="clear" w:color="auto" w:fill="F2F2F2" w:themeFill="background1" w:themeFillShade="F2"/>
          </w:tcPr>
          <w:p w14:paraId="4354192F" w14:textId="77777777" w:rsidR="00981697" w:rsidRPr="00981697" w:rsidRDefault="00981697" w:rsidP="00981697">
            <w:pPr>
              <w:pStyle w:val="INDICATORTEXT"/>
              <w:rPr>
                <w:b/>
              </w:rPr>
            </w:pPr>
            <w:r w:rsidRPr="00981697">
              <w:rPr>
                <w:b/>
              </w:rPr>
              <w:t>Active</w:t>
            </w:r>
            <w:r w:rsidR="00D026DA">
              <w:rPr>
                <w:b/>
              </w:rPr>
              <w:t>—</w:t>
            </w:r>
            <w:r w:rsidRPr="00981697">
              <w:rPr>
                <w:b/>
              </w:rPr>
              <w:t xml:space="preserve">fundamental </w:t>
            </w:r>
          </w:p>
        </w:tc>
        <w:tc>
          <w:tcPr>
            <w:tcW w:w="7087" w:type="dxa"/>
          </w:tcPr>
          <w:p w14:paraId="0C56F26D" w14:textId="77777777" w:rsidR="00981697" w:rsidRPr="00981697" w:rsidRDefault="00981697" w:rsidP="00981697">
            <w:pPr>
              <w:pStyle w:val="INDICATORTEXT"/>
              <w:cnfStyle w:val="000000000000" w:firstRow="0" w:lastRow="0" w:firstColumn="0" w:lastColumn="0" w:oddVBand="0" w:evenVBand="0" w:oddHBand="0" w:evenHBand="0" w:firstRowFirstColumn="0" w:firstRowLastColumn="0" w:lastRowFirstColumn="0" w:lastRowLastColumn="0"/>
            </w:pPr>
            <w:r w:rsidRPr="00981697">
              <w:t>Fundamental strategies in which investment decisions are based on human judg</w:t>
            </w:r>
            <w:r w:rsidR="00B24FDE">
              <w:t>e</w:t>
            </w:r>
            <w:r w:rsidRPr="00981697">
              <w:t>ment.</w:t>
            </w:r>
            <w:r w:rsidR="001564D2">
              <w:t xml:space="preserve"> </w:t>
            </w:r>
            <w:r w:rsidRPr="00981697">
              <w:t>This includes both bottom-up (</w:t>
            </w:r>
            <w:r w:rsidR="001C5088">
              <w:t xml:space="preserve">e.g., </w:t>
            </w:r>
            <w:r w:rsidRPr="00981697">
              <w:t>stock-picking) and top-down (</w:t>
            </w:r>
            <w:r w:rsidR="001C5088">
              <w:t xml:space="preserve">e.g., </w:t>
            </w:r>
            <w:r w:rsidRPr="00981697">
              <w:t>sector-based) strategies.</w:t>
            </w:r>
          </w:p>
        </w:tc>
      </w:tr>
    </w:tbl>
    <w:p w14:paraId="30B52A89" w14:textId="33329646" w:rsidR="009E2D9D" w:rsidRDefault="009E2D9D">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1912" w14:paraId="57B32EA9"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2D98F8" w14:textId="77777777" w:rsidR="00561912" w:rsidRPr="00356CDA" w:rsidRDefault="00561912"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3D523BB5" w14:textId="77777777" w:rsidR="00561912" w:rsidRPr="00356CDA"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6C971E3" w14:textId="77777777" w:rsidR="00561912" w:rsidRPr="00356CDA"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922D0DB" w14:textId="77777777" w:rsidR="00561912" w:rsidRPr="00356CDA" w:rsidRDefault="00561912"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561912" w14:paraId="5F546C56"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11DFB7" w14:textId="77777777" w:rsidR="00561912" w:rsidRPr="00356CDA" w:rsidRDefault="00561912" w:rsidP="00A522D0">
            <w:pPr>
              <w:pStyle w:val="SectionIndicatorHeaderText"/>
              <w:rPr>
                <w:rStyle w:val="IntenseEmphasis"/>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4</w:t>
            </w:r>
          </w:p>
        </w:tc>
        <w:tc>
          <w:tcPr>
            <w:tcW w:w="3402" w:type="dxa"/>
          </w:tcPr>
          <w:p w14:paraId="18C02C8D" w14:textId="77777777" w:rsidR="00561912" w:rsidRPr="00356CDA"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F79D220" w14:textId="77777777" w:rsidR="00561912" w:rsidRPr="00356CDA"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F7ED23F" w14:textId="77777777" w:rsidR="00561912" w:rsidRPr="00356CDA" w:rsidRDefault="00561912" w:rsidP="00A522D0">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44CD1AF3" w14:textId="77777777" w:rsidR="008C5D95" w:rsidRDefault="008C5D95" w:rsidP="008C5D95">
      <w:pPr>
        <w:pStyle w:val="INDICATORNUMBER"/>
      </w:pPr>
    </w:p>
    <w:tbl>
      <w:tblPr>
        <w:tblStyle w:val="SubSectionIndicatorTableVOLUNTARY"/>
        <w:tblW w:w="9214" w:type="dxa"/>
        <w:tblInd w:w="5" w:type="dxa"/>
        <w:tblLook w:val="04A0" w:firstRow="1" w:lastRow="0" w:firstColumn="1" w:lastColumn="0" w:noHBand="0" w:noVBand="1"/>
      </w:tblPr>
      <w:tblGrid>
        <w:gridCol w:w="955"/>
        <w:gridCol w:w="1831"/>
        <w:gridCol w:w="1151"/>
        <w:gridCol w:w="841"/>
        <w:gridCol w:w="909"/>
        <w:gridCol w:w="1139"/>
        <w:gridCol w:w="1139"/>
        <w:gridCol w:w="1249"/>
      </w:tblGrid>
      <w:tr w:rsidR="008C5D95" w14:paraId="6BD31CA9" w14:textId="77777777" w:rsidTr="000003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1" w:type="dxa"/>
            <w:tcBorders>
              <w:top w:val="single" w:sz="4" w:space="0" w:color="0070C0"/>
              <w:left w:val="single" w:sz="4" w:space="0" w:color="0070C0"/>
              <w:bottom w:val="single" w:sz="4" w:space="0" w:color="0070C0"/>
            </w:tcBorders>
            <w:shd w:val="clear" w:color="auto" w:fill="00B0F0"/>
          </w:tcPr>
          <w:p w14:paraId="0B8FB1D9" w14:textId="77777777" w:rsidR="008C5D95" w:rsidRPr="00903B63" w:rsidRDefault="008C5D95"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1A2F68">
              <w:rPr>
                <w:rStyle w:val="IntenseEmphasis"/>
                <w:i w:val="0"/>
                <w:color w:val="FFFFFF" w:themeColor="background1"/>
              </w:rPr>
              <w:t>4</w:t>
            </w:r>
          </w:p>
        </w:tc>
        <w:tc>
          <w:tcPr>
            <w:tcW w:w="8133" w:type="dxa"/>
            <w:gridSpan w:val="7"/>
            <w:tcBorders>
              <w:top w:val="single" w:sz="4" w:space="0" w:color="0070C0"/>
              <w:bottom w:val="single" w:sz="4" w:space="0" w:color="0070C0"/>
              <w:right w:val="single" w:sz="4" w:space="0" w:color="0070C0"/>
            </w:tcBorders>
            <w:shd w:val="clear" w:color="auto" w:fill="0070C0"/>
          </w:tcPr>
          <w:p w14:paraId="22A695F2" w14:textId="77777777" w:rsidR="008C5D95" w:rsidRPr="00903B63" w:rsidRDefault="008C5D95"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C5D95" w14:paraId="62C790FB"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dxa"/>
            <w:tcBorders>
              <w:top w:val="single" w:sz="4" w:space="0" w:color="0070C0"/>
              <w:left w:val="single" w:sz="4" w:space="0" w:color="0070C0"/>
            </w:tcBorders>
            <w:shd w:val="clear" w:color="auto" w:fill="F2F2F2" w:themeFill="background1" w:themeFillShade="F2"/>
          </w:tcPr>
          <w:p w14:paraId="1CFF5EA2" w14:textId="77777777" w:rsidR="008C5D95" w:rsidRPr="000D72DF" w:rsidRDefault="008C5D95"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4</w:t>
            </w:r>
            <w:r>
              <w:rPr>
                <w:rStyle w:val="IntenseEmphasis"/>
                <w:b/>
                <w:bCs w:val="0"/>
                <w:i w:val="0"/>
                <w:iCs w:val="0"/>
                <w:color w:val="595959"/>
              </w:rPr>
              <w:t>.1</w:t>
            </w:r>
          </w:p>
        </w:tc>
        <w:tc>
          <w:tcPr>
            <w:tcW w:w="8133" w:type="dxa"/>
            <w:gridSpan w:val="7"/>
            <w:tcBorders>
              <w:top w:val="single" w:sz="4" w:space="0" w:color="0070C0"/>
              <w:right w:val="single" w:sz="4" w:space="0" w:color="0070C0"/>
            </w:tcBorders>
            <w:shd w:val="clear" w:color="auto" w:fill="DAEEF3" w:themeFill="accent5" w:themeFillTint="33"/>
          </w:tcPr>
          <w:p w14:paraId="0BDE1B3C" w14:textId="77777777" w:rsidR="008C5D95" w:rsidRPr="008C5D95" w:rsidRDefault="008C5D95" w:rsidP="00602A3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C5D95">
              <w:t>Indicate which of the following ESG incorporation strategies you require your external manager(s) to implement on your behalf:</w:t>
            </w:r>
          </w:p>
        </w:tc>
      </w:tr>
      <w:tr w:rsidR="006F365B" w14:paraId="6AC9870D" w14:textId="77777777" w:rsidTr="009A3B94">
        <w:trPr>
          <w:trHeight w:val="371"/>
        </w:trPr>
        <w:tc>
          <w:tcPr>
            <w:cnfStyle w:val="001000000000" w:firstRow="0" w:lastRow="0" w:firstColumn="1" w:lastColumn="0" w:oddVBand="0" w:evenVBand="0" w:oddHBand="0" w:evenHBand="0" w:firstRowFirstColumn="0" w:firstRowLastColumn="0" w:lastRowFirstColumn="0" w:lastRowLastColumn="0"/>
            <w:tcW w:w="1081" w:type="dxa"/>
            <w:vMerge w:val="restart"/>
            <w:tcBorders>
              <w:top w:val="nil"/>
              <w:left w:val="single" w:sz="4" w:space="0" w:color="0070C0"/>
            </w:tcBorders>
            <w:shd w:val="clear" w:color="auto" w:fill="F2F2F2" w:themeFill="background1" w:themeFillShade="F2"/>
            <w:vAlign w:val="top"/>
          </w:tcPr>
          <w:p w14:paraId="1D11D244" w14:textId="77777777" w:rsidR="006F365B" w:rsidRDefault="006F365B" w:rsidP="006F365B">
            <w:pPr>
              <w:pStyle w:val="INDICATORNUMBER"/>
              <w:spacing w:before="0"/>
              <w:rPr>
                <w:rStyle w:val="IntenseEmphasis"/>
                <w:b/>
                <w:bCs w:val="0"/>
                <w:i w:val="0"/>
                <w:iCs w:val="0"/>
                <w:color w:val="595959"/>
              </w:rPr>
            </w:pPr>
          </w:p>
        </w:tc>
        <w:tc>
          <w:tcPr>
            <w:tcW w:w="215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FBC2F74" w14:textId="77777777" w:rsidR="006F365B" w:rsidRPr="00542DFB" w:rsidRDefault="006F365B" w:rsidP="006F365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294"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1754A30" w14:textId="77777777" w:rsidR="006F365B" w:rsidRPr="00E0560D"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All</w:t>
            </w:r>
            <w:r>
              <w:rPr>
                <w:b/>
                <w:color w:val="FFFFFF" w:themeColor="background1"/>
                <w:sz w:val="18"/>
              </w:rPr>
              <w:t xml:space="preserve"> assets</w:t>
            </w:r>
          </w:p>
        </w:tc>
        <w:tc>
          <w:tcPr>
            <w:tcW w:w="993"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BABCD23" w14:textId="77777777" w:rsidR="006F365B" w:rsidRPr="00E0560D"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LE</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8E965F2" w14:textId="77777777" w:rsidR="006F365B" w:rsidDel="00364853"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—SSA</w:t>
            </w: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CF8DD08" w14:textId="77777777" w:rsidR="006F365B"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—Corporate (financial)</w:t>
            </w:r>
          </w:p>
        </w:tc>
        <w:tc>
          <w:tcPr>
            <w:tcW w:w="851"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42442B1C" w14:textId="77777777" w:rsidR="006F365B"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 xml:space="preserve">Fixed income —Corporate (non-financial) </w:t>
            </w:r>
          </w:p>
        </w:tc>
        <w:tc>
          <w:tcPr>
            <w:tcW w:w="1002"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4C36BBA5" w14:textId="77777777" w:rsidR="006F365B"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—Securitised</w:t>
            </w:r>
          </w:p>
        </w:tc>
      </w:tr>
      <w:tr w:rsidR="00812909" w14:paraId="4121C4EF"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504EDCF5" w14:textId="77777777" w:rsidR="00812909" w:rsidRDefault="00812909" w:rsidP="00A522D0">
            <w:pPr>
              <w:pStyle w:val="INDICATORNUMBER"/>
              <w:rPr>
                <w:rStyle w:val="IntenseEmphasis"/>
                <w:b/>
                <w:bCs w:val="0"/>
                <w:i w:val="0"/>
                <w:iCs w:val="0"/>
                <w:color w:val="595959"/>
              </w:rPr>
            </w:pPr>
          </w:p>
        </w:tc>
        <w:tc>
          <w:tcPr>
            <w:tcW w:w="8133" w:type="dxa"/>
            <w:gridSpan w:val="7"/>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C7F77BF" w14:textId="77777777" w:rsidR="00812909" w:rsidRPr="00FC1F8D" w:rsidRDefault="00812909" w:rsidP="008C231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sidRPr="00FC1F8D">
              <w:rPr>
                <w:b/>
                <w:i/>
              </w:rPr>
              <w:t>Active investment strategies</w:t>
            </w:r>
          </w:p>
        </w:tc>
      </w:tr>
      <w:tr w:rsidR="00C87F2E" w14:paraId="3FC4AE9C"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478CEA0D"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FBDDC7" w14:textId="77777777" w:rsidR="00C87F2E" w:rsidRPr="0042063C"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42063C">
              <w:t>Screening</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077C1BB"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102BF8">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5003BE"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102BF8">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AC5D93"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8EAA2B"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22FE53"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18393A9"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r>
      <w:tr w:rsidR="00C87F2E" w14:paraId="02668062"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776B65F1"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32D57F" w14:textId="77777777" w:rsidR="00C87F2E" w:rsidRPr="0042063C"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112413">
              <w:t xml:space="preserve">Thematic </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354839"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102BF8">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207984"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102BF8">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E28961"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FBD3292"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49C6D5"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5DB146"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r>
      <w:tr w:rsidR="00C87F2E" w14:paraId="399682F9"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3157DAB0"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6D61ED" w14:textId="77777777" w:rsidR="00C87F2E" w:rsidRPr="0042063C"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112413">
              <w:t xml:space="preserve">Integration </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9526CF9"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102BF8">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2B3A34" w14:textId="77777777" w:rsidR="00C87F2E" w:rsidRPr="00112413" w:rsidDel="00E44EBD"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102BF8">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7649F64"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438DDA"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CA5CBD2"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891926"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E54DD">
              <w:sym w:font="Wingdings" w:char="F071"/>
            </w:r>
          </w:p>
        </w:tc>
      </w:tr>
      <w:tr w:rsidR="00C87F2E" w14:paraId="63E370FA"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5E2B5ED3"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E1B2B9" w14:textId="77777777" w:rsidR="00C87F2E" w:rsidRPr="00112413"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923687"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102BF8">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D42B248"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102BF8">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2BE5ACE"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AE8B32"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21EC865"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1FA8C40"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E54DD">
              <w:sym w:font="Wingdings" w:char="F071"/>
            </w:r>
          </w:p>
        </w:tc>
      </w:tr>
      <w:tr w:rsidR="0000034C" w14:paraId="2796C62D"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right w:val="single" w:sz="4" w:space="0" w:color="A6A6A6" w:themeColor="background1" w:themeShade="A6"/>
            </w:tcBorders>
            <w:shd w:val="clear" w:color="auto" w:fill="F2F2F2" w:themeFill="background1" w:themeFillShade="F2"/>
            <w:vAlign w:val="top"/>
          </w:tcPr>
          <w:p w14:paraId="27721F15" w14:textId="77777777" w:rsidR="0000034C" w:rsidRDefault="0000034C" w:rsidP="0000034C">
            <w:pPr>
              <w:pStyle w:val="INDICATORNUMBER"/>
              <w:rPr>
                <w:rStyle w:val="IntenseEmphasis"/>
                <w:b/>
                <w:bCs w:val="0"/>
                <w:i w:val="0"/>
                <w:iCs w:val="0"/>
                <w:color w:val="595959"/>
              </w:rPr>
            </w:pPr>
          </w:p>
        </w:tc>
        <w:tc>
          <w:tcPr>
            <w:tcW w:w="8133" w:type="dxa"/>
            <w:gridSpan w:val="7"/>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601F308F" w14:textId="77777777" w:rsidR="0000034C" w:rsidRPr="00FC1F8D" w:rsidRDefault="0000034C" w:rsidP="0000034C">
            <w:pPr>
              <w:pStyle w:val="INDICATORTEXT"/>
              <w:cnfStyle w:val="000000000000" w:firstRow="0" w:lastRow="0" w:firstColumn="0" w:lastColumn="0" w:oddVBand="0" w:evenVBand="0" w:oddHBand="0" w:evenHBand="0" w:firstRowFirstColumn="0" w:firstRowLastColumn="0" w:lastRowFirstColumn="0" w:lastRowLastColumn="0"/>
              <w:rPr>
                <w:i/>
              </w:rPr>
            </w:pPr>
            <w:r w:rsidRPr="00FC1F8D">
              <w:rPr>
                <w:b/>
                <w:i/>
              </w:rPr>
              <w:t>Passive investment strategies</w:t>
            </w:r>
          </w:p>
        </w:tc>
      </w:tr>
      <w:tr w:rsidR="00C87F2E" w14:paraId="1BDD5D97"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5E3D7939"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60677B" w14:textId="77777777" w:rsidR="00C87F2E" w:rsidRPr="0042063C"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42063C">
              <w:t>Screening</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86EC97A"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F5535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D342775"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F5535F">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DAA10D"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26138A1"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C64837"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FCD23A6"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r>
      <w:tr w:rsidR="00C87F2E" w14:paraId="1F3041FD"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165C2BDF"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0BBE76" w14:textId="77777777" w:rsidR="00C87F2E" w:rsidRPr="0042063C"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112413">
              <w:t xml:space="preserve">Thematic </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969468"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F5535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C7FD98"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F5535F">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58A9AE"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872538D"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4FC0BCE"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5DD7E6"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r>
      <w:tr w:rsidR="00C87F2E" w14:paraId="524024E9"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19603990"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8D1B10" w14:textId="77777777" w:rsidR="00C87F2E" w:rsidRPr="0042063C"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t>Integration</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F53EECF"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F5535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FD454E" w14:textId="77777777" w:rsidR="00C87F2E" w:rsidRPr="00112413" w:rsidDel="00E44EBD"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F5535F">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588D77"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37D6B0"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33EA37"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3AD165F" w14:textId="77777777" w:rsidR="00C87F2E" w:rsidRPr="00112413"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6A524A">
              <w:sym w:font="Wingdings" w:char="F071"/>
            </w:r>
          </w:p>
        </w:tc>
      </w:tr>
      <w:tr w:rsidR="00C87F2E" w14:paraId="5ED6165E" w14:textId="77777777" w:rsidTr="00C87F2E">
        <w:trPr>
          <w:trHeight w:val="373"/>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tcBorders>
            <w:shd w:val="clear" w:color="auto" w:fill="F2F2F2" w:themeFill="background1" w:themeFillShade="F2"/>
            <w:vAlign w:val="top"/>
          </w:tcPr>
          <w:p w14:paraId="01D4D5CA" w14:textId="77777777" w:rsidR="00C87F2E" w:rsidRDefault="00C87F2E" w:rsidP="00C87F2E">
            <w:pPr>
              <w:pStyle w:val="INDICATORNUMBER"/>
              <w:rPr>
                <w:rStyle w:val="IntenseEmphasis"/>
                <w:b/>
                <w:bCs w:val="0"/>
                <w:i w:val="0"/>
                <w:iCs w:val="0"/>
                <w:color w:val="595959"/>
              </w:rPr>
            </w:pPr>
          </w:p>
        </w:tc>
        <w:tc>
          <w:tcPr>
            <w:tcW w:w="21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1A635F" w14:textId="77777777" w:rsidR="00C87F2E" w:rsidRPr="00112413"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t>None of the above</w:t>
            </w:r>
          </w:p>
        </w:tc>
        <w:tc>
          <w:tcPr>
            <w:tcW w:w="12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632E2C"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F5535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FEF25B9"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F5535F">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871EF2"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EBB03C2"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78BD4C9"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c>
          <w:tcPr>
            <w:tcW w:w="10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6EFC6A" w14:textId="77777777" w:rsidR="00C87F2E" w:rsidRPr="00112413"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6A524A">
              <w:sym w:font="Wingdings" w:char="F071"/>
            </w:r>
          </w:p>
        </w:tc>
      </w:tr>
      <w:tr w:rsidR="0000034C" w14:paraId="0EF00B3E" w14:textId="77777777" w:rsidTr="0042221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1" w:type="dxa"/>
            <w:vMerge w:val="restart"/>
            <w:tcBorders>
              <w:top w:val="single" w:sz="4" w:space="0" w:color="0070C0"/>
              <w:left w:val="single" w:sz="4" w:space="0" w:color="0070C0"/>
            </w:tcBorders>
            <w:shd w:val="clear" w:color="auto" w:fill="F2F2F2" w:themeFill="background1" w:themeFillShade="F2"/>
            <w:vAlign w:val="top"/>
          </w:tcPr>
          <w:p w14:paraId="56250643" w14:textId="77777777" w:rsidR="0000034C" w:rsidRPr="00AE100E" w:rsidRDefault="0000034C" w:rsidP="001A2F68">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4</w:t>
            </w:r>
            <w:r>
              <w:rPr>
                <w:rStyle w:val="IntenseEmphasis"/>
                <w:b/>
                <w:bCs w:val="0"/>
                <w:i w:val="0"/>
                <w:iCs w:val="0"/>
                <w:color w:val="595959"/>
              </w:rPr>
              <w:t>.</w:t>
            </w:r>
            <w:r w:rsidR="00C76A8F">
              <w:rPr>
                <w:rStyle w:val="IntenseEmphasis"/>
                <w:b/>
                <w:bCs w:val="0"/>
                <w:i w:val="0"/>
                <w:iCs w:val="0"/>
                <w:color w:val="595959"/>
              </w:rPr>
              <w:t>2</w:t>
            </w:r>
          </w:p>
        </w:tc>
        <w:tc>
          <w:tcPr>
            <w:tcW w:w="8133" w:type="dxa"/>
            <w:gridSpan w:val="7"/>
            <w:tcBorders>
              <w:top w:val="single" w:sz="4" w:space="0" w:color="0070C0"/>
              <w:right w:val="single" w:sz="4" w:space="0" w:color="0070C0"/>
            </w:tcBorders>
            <w:shd w:val="clear" w:color="auto" w:fill="DAEEF3" w:themeFill="accent5" w:themeFillTint="33"/>
          </w:tcPr>
          <w:p w14:paraId="656E2AAE" w14:textId="77777777" w:rsidR="0000034C" w:rsidRPr="001C0916"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E683618" w14:textId="77777777" w:rsidR="0000034C" w:rsidRPr="005B4C52"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0034C" w14:paraId="1D800800" w14:textId="77777777" w:rsidTr="0042221C">
        <w:trPr>
          <w:trHeight w:val="153"/>
        </w:trPr>
        <w:tc>
          <w:tcPr>
            <w:cnfStyle w:val="001000000000" w:firstRow="0" w:lastRow="0" w:firstColumn="1" w:lastColumn="0" w:oddVBand="0" w:evenVBand="0" w:oddHBand="0" w:evenHBand="0" w:firstRowFirstColumn="0" w:firstRowLastColumn="0" w:lastRowFirstColumn="0" w:lastRowLastColumn="0"/>
            <w:tcW w:w="1081" w:type="dxa"/>
            <w:vMerge/>
            <w:tcBorders>
              <w:left w:val="single" w:sz="4" w:space="0" w:color="0070C0"/>
              <w:bottom w:val="single" w:sz="4" w:space="0" w:color="0070C0"/>
            </w:tcBorders>
            <w:shd w:val="clear" w:color="auto" w:fill="F2F2F2" w:themeFill="background1" w:themeFillShade="F2"/>
          </w:tcPr>
          <w:p w14:paraId="29EBF8CE" w14:textId="77777777" w:rsidR="0000034C" w:rsidRDefault="0000034C" w:rsidP="0000034C">
            <w:pPr>
              <w:pStyle w:val="INDICATORNUMBER"/>
              <w:rPr>
                <w:rStyle w:val="IntenseEmphasis"/>
                <w:b/>
                <w:bCs w:val="0"/>
                <w:i w:val="0"/>
                <w:iCs w:val="0"/>
                <w:color w:val="595959"/>
              </w:rPr>
            </w:pPr>
          </w:p>
        </w:tc>
        <w:tc>
          <w:tcPr>
            <w:tcW w:w="8133" w:type="dxa"/>
            <w:gridSpan w:val="7"/>
            <w:tcBorders>
              <w:top w:val="nil"/>
              <w:bottom w:val="single" w:sz="4" w:space="0" w:color="0070C0"/>
              <w:right w:val="single" w:sz="4" w:space="0" w:color="0070C0"/>
            </w:tcBorders>
            <w:shd w:val="clear" w:color="auto" w:fill="auto"/>
          </w:tcPr>
          <w:p w14:paraId="5CB4C1EA" w14:textId="77777777" w:rsidR="0000034C" w:rsidRDefault="0000034C"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53BFA13F" w14:textId="77777777" w:rsidR="001A2F68" w:rsidRDefault="001A2F68"/>
    <w:p w14:paraId="7999BF08" w14:textId="77777777" w:rsidR="00CD6796" w:rsidRDefault="00CD6796"/>
    <w:p w14:paraId="1A428B3F" w14:textId="77777777" w:rsidR="00CD6796" w:rsidRDefault="00CD6796"/>
    <w:p w14:paraId="05E4B4C0" w14:textId="77777777" w:rsidR="00CD6796" w:rsidRDefault="00CD6796"/>
    <w:p w14:paraId="31F6DA74" w14:textId="77777777" w:rsidR="00507A8C" w:rsidRDefault="00507A8C"/>
    <w:p w14:paraId="66277086" w14:textId="77777777" w:rsidR="00507A8C" w:rsidRDefault="00507A8C"/>
    <w:p w14:paraId="1214C376" w14:textId="77777777" w:rsidR="00507A8C" w:rsidRDefault="00507A8C"/>
    <w:p w14:paraId="419B463B" w14:textId="77777777" w:rsidR="00507A8C" w:rsidRDefault="00507A8C"/>
    <w:tbl>
      <w:tblPr>
        <w:tblStyle w:val="SubSubSectionMISCTableMANDATORY"/>
        <w:tblW w:w="9209" w:type="dxa"/>
        <w:tblInd w:w="5" w:type="dxa"/>
        <w:tblLook w:val="06A0" w:firstRow="1" w:lastRow="0" w:firstColumn="1" w:lastColumn="0" w:noHBand="1" w:noVBand="1"/>
      </w:tblPr>
      <w:tblGrid>
        <w:gridCol w:w="1134"/>
        <w:gridCol w:w="8075"/>
      </w:tblGrid>
      <w:tr w:rsidR="00232C82" w14:paraId="7DCFFD44" w14:textId="77777777" w:rsidTr="00A522D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CE22065" w14:textId="77777777" w:rsidR="00232C82" w:rsidRPr="00DC20FA" w:rsidRDefault="00232C82" w:rsidP="00A522D0">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1A2F68">
              <w:rPr>
                <w:rStyle w:val="IntenseEmphasis"/>
                <w:b w:val="0"/>
                <w:i w:val="0"/>
                <w:color w:val="FFFFFF" w:themeColor="background1"/>
              </w:rPr>
              <w:t>4</w:t>
            </w:r>
          </w:p>
        </w:tc>
        <w:tc>
          <w:tcPr>
            <w:tcW w:w="8075" w:type="dxa"/>
          </w:tcPr>
          <w:p w14:paraId="0A01B02A" w14:textId="77777777" w:rsidR="00232C82" w:rsidRPr="00DC20FA" w:rsidRDefault="00232C8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32C82" w:rsidRPr="00D5451C" w14:paraId="5B870FEA" w14:textId="77777777" w:rsidTr="009A3B9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2F341AE1" w14:textId="77777777" w:rsidR="00232C82" w:rsidRPr="000D72DF" w:rsidRDefault="00232C82"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4</w:t>
            </w:r>
            <w:r>
              <w:rPr>
                <w:rStyle w:val="IntenseEmphasis"/>
                <w:b/>
                <w:bCs w:val="0"/>
                <w:i w:val="0"/>
                <w:iCs w:val="0"/>
                <w:color w:val="595959"/>
              </w:rPr>
              <w:t>.1</w:t>
            </w:r>
          </w:p>
        </w:tc>
        <w:tc>
          <w:tcPr>
            <w:tcW w:w="8075" w:type="dxa"/>
          </w:tcPr>
          <w:p w14:paraId="7CF80945" w14:textId="77777777" w:rsidR="00232C82"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Not all signatories require their external managers to incorporate ESG </w:t>
            </w:r>
            <w:r w:rsidR="0057730C">
              <w:t>factors</w:t>
            </w:r>
            <w:r>
              <w:rPr>
                <w:szCs w:val="18"/>
              </w:rPr>
              <w:t xml:space="preserve"> across all areas and all assets. For listed equities and/or fixed income, signatories may choose not to address ESG </w:t>
            </w:r>
            <w:r w:rsidR="0057730C">
              <w:t>factors</w:t>
            </w:r>
            <w:r>
              <w:rPr>
                <w:szCs w:val="18"/>
              </w:rPr>
              <w:t xml:space="preserve"> because of the characteristics of a specific investment strategy.</w:t>
            </w:r>
          </w:p>
          <w:p w14:paraId="52888C9C" w14:textId="77777777" w:rsidR="00232C82" w:rsidRPr="001C0916" w:rsidRDefault="00232C82"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Moreover, both in active and passive strategies, ESG incorporation may be done by one or more strategies. These are explained clearly in the definition</w:t>
            </w:r>
            <w:r w:rsidR="00B24FDE">
              <w:rPr>
                <w:szCs w:val="18"/>
              </w:rPr>
              <w:t xml:space="preserve"> </w:t>
            </w:r>
            <w:r>
              <w:rPr>
                <w:szCs w:val="18"/>
              </w:rPr>
              <w:t>section</w:t>
            </w:r>
            <w:r w:rsidR="00B24FDE">
              <w:rPr>
                <w:szCs w:val="18"/>
              </w:rPr>
              <w:t>,</w:t>
            </w:r>
            <w:r>
              <w:rPr>
                <w:szCs w:val="18"/>
              </w:rPr>
              <w:t xml:space="preserve"> and you can express here which, if any, you request your manager implements on your behalf.</w:t>
            </w:r>
          </w:p>
        </w:tc>
      </w:tr>
      <w:tr w:rsidR="00232C82" w:rsidRPr="00D5451C" w14:paraId="39247251" w14:textId="77777777" w:rsidTr="009A3B94">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677A7CA4" w14:textId="77777777" w:rsidR="00232C82" w:rsidRDefault="00232C82" w:rsidP="00A522D0">
            <w:pPr>
              <w:pStyle w:val="INDICATORNUMBER"/>
              <w:rPr>
                <w:rStyle w:val="IntenseEmphasis"/>
                <w:b/>
                <w:bCs w:val="0"/>
                <w:i w:val="0"/>
                <w:iCs w:val="0"/>
                <w:color w:val="595959"/>
              </w:rPr>
            </w:pPr>
            <w:r>
              <w:rPr>
                <w:rStyle w:val="IntenseEmphasis"/>
                <w:b/>
                <w:bCs w:val="0"/>
                <w:i w:val="0"/>
                <w:iCs w:val="0"/>
                <w:color w:val="595959"/>
              </w:rPr>
              <w:t>SAM 0</w:t>
            </w:r>
            <w:r w:rsidR="001A2F68">
              <w:rPr>
                <w:rStyle w:val="IntenseEmphasis"/>
                <w:b/>
                <w:bCs w:val="0"/>
                <w:i w:val="0"/>
                <w:iCs w:val="0"/>
                <w:color w:val="595959"/>
              </w:rPr>
              <w:t>4</w:t>
            </w:r>
            <w:r>
              <w:rPr>
                <w:rStyle w:val="IntenseEmphasis"/>
                <w:b/>
                <w:bCs w:val="0"/>
                <w:i w:val="0"/>
                <w:iCs w:val="0"/>
                <w:color w:val="595959"/>
              </w:rPr>
              <w:t>.</w:t>
            </w:r>
            <w:r w:rsidR="00C76A8F">
              <w:rPr>
                <w:rStyle w:val="IntenseEmphasis"/>
                <w:b/>
                <w:bCs w:val="0"/>
                <w:i w:val="0"/>
                <w:iCs w:val="0"/>
                <w:color w:val="595959"/>
              </w:rPr>
              <w:t>2</w:t>
            </w:r>
          </w:p>
        </w:tc>
        <w:tc>
          <w:tcPr>
            <w:tcW w:w="8075" w:type="dxa"/>
            <w:tcBorders>
              <w:bottom w:val="single" w:sz="4" w:space="0" w:color="A6A6A6" w:themeColor="background1" w:themeShade="A6"/>
            </w:tcBorders>
          </w:tcPr>
          <w:p w14:paraId="610C8A59" w14:textId="77777777" w:rsidR="00232C82" w:rsidRPr="00232C82" w:rsidRDefault="00232C82"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32C82">
              <w:rPr>
                <w:szCs w:val="18"/>
              </w:rPr>
              <w:t>The reported information of this indicator is expected to highlight what you typically require your managers to implement on your behalf. If there are differences across what you ask your external managers to implement, report it here. Moreover, if your integration, engagements or (proxy) voting activities cover only a portion of your portfolio or part of the markets you invest in, please describe it here.</w:t>
            </w:r>
          </w:p>
        </w:tc>
      </w:tr>
      <w:tr w:rsidR="00232C82" w14:paraId="7AD70083" w14:textId="77777777" w:rsidTr="009A3B94">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46425C2D" w14:textId="77777777" w:rsidR="00232C82" w:rsidRPr="00A62DF0" w:rsidRDefault="00232C82" w:rsidP="00A522D0">
            <w:pPr>
              <w:pStyle w:val="INDICATORNUMBER"/>
              <w:rPr>
                <w:rStyle w:val="IntenseEmphasis"/>
                <w:b/>
                <w:bCs w:val="0"/>
                <w:i w:val="0"/>
                <w:iCs w:val="0"/>
                <w:color w:val="595959"/>
              </w:rPr>
            </w:pPr>
            <w:r w:rsidRPr="00A62DF0">
              <w:rPr>
                <w:rStyle w:val="IntenseEmphasis"/>
                <w:b/>
                <w:bCs w:val="0"/>
                <w:i w:val="0"/>
                <w:iCs w:val="0"/>
                <w:color w:val="595959"/>
              </w:rPr>
              <w:t>LOGIC</w:t>
            </w:r>
          </w:p>
        </w:tc>
      </w:tr>
      <w:tr w:rsidR="00232C82" w:rsidRPr="00D5451C" w14:paraId="30C9AAAD" w14:textId="77777777" w:rsidTr="009A3B9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253B9D73" w14:textId="77777777" w:rsidR="00232C82" w:rsidRPr="000D72DF" w:rsidRDefault="00232C82" w:rsidP="00A522D0">
            <w:pPr>
              <w:pStyle w:val="INDICATORNUMBER"/>
              <w:rPr>
                <w:rStyle w:val="IntenseEmphasis"/>
                <w:b/>
                <w:bCs w:val="0"/>
                <w:i w:val="0"/>
                <w:iCs w:val="0"/>
              </w:rPr>
            </w:pPr>
            <w:r>
              <w:rPr>
                <w:rStyle w:val="IntenseEmphasis"/>
                <w:b/>
                <w:bCs w:val="0"/>
                <w:i w:val="0"/>
                <w:iCs w:val="0"/>
                <w:color w:val="595959"/>
              </w:rPr>
              <w:t>SAM 0</w:t>
            </w:r>
            <w:r w:rsidR="001A2F68">
              <w:rPr>
                <w:rStyle w:val="IntenseEmphasis"/>
                <w:b/>
                <w:bCs w:val="0"/>
                <w:i w:val="0"/>
                <w:iCs w:val="0"/>
                <w:color w:val="595959"/>
              </w:rPr>
              <w:t>4</w:t>
            </w:r>
          </w:p>
        </w:tc>
        <w:tc>
          <w:tcPr>
            <w:tcW w:w="8075" w:type="dxa"/>
            <w:tcBorders>
              <w:top w:val="single" w:sz="4" w:space="0" w:color="A6A6A6" w:themeColor="background1" w:themeShade="A6"/>
              <w:bottom w:val="single" w:sz="4" w:space="0" w:color="0070C0"/>
            </w:tcBorders>
          </w:tcPr>
          <w:p w14:paraId="7B1401FE" w14:textId="77777777" w:rsidR="00E82A24" w:rsidRPr="00802299" w:rsidRDefault="00232C82" w:rsidP="00802299">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rPr>
            </w:pPr>
            <w:r w:rsidRPr="00E82A24">
              <w:rPr>
                <w:szCs w:val="18"/>
              </w:rPr>
              <w:t>The subsequent indicators in this section are divided into four areas of responsible investment implementation</w:t>
            </w:r>
            <w:r w:rsidR="002075C4">
              <w:rPr>
                <w:szCs w:val="18"/>
              </w:rPr>
              <w:t>: ESG incorporation, engagement, voting and general practices applicable to most signatories</w:t>
            </w:r>
            <w:r w:rsidR="002F26E8">
              <w:rPr>
                <w:szCs w:val="18"/>
              </w:rPr>
              <w:t xml:space="preserve">. </w:t>
            </w:r>
            <w:r w:rsidR="00055A18">
              <w:rPr>
                <w:szCs w:val="18"/>
              </w:rPr>
              <w:t>Your</w:t>
            </w:r>
            <w:r w:rsidR="002F26E8">
              <w:rPr>
                <w:szCs w:val="18"/>
              </w:rPr>
              <w:t xml:space="preserve"> response to this indicator determines which parts of subsequent indicators are applicable</w:t>
            </w:r>
            <w:r w:rsidR="00055A18">
              <w:rPr>
                <w:szCs w:val="18"/>
              </w:rPr>
              <w:t>, with the exception of ‘General’</w:t>
            </w:r>
            <w:r w:rsidR="00B24FDE">
              <w:rPr>
                <w:szCs w:val="18"/>
              </w:rPr>
              <w:t>,</w:t>
            </w:r>
            <w:r w:rsidR="004904B4">
              <w:rPr>
                <w:szCs w:val="18"/>
              </w:rPr>
              <w:t xml:space="preserve"> which is always applicable.</w:t>
            </w:r>
            <w:r w:rsidR="001564D2">
              <w:rPr>
                <w:szCs w:val="18"/>
              </w:rPr>
              <w:t xml:space="preserve"> </w:t>
            </w:r>
          </w:p>
          <w:p w14:paraId="499D5679" w14:textId="77777777" w:rsidR="00E82A24" w:rsidRPr="00802299" w:rsidRDefault="00E82A24"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802299">
              <w:rPr>
                <w:szCs w:val="18"/>
              </w:rPr>
              <w:t>G</w:t>
            </w:r>
            <w:r w:rsidR="00232C82" w:rsidRPr="00E82A24">
              <w:rPr>
                <w:szCs w:val="18"/>
              </w:rPr>
              <w:t>enera</w:t>
            </w:r>
            <w:r w:rsidRPr="00802299">
              <w:rPr>
                <w:szCs w:val="18"/>
              </w:rPr>
              <w:t>l</w:t>
            </w:r>
            <w:r>
              <w:rPr>
                <w:szCs w:val="18"/>
              </w:rPr>
              <w:t xml:space="preserve"> (relevant to LE, </w:t>
            </w:r>
            <w:r w:rsidR="001A2F68">
              <w:rPr>
                <w:szCs w:val="18"/>
              </w:rPr>
              <w:t xml:space="preserve">FI SSA, </w:t>
            </w:r>
            <w:r>
              <w:rPr>
                <w:szCs w:val="18"/>
              </w:rPr>
              <w:t>FI</w:t>
            </w:r>
            <w:r w:rsidR="002075C4">
              <w:rPr>
                <w:szCs w:val="18"/>
              </w:rPr>
              <w:t xml:space="preserve"> </w:t>
            </w:r>
            <w:r>
              <w:rPr>
                <w:szCs w:val="18"/>
              </w:rPr>
              <w:t>C</w:t>
            </w:r>
            <w:r w:rsidR="002075C4">
              <w:rPr>
                <w:szCs w:val="18"/>
              </w:rPr>
              <w:t>orporate (</w:t>
            </w:r>
            <w:r w:rsidR="001A2F68">
              <w:rPr>
                <w:szCs w:val="18"/>
              </w:rPr>
              <w:t>f</w:t>
            </w:r>
            <w:r w:rsidR="002075C4">
              <w:rPr>
                <w:szCs w:val="18"/>
              </w:rPr>
              <w:t>inancial)</w:t>
            </w:r>
            <w:r w:rsidR="001A2F68">
              <w:rPr>
                <w:szCs w:val="18"/>
              </w:rPr>
              <w:t>, FI</w:t>
            </w:r>
            <w:r w:rsidR="002075C4">
              <w:rPr>
                <w:szCs w:val="18"/>
              </w:rPr>
              <w:t xml:space="preserve"> </w:t>
            </w:r>
            <w:r w:rsidR="001A2F68">
              <w:rPr>
                <w:szCs w:val="18"/>
              </w:rPr>
              <w:t>C</w:t>
            </w:r>
            <w:r w:rsidR="002075C4">
              <w:rPr>
                <w:szCs w:val="18"/>
              </w:rPr>
              <w:t>orporate</w:t>
            </w:r>
            <w:r w:rsidR="001A2F68">
              <w:rPr>
                <w:szCs w:val="18"/>
              </w:rPr>
              <w:t xml:space="preserve"> </w:t>
            </w:r>
            <w:r w:rsidR="002075C4">
              <w:rPr>
                <w:szCs w:val="18"/>
              </w:rPr>
              <w:t>(</w:t>
            </w:r>
            <w:r w:rsidR="001A2F68">
              <w:rPr>
                <w:szCs w:val="18"/>
              </w:rPr>
              <w:t>n</w:t>
            </w:r>
            <w:r w:rsidR="002075C4">
              <w:rPr>
                <w:szCs w:val="18"/>
              </w:rPr>
              <w:t>on-</w:t>
            </w:r>
            <w:r w:rsidR="001A2F68">
              <w:rPr>
                <w:szCs w:val="18"/>
              </w:rPr>
              <w:t>f</w:t>
            </w:r>
            <w:r w:rsidR="002075C4">
              <w:rPr>
                <w:szCs w:val="18"/>
              </w:rPr>
              <w:t>inancial)</w:t>
            </w:r>
            <w:r>
              <w:rPr>
                <w:szCs w:val="18"/>
              </w:rPr>
              <w:t xml:space="preserve"> and FI</w:t>
            </w:r>
            <w:r w:rsidR="001A2F68">
              <w:rPr>
                <w:szCs w:val="18"/>
              </w:rPr>
              <w:t xml:space="preserve"> S</w:t>
            </w:r>
            <w:r w:rsidR="002075C4">
              <w:rPr>
                <w:szCs w:val="18"/>
              </w:rPr>
              <w:t>ecuritised</w:t>
            </w:r>
            <w:r>
              <w:rPr>
                <w:szCs w:val="18"/>
              </w:rPr>
              <w:t>)</w:t>
            </w:r>
            <w:r w:rsidR="002F26E8">
              <w:rPr>
                <w:szCs w:val="18"/>
              </w:rPr>
              <w:t xml:space="preserve"> </w:t>
            </w:r>
          </w:p>
          <w:p w14:paraId="340B3AB2" w14:textId="77777777" w:rsidR="00E82A24" w:rsidRDefault="00232C82"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E82A24">
              <w:rPr>
                <w:szCs w:val="18"/>
              </w:rPr>
              <w:t>ESG incorporation</w:t>
            </w:r>
            <w:r w:rsidR="00E82A24">
              <w:rPr>
                <w:szCs w:val="18"/>
              </w:rPr>
              <w:t xml:space="preserve"> (relevant to </w:t>
            </w:r>
            <w:r w:rsidR="00066FF3">
              <w:rPr>
                <w:szCs w:val="18"/>
              </w:rPr>
              <w:t>LE,</w:t>
            </w:r>
            <w:r w:rsidR="001A2F68">
              <w:rPr>
                <w:szCs w:val="18"/>
              </w:rPr>
              <w:t xml:space="preserve"> FI SSA, FI</w:t>
            </w:r>
            <w:r w:rsidR="002075C4">
              <w:rPr>
                <w:szCs w:val="18"/>
              </w:rPr>
              <w:t xml:space="preserve"> </w:t>
            </w:r>
            <w:r w:rsidR="001A2F68">
              <w:rPr>
                <w:szCs w:val="18"/>
              </w:rPr>
              <w:t>C</w:t>
            </w:r>
            <w:r w:rsidR="002075C4">
              <w:rPr>
                <w:szCs w:val="18"/>
              </w:rPr>
              <w:t>orporate</w:t>
            </w:r>
            <w:r w:rsidR="001A2F68">
              <w:rPr>
                <w:szCs w:val="18"/>
              </w:rPr>
              <w:t xml:space="preserve"> </w:t>
            </w:r>
            <w:r w:rsidR="002075C4">
              <w:rPr>
                <w:szCs w:val="18"/>
              </w:rPr>
              <w:t>(</w:t>
            </w:r>
            <w:r w:rsidR="001A2F68">
              <w:rPr>
                <w:szCs w:val="18"/>
              </w:rPr>
              <w:t>f</w:t>
            </w:r>
            <w:r w:rsidR="002075C4">
              <w:rPr>
                <w:szCs w:val="18"/>
              </w:rPr>
              <w:t>inancial)</w:t>
            </w:r>
            <w:r w:rsidR="001A2F68">
              <w:rPr>
                <w:szCs w:val="18"/>
              </w:rPr>
              <w:t>,</w:t>
            </w:r>
            <w:r w:rsidR="00066FF3">
              <w:rPr>
                <w:szCs w:val="18"/>
              </w:rPr>
              <w:t xml:space="preserve"> FI</w:t>
            </w:r>
            <w:r w:rsidR="002075C4">
              <w:rPr>
                <w:szCs w:val="18"/>
              </w:rPr>
              <w:t xml:space="preserve"> </w:t>
            </w:r>
            <w:r w:rsidR="00066FF3">
              <w:rPr>
                <w:szCs w:val="18"/>
              </w:rPr>
              <w:t>C</w:t>
            </w:r>
            <w:r w:rsidR="002075C4">
              <w:rPr>
                <w:szCs w:val="18"/>
              </w:rPr>
              <w:t>orporate</w:t>
            </w:r>
            <w:r w:rsidR="001A2F68">
              <w:rPr>
                <w:szCs w:val="18"/>
              </w:rPr>
              <w:t xml:space="preserve"> </w:t>
            </w:r>
            <w:r w:rsidR="002075C4">
              <w:rPr>
                <w:szCs w:val="18"/>
              </w:rPr>
              <w:t>(non-financial)</w:t>
            </w:r>
            <w:r w:rsidR="00066FF3">
              <w:rPr>
                <w:szCs w:val="18"/>
              </w:rPr>
              <w:t xml:space="preserve"> and FI</w:t>
            </w:r>
            <w:r w:rsidR="001A2F68">
              <w:rPr>
                <w:szCs w:val="18"/>
              </w:rPr>
              <w:t xml:space="preserve"> S</w:t>
            </w:r>
            <w:r w:rsidR="002075C4">
              <w:rPr>
                <w:szCs w:val="18"/>
              </w:rPr>
              <w:t>ecuritised</w:t>
            </w:r>
            <w:r w:rsidR="00066FF3">
              <w:rPr>
                <w:szCs w:val="18"/>
              </w:rPr>
              <w:t xml:space="preserve">). </w:t>
            </w:r>
            <w:r w:rsidR="00B1078F">
              <w:rPr>
                <w:szCs w:val="18"/>
              </w:rPr>
              <w:t>The ESG incorporation part</w:t>
            </w:r>
            <w:r w:rsidR="00066FF3">
              <w:rPr>
                <w:szCs w:val="18"/>
              </w:rPr>
              <w:t xml:space="preserve"> of subsequent indicators is driven by your response to [0</w:t>
            </w:r>
            <w:r w:rsidR="001A2F68">
              <w:rPr>
                <w:szCs w:val="18"/>
              </w:rPr>
              <w:t>4</w:t>
            </w:r>
            <w:r w:rsidR="00066FF3">
              <w:rPr>
                <w:szCs w:val="18"/>
              </w:rPr>
              <w:t xml:space="preserve">.1]. </w:t>
            </w:r>
          </w:p>
          <w:p w14:paraId="2DD7973B" w14:textId="77777777" w:rsidR="00E82A24" w:rsidRDefault="00E82A24"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E</w:t>
            </w:r>
            <w:r w:rsidR="00232C82">
              <w:rPr>
                <w:szCs w:val="18"/>
              </w:rPr>
              <w:t>ngagement</w:t>
            </w:r>
            <w:r w:rsidR="003B53BA">
              <w:rPr>
                <w:szCs w:val="18"/>
              </w:rPr>
              <w:t xml:space="preserve"> (relevant only to LE</w:t>
            </w:r>
            <w:r w:rsidR="001A2F68">
              <w:rPr>
                <w:szCs w:val="18"/>
              </w:rPr>
              <w:t>, FI SSA, FI</w:t>
            </w:r>
            <w:r w:rsidR="002075C4">
              <w:rPr>
                <w:szCs w:val="18"/>
              </w:rPr>
              <w:t xml:space="preserve"> </w:t>
            </w:r>
            <w:r w:rsidR="001A2F68">
              <w:rPr>
                <w:szCs w:val="18"/>
              </w:rPr>
              <w:t>C</w:t>
            </w:r>
            <w:r w:rsidR="002075C4">
              <w:rPr>
                <w:szCs w:val="18"/>
              </w:rPr>
              <w:t>orporate (financial)</w:t>
            </w:r>
            <w:r w:rsidR="001A2F68">
              <w:rPr>
                <w:szCs w:val="18"/>
              </w:rPr>
              <w:t>, FI</w:t>
            </w:r>
            <w:r w:rsidR="002075C4">
              <w:rPr>
                <w:szCs w:val="18"/>
              </w:rPr>
              <w:t xml:space="preserve"> </w:t>
            </w:r>
            <w:r w:rsidR="001A2F68">
              <w:rPr>
                <w:szCs w:val="18"/>
              </w:rPr>
              <w:t>C</w:t>
            </w:r>
            <w:r w:rsidR="002075C4">
              <w:rPr>
                <w:szCs w:val="18"/>
              </w:rPr>
              <w:t>orporate</w:t>
            </w:r>
            <w:r w:rsidR="001A2F68">
              <w:rPr>
                <w:szCs w:val="18"/>
              </w:rPr>
              <w:t xml:space="preserve"> </w:t>
            </w:r>
            <w:r w:rsidR="002075C4">
              <w:rPr>
                <w:szCs w:val="18"/>
              </w:rPr>
              <w:t>(non-financial)</w:t>
            </w:r>
            <w:r w:rsidR="003B53BA">
              <w:rPr>
                <w:szCs w:val="18"/>
              </w:rPr>
              <w:t xml:space="preserve"> and FI</w:t>
            </w:r>
            <w:r w:rsidR="001A2F68">
              <w:rPr>
                <w:szCs w:val="18"/>
              </w:rPr>
              <w:t xml:space="preserve"> S</w:t>
            </w:r>
            <w:r w:rsidR="002075C4">
              <w:rPr>
                <w:szCs w:val="18"/>
              </w:rPr>
              <w:t>ecuritised</w:t>
            </w:r>
            <w:r w:rsidR="003B53BA">
              <w:rPr>
                <w:szCs w:val="18"/>
              </w:rPr>
              <w:t xml:space="preserve">). </w:t>
            </w:r>
            <w:r w:rsidR="009F6BB8">
              <w:rPr>
                <w:szCs w:val="18"/>
              </w:rPr>
              <w:t>The engagement part</w:t>
            </w:r>
            <w:r w:rsidR="003B53BA">
              <w:rPr>
                <w:szCs w:val="18"/>
              </w:rPr>
              <w:t xml:space="preserve"> of subsequent indicators is driven by your response to [0</w:t>
            </w:r>
            <w:r w:rsidR="001A2F68">
              <w:rPr>
                <w:szCs w:val="18"/>
              </w:rPr>
              <w:t>4</w:t>
            </w:r>
            <w:r w:rsidR="003B53BA">
              <w:rPr>
                <w:szCs w:val="18"/>
              </w:rPr>
              <w:t>.2].</w:t>
            </w:r>
          </w:p>
          <w:p w14:paraId="42D180BC" w14:textId="77777777" w:rsidR="00E82A24" w:rsidRDefault="00232C82" w:rsidP="005E51F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E82A24">
              <w:rPr>
                <w:szCs w:val="18"/>
              </w:rPr>
              <w:t>P</w:t>
            </w:r>
            <w:r>
              <w:rPr>
                <w:szCs w:val="18"/>
              </w:rPr>
              <w:t>roxy) voting</w:t>
            </w:r>
            <w:r w:rsidR="00E82A24">
              <w:rPr>
                <w:szCs w:val="18"/>
              </w:rPr>
              <w:t xml:space="preserve"> (relevant only to LE). </w:t>
            </w:r>
            <w:r w:rsidR="009F6BB8">
              <w:rPr>
                <w:szCs w:val="18"/>
              </w:rPr>
              <w:t>The (proxy) voting part</w:t>
            </w:r>
            <w:r w:rsidR="003B53BA">
              <w:rPr>
                <w:szCs w:val="18"/>
              </w:rPr>
              <w:t xml:space="preserve"> of subsequent indicators is driven by your response to [0</w:t>
            </w:r>
            <w:r w:rsidR="001A2F68">
              <w:rPr>
                <w:szCs w:val="18"/>
              </w:rPr>
              <w:t>4</w:t>
            </w:r>
            <w:r w:rsidR="003B53BA">
              <w:rPr>
                <w:szCs w:val="18"/>
              </w:rPr>
              <w:t>.3].</w:t>
            </w:r>
          </w:p>
          <w:p w14:paraId="7A447F04" w14:textId="77777777" w:rsidR="00232C82" w:rsidRPr="001C0916" w:rsidRDefault="00232C82" w:rsidP="0080229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Only the areas of responsible investment implementation, by listed asset class, selected in this indicator will be applicable in subsequent ones.</w:t>
            </w:r>
            <w:r w:rsidR="009B6CA1">
              <w:rPr>
                <w:szCs w:val="18"/>
              </w:rPr>
              <w:t xml:space="preserve"> </w:t>
            </w:r>
            <w:r>
              <w:rPr>
                <w:szCs w:val="18"/>
              </w:rPr>
              <w:t>For example, if you do not require your external managers to cast (proxy) votes on your behalf and you do not ca</w:t>
            </w:r>
            <w:r w:rsidR="000A16E0">
              <w:rPr>
                <w:szCs w:val="18"/>
              </w:rPr>
              <w:t>st them directly</w:t>
            </w:r>
            <w:r w:rsidR="009B6CA1">
              <w:rPr>
                <w:szCs w:val="18"/>
              </w:rPr>
              <w:t xml:space="preserve">, </w:t>
            </w:r>
            <w:r w:rsidR="007B256C">
              <w:rPr>
                <w:szCs w:val="18"/>
              </w:rPr>
              <w:t xml:space="preserve">the (proxy) voting section of the </w:t>
            </w:r>
            <w:r>
              <w:rPr>
                <w:szCs w:val="18"/>
              </w:rPr>
              <w:t xml:space="preserve">subsequent indicators will </w:t>
            </w:r>
            <w:r w:rsidR="007B256C">
              <w:rPr>
                <w:szCs w:val="18"/>
              </w:rPr>
              <w:t>not be applicable</w:t>
            </w:r>
            <w:r>
              <w:rPr>
                <w:szCs w:val="18"/>
              </w:rPr>
              <w:t>.</w:t>
            </w:r>
          </w:p>
        </w:tc>
      </w:tr>
    </w:tbl>
    <w:p w14:paraId="43A569D1" w14:textId="77777777" w:rsidR="00C87F2E" w:rsidRDefault="00C87F2E" w:rsidP="00E44462">
      <w:pPr>
        <w:pStyle w:val="INDICATORNUMBER"/>
      </w:pPr>
    </w:p>
    <w:p w14:paraId="3BD94EE4" w14:textId="77777777" w:rsidR="00C87F2E" w:rsidRDefault="00C87F2E">
      <w:pPr>
        <w:widowControl/>
        <w:autoSpaceDE/>
        <w:autoSpaceDN/>
        <w:adjustRightInd/>
        <w:spacing w:before="0" w:after="0" w:line="240" w:lineRule="auto"/>
        <w:rPr>
          <w:rFonts w:eastAsia="Times New Roman"/>
          <w:b/>
          <w:color w:val="595959"/>
          <w:sz w:val="18"/>
          <w:szCs w:val="18"/>
        </w:rPr>
      </w:pPr>
      <w:r>
        <w:br w:type="page"/>
      </w:r>
    </w:p>
    <w:p w14:paraId="1AB4641C" w14:textId="77777777" w:rsidR="00E44462" w:rsidRDefault="00E44462" w:rsidP="00E44462">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44462" w14:paraId="2109127E" w14:textId="77777777" w:rsidTr="00FC08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5715380" w14:textId="77777777" w:rsidR="00E44462" w:rsidRPr="004720C4" w:rsidRDefault="00E44462" w:rsidP="00A522D0">
            <w:pPr>
              <w:pStyle w:val="SectionIndicatorHeaderText"/>
              <w:rPr>
                <w:rStyle w:val="IntenseEmphasis"/>
                <w:b w:val="0"/>
                <w:bCs w:val="0"/>
                <w:i w:val="0"/>
                <w:iCs w:val="0"/>
              </w:rPr>
            </w:pPr>
            <w:r>
              <w:rPr>
                <w:rStyle w:val="IntenseEmphasis"/>
                <w:b w:val="0"/>
                <w:i w:val="0"/>
                <w:color w:val="FFFFFF" w:themeColor="background1"/>
              </w:rPr>
              <w:t>SAM 0</w:t>
            </w:r>
            <w:r w:rsidR="001A2F68">
              <w:rPr>
                <w:rStyle w:val="IntenseEmphasis"/>
                <w:b w:val="0"/>
                <w:i w:val="0"/>
                <w:color w:val="FFFFFF" w:themeColor="background1"/>
              </w:rPr>
              <w:t>4</w:t>
            </w:r>
          </w:p>
        </w:tc>
        <w:tc>
          <w:tcPr>
            <w:tcW w:w="7087" w:type="dxa"/>
          </w:tcPr>
          <w:p w14:paraId="379D1A5C" w14:textId="77777777" w:rsidR="00E44462" w:rsidRPr="005F7BCA" w:rsidRDefault="00E4446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E44462" w14:paraId="36786787" w14:textId="77777777" w:rsidTr="00FC08D9">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A6A6A6"/>
            </w:tcBorders>
            <w:shd w:val="clear" w:color="auto" w:fill="DAEEF3" w:themeFill="accent5" w:themeFillTint="33"/>
          </w:tcPr>
          <w:p w14:paraId="741721CB" w14:textId="77777777" w:rsidR="00E44462" w:rsidRPr="00782A8B" w:rsidRDefault="00782A8B" w:rsidP="00782A8B">
            <w:pPr>
              <w:pStyle w:val="INDICATORNUMBER"/>
              <w:rPr>
                <w:rStyle w:val="IntenseEmphasis"/>
                <w:b/>
                <w:color w:val="FFFFFF" w:themeColor="background1"/>
              </w:rPr>
            </w:pPr>
            <w:r w:rsidRPr="00C87F2E">
              <w:rPr>
                <w:rStyle w:val="IntenseEmphasis"/>
                <w:b/>
                <w:bCs w:val="0"/>
                <w:iCs w:val="0"/>
                <w:color w:val="auto"/>
              </w:rPr>
              <w:t>ESG incorporation</w:t>
            </w:r>
          </w:p>
        </w:tc>
      </w:tr>
      <w:tr w:rsidR="00782A8B" w14:paraId="72E6FE7F" w14:textId="77777777" w:rsidTr="00FC08D9">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auto"/>
          </w:tcPr>
          <w:p w14:paraId="44286668" w14:textId="77777777" w:rsidR="005B3F0E" w:rsidRPr="000E412F" w:rsidRDefault="00782A8B" w:rsidP="005B3F0E">
            <w:pPr>
              <w:pStyle w:val="INDICATORTEXT"/>
              <w:jc w:val="both"/>
            </w:pPr>
            <w:r>
              <w:t>I</w:t>
            </w:r>
            <w:r w:rsidRPr="004A43C8">
              <w:t>ncorporat</w:t>
            </w:r>
            <w:r>
              <w:t>ion of</w:t>
            </w:r>
            <w:r w:rsidRPr="004A43C8">
              <w:t xml:space="preserve"> ESG </w:t>
            </w:r>
            <w:r w:rsidR="0057730C">
              <w:t>factors</w:t>
            </w:r>
            <w:r w:rsidRPr="004A43C8">
              <w:t xml:space="preserve"> into investment analysis and decision-making processes</w:t>
            </w:r>
            <w:r>
              <w:t xml:space="preserve"> is covered in Principle 1 of the PRI</w:t>
            </w:r>
            <w:r w:rsidRPr="004A43C8">
              <w:t xml:space="preserve">. Throughout the Reporting Framework, we refer to ESG incorporation </w:t>
            </w:r>
            <w:r w:rsidRPr="000E412F">
              <w:t>as the review and use of ESG information in the investment decision-making process</w:t>
            </w:r>
            <w:r w:rsidRPr="004A43C8">
              <w:t xml:space="preserve">. </w:t>
            </w:r>
          </w:p>
          <w:p w14:paraId="5CED7EBE" w14:textId="77777777" w:rsidR="005B3F0E" w:rsidRPr="000E412F" w:rsidRDefault="005B3F0E" w:rsidP="005B3F0E">
            <w:pPr>
              <w:pStyle w:val="INDICATORTEXT"/>
              <w:jc w:val="both"/>
            </w:pPr>
            <w:r w:rsidRPr="000E412F">
              <w:t>The Reporting Framework addresses four ways in which ESG incorporation can be done:</w:t>
            </w:r>
          </w:p>
          <w:p w14:paraId="1E242C7F" w14:textId="77777777" w:rsidR="005B3F0E" w:rsidRPr="000E412F" w:rsidRDefault="004C165A" w:rsidP="005B3F0E">
            <w:pPr>
              <w:pStyle w:val="INDICATORTEXT"/>
              <w:numPr>
                <w:ilvl w:val="0"/>
                <w:numId w:val="40"/>
              </w:numPr>
              <w:jc w:val="both"/>
            </w:pPr>
            <w:r>
              <w:t>s</w:t>
            </w:r>
            <w:r w:rsidRPr="000E412F">
              <w:t>creening</w:t>
            </w:r>
            <w:r>
              <w:t>;</w:t>
            </w:r>
          </w:p>
          <w:p w14:paraId="6CCBC612" w14:textId="77777777" w:rsidR="005B3F0E" w:rsidRPr="000E412F" w:rsidRDefault="004C165A" w:rsidP="005B3F0E">
            <w:pPr>
              <w:pStyle w:val="INDICATORTEXT"/>
              <w:numPr>
                <w:ilvl w:val="0"/>
                <w:numId w:val="40"/>
              </w:numPr>
              <w:jc w:val="both"/>
            </w:pPr>
            <w:r>
              <w:t>s</w:t>
            </w:r>
            <w:r w:rsidRPr="000E412F">
              <w:t xml:space="preserve">ustainability </w:t>
            </w:r>
            <w:r w:rsidR="005B3F0E" w:rsidRPr="000E412F">
              <w:t xml:space="preserve">themed investment (also </w:t>
            </w:r>
            <w:r>
              <w:t>called</w:t>
            </w:r>
            <w:r w:rsidR="005B3F0E" w:rsidRPr="000E412F">
              <w:t xml:space="preserve"> environmentally and socially themed investment)</w:t>
            </w:r>
            <w:r>
              <w:t>;</w:t>
            </w:r>
          </w:p>
          <w:p w14:paraId="607A9ABF" w14:textId="77777777" w:rsidR="005B3F0E" w:rsidRPr="000E412F" w:rsidRDefault="004C165A" w:rsidP="005B3F0E">
            <w:pPr>
              <w:pStyle w:val="INDICATORTEXT"/>
              <w:numPr>
                <w:ilvl w:val="0"/>
                <w:numId w:val="40"/>
              </w:numPr>
              <w:jc w:val="both"/>
            </w:pPr>
            <w:r>
              <w:t>i</w:t>
            </w:r>
            <w:r w:rsidRPr="000E412F">
              <w:t>ntegration</w:t>
            </w:r>
            <w:r>
              <w:t>; and/or</w:t>
            </w:r>
          </w:p>
          <w:p w14:paraId="5A8F751D" w14:textId="77777777" w:rsidR="005B3F0E" w:rsidRPr="000E412F" w:rsidRDefault="004C165A" w:rsidP="005B3F0E">
            <w:pPr>
              <w:pStyle w:val="INDICATORTEXT"/>
              <w:numPr>
                <w:ilvl w:val="0"/>
                <w:numId w:val="40"/>
              </w:numPr>
              <w:jc w:val="both"/>
            </w:pPr>
            <w:r>
              <w:t>a</w:t>
            </w:r>
            <w:r w:rsidRPr="000E412F">
              <w:t xml:space="preserve"> </w:t>
            </w:r>
            <w:r w:rsidR="005B3F0E" w:rsidRPr="000E412F">
              <w:t>combination of the above</w:t>
            </w:r>
            <w:r>
              <w:t>.</w:t>
            </w:r>
          </w:p>
          <w:p w14:paraId="4C8CD0AC" w14:textId="77777777" w:rsidR="005B3F0E" w:rsidRPr="004A43C8" w:rsidRDefault="005B3F0E" w:rsidP="005B3F0E">
            <w:pPr>
              <w:pStyle w:val="INDICATORTEXT"/>
              <w:jc w:val="both"/>
            </w:pPr>
            <w:r w:rsidRPr="004A43C8">
              <w:t>Assets subject to an engagement approach only and not subject to any of the above strategies should not be included in ESG incorporation.</w:t>
            </w:r>
          </w:p>
          <w:p w14:paraId="512E28FB" w14:textId="77777777" w:rsidR="00782A8B" w:rsidRPr="00782A8B" w:rsidRDefault="005B3F0E" w:rsidP="00782A8B">
            <w:pPr>
              <w:pStyle w:val="INDICATORNUMBER"/>
              <w:rPr>
                <w:rStyle w:val="IntenseEmphasis"/>
                <w:b/>
                <w:bCs w:val="0"/>
                <w:iCs w:val="0"/>
                <w:color w:val="595959"/>
              </w:rPr>
            </w:pPr>
            <w:r w:rsidRPr="004A43C8">
              <w:t xml:space="preserve">To improve standardisation and communication in the responsible investment industry, the PRI </w:t>
            </w:r>
            <w:r>
              <w:t>has aligned</w:t>
            </w:r>
            <w:r w:rsidRPr="004A43C8">
              <w:t xml:space="preserve"> its definitions with those of the </w:t>
            </w:r>
            <w:hyperlink r:id="rId30" w:history="1">
              <w:r w:rsidRPr="004A43C8">
                <w:rPr>
                  <w:color w:val="0070C0"/>
                  <w:u w:val="single"/>
                </w:rPr>
                <w:t>Global Sustainable Investment Alliance</w:t>
              </w:r>
            </w:hyperlink>
            <w:r w:rsidRPr="004A43C8">
              <w:t>. These are presented below for convenience.</w:t>
            </w:r>
          </w:p>
        </w:tc>
      </w:tr>
      <w:tr w:rsidR="00782A8B" w:rsidRPr="00CF025D" w14:paraId="5CACADB5" w14:textId="77777777" w:rsidTr="00507A8C">
        <w:tc>
          <w:tcPr>
            <w:cnfStyle w:val="001000000000" w:firstRow="0" w:lastRow="0" w:firstColumn="1" w:lastColumn="0" w:oddVBand="0" w:evenVBand="0" w:oddHBand="0" w:evenHBand="0" w:firstRowFirstColumn="0" w:firstRowLastColumn="0" w:lastRowFirstColumn="0" w:lastRowLastColumn="0"/>
            <w:tcW w:w="2127" w:type="dxa"/>
            <w:tcBorders>
              <w:top w:val="nil"/>
              <w:bottom w:val="single" w:sz="4" w:space="0" w:color="A6A6A6" w:themeColor="background1" w:themeShade="A6"/>
              <w:right w:val="single" w:sz="4" w:space="0" w:color="595959" w:themeColor="text1" w:themeTint="A6"/>
            </w:tcBorders>
            <w:shd w:val="clear" w:color="auto" w:fill="D9D9D9" w:themeFill="background1" w:themeFillShade="D9"/>
          </w:tcPr>
          <w:p w14:paraId="22BE3BC2" w14:textId="77777777" w:rsidR="00782A8B" w:rsidRPr="00870A2C" w:rsidRDefault="00782A8B" w:rsidP="00B74465">
            <w:pPr>
              <w:pStyle w:val="INDICATORNUMBER"/>
              <w:spacing w:before="80"/>
            </w:pPr>
            <w:r w:rsidRPr="00870A2C">
              <w:t>Screening of investments</w:t>
            </w:r>
          </w:p>
        </w:tc>
        <w:tc>
          <w:tcPr>
            <w:tcW w:w="7087" w:type="dxa"/>
            <w:tcBorders>
              <w:left w:val="single" w:sz="4" w:space="0" w:color="595959" w:themeColor="text1" w:themeTint="A6"/>
              <w:bottom w:val="single" w:sz="4" w:space="0" w:color="A6A6A6" w:themeColor="background1" w:themeShade="A6"/>
            </w:tcBorders>
            <w:shd w:val="clear" w:color="auto" w:fill="auto"/>
          </w:tcPr>
          <w:p w14:paraId="7707516C" w14:textId="77777777" w:rsidR="005B3F0E" w:rsidRPr="000E412F" w:rsidRDefault="005B3F0E" w:rsidP="005B3F0E">
            <w:pPr>
              <w:pStyle w:val="INDICATORTEXT"/>
              <w:jc w:val="both"/>
              <w:cnfStyle w:val="000000000000" w:firstRow="0" w:lastRow="0" w:firstColumn="0" w:lastColumn="0" w:oddVBand="0" w:evenVBand="0" w:oddHBand="0" w:evenHBand="0" w:firstRowFirstColumn="0" w:firstRowLastColumn="0" w:lastRowFirstColumn="0" w:lastRowLastColumn="0"/>
            </w:pPr>
            <w:r w:rsidRPr="000E412F">
              <w:t>The definitions of</w:t>
            </w:r>
            <w:r w:rsidR="001564D2">
              <w:t xml:space="preserve"> </w:t>
            </w:r>
            <w:r w:rsidRPr="000E412F">
              <w:t>the three types of screening in the Reporting Framework are:</w:t>
            </w:r>
          </w:p>
          <w:p w14:paraId="6ECB952B" w14:textId="77777777" w:rsidR="005B3F0E" w:rsidRPr="000E412F" w:rsidRDefault="00DA565F" w:rsidP="005B3F0E">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pPr>
            <w:r>
              <w:t>n</w:t>
            </w:r>
            <w:r w:rsidRPr="000E412F">
              <w:t>egative</w:t>
            </w:r>
            <w:r w:rsidR="005B3F0E" w:rsidRPr="000E412F">
              <w:t>/exclusionary screening: The exclusion from a fund or portfolio of certain sectors, companies or practices based on specific ESG criteria;</w:t>
            </w:r>
          </w:p>
          <w:p w14:paraId="1326730F" w14:textId="77777777" w:rsidR="005B3F0E" w:rsidRPr="000E412F" w:rsidRDefault="00DA565F" w:rsidP="005B3F0E">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pPr>
            <w:r>
              <w:t>p</w:t>
            </w:r>
            <w:r w:rsidRPr="000E412F">
              <w:t>ositive</w:t>
            </w:r>
            <w:r w:rsidR="005B3F0E" w:rsidRPr="000E412F">
              <w:t>/best-in-class screening: Investment in sectors, companies or projects selected for positive ESG performance relative to industry peers;</w:t>
            </w:r>
            <w:r>
              <w:t xml:space="preserve"> and/or</w:t>
            </w:r>
          </w:p>
          <w:p w14:paraId="4518B13C" w14:textId="77777777" w:rsidR="005B3F0E" w:rsidRDefault="00DA565F" w:rsidP="005B3F0E">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pPr>
            <w:r>
              <w:t>n</w:t>
            </w:r>
            <w:r w:rsidRPr="000E412F">
              <w:t>orms</w:t>
            </w:r>
            <w:r w:rsidR="005B3F0E" w:rsidRPr="000E412F">
              <w:t>-based screening: Screening of investments against minimum standards of business practice based on international norms</w:t>
            </w:r>
            <w:r w:rsidR="005B3F0E">
              <w:t xml:space="preserve">. </w:t>
            </w:r>
            <w:r w:rsidR="005B3F0E" w:rsidRPr="00677C49">
              <w:rPr>
                <w:bCs/>
              </w:rPr>
              <w:t>Norms-based screening</w:t>
            </w:r>
            <w:r w:rsidR="005B3F0E" w:rsidRPr="000E412F">
              <w:t xml:space="preserve"> involves either: </w:t>
            </w:r>
          </w:p>
          <w:p w14:paraId="5F5419C5" w14:textId="77777777" w:rsidR="005B3F0E" w:rsidRDefault="005B3F0E" w:rsidP="005B3F0E">
            <w:pPr>
              <w:pStyle w:val="INDICATORTEXT"/>
              <w:numPr>
                <w:ilvl w:val="0"/>
                <w:numId w:val="42"/>
              </w:numPr>
              <w:jc w:val="both"/>
              <w:cnfStyle w:val="000000000000" w:firstRow="0" w:lastRow="0" w:firstColumn="0" w:lastColumn="0" w:oddVBand="0" w:evenVBand="0" w:oddHBand="0" w:evenHBand="0" w:firstRowFirstColumn="0" w:firstRowLastColumn="0" w:lastRowFirstColumn="0" w:lastRowLastColumn="0"/>
            </w:pPr>
            <w:r w:rsidRPr="000E412F">
              <w:t xml:space="preserve">defining the investment universe based on investees’ performance on international norms related to responsible investment/ESG </w:t>
            </w:r>
            <w:r w:rsidR="0057730C">
              <w:t>factors</w:t>
            </w:r>
            <w:r w:rsidR="00DA565F">
              <w:t>;</w:t>
            </w:r>
            <w:r w:rsidR="00DA565F" w:rsidRPr="000E412F">
              <w:t xml:space="preserve"> </w:t>
            </w:r>
            <w:r w:rsidRPr="000E412F">
              <w:t>or</w:t>
            </w:r>
          </w:p>
          <w:p w14:paraId="386D85A4" w14:textId="77777777" w:rsidR="00782A8B" w:rsidRPr="00683930" w:rsidRDefault="005B3F0E" w:rsidP="00D41118">
            <w:pPr>
              <w:pStyle w:val="INDICATORTEXT"/>
              <w:numPr>
                <w:ilvl w:val="0"/>
                <w:numId w:val="42"/>
              </w:numPr>
              <w:jc w:val="both"/>
              <w:cnfStyle w:val="000000000000" w:firstRow="0" w:lastRow="0" w:firstColumn="0" w:lastColumn="0" w:oddVBand="0" w:evenVBand="0" w:oddHBand="0" w:evenHBand="0" w:firstRowFirstColumn="0" w:firstRowLastColumn="0" w:lastRowFirstColumn="0" w:lastRowLastColumn="0"/>
            </w:pPr>
            <w:r w:rsidRPr="000E412F">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782A8B" w:rsidRPr="00CF025D" w14:paraId="3107AE79" w14:textId="77777777" w:rsidTr="00507A8C">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right w:val="single" w:sz="4" w:space="0" w:color="595959" w:themeColor="text1" w:themeTint="A6"/>
            </w:tcBorders>
            <w:shd w:val="clear" w:color="auto" w:fill="D9D9D9" w:themeFill="background1" w:themeFillShade="D9"/>
          </w:tcPr>
          <w:p w14:paraId="6790DD61" w14:textId="77777777" w:rsidR="00782A8B" w:rsidRPr="00870A2C" w:rsidRDefault="002E1CE2" w:rsidP="002E1CE2">
            <w:pPr>
              <w:pStyle w:val="INDICATORNUMBER"/>
              <w:spacing w:before="80"/>
            </w:pPr>
            <w:r>
              <w:t>Thematic/ s</w:t>
            </w:r>
            <w:r w:rsidR="00782A8B" w:rsidRPr="00870A2C">
              <w:t>ustainability themed investing</w:t>
            </w:r>
          </w:p>
        </w:tc>
        <w:tc>
          <w:tcPr>
            <w:tcW w:w="7087" w:type="dxa"/>
            <w:tcBorders>
              <w:top w:val="single" w:sz="4" w:space="0" w:color="A6A6A6" w:themeColor="background1" w:themeShade="A6"/>
              <w:left w:val="single" w:sz="4" w:space="0" w:color="595959" w:themeColor="text1" w:themeTint="A6"/>
              <w:bottom w:val="single" w:sz="4" w:space="0" w:color="A6A6A6"/>
            </w:tcBorders>
            <w:shd w:val="clear" w:color="auto" w:fill="auto"/>
          </w:tcPr>
          <w:p w14:paraId="3B89D045" w14:textId="77777777" w:rsidR="00782A8B" w:rsidRPr="00870A2C" w:rsidRDefault="005B3F0E"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83930">
              <w:rPr>
                <w:szCs w:val="18"/>
              </w:rPr>
              <w:t>Investment in themes or assets specifically related to sustainability (for example</w:t>
            </w:r>
            <w:r w:rsidR="00DA565F">
              <w:rPr>
                <w:szCs w:val="18"/>
              </w:rPr>
              <w:t>,</w:t>
            </w:r>
            <w:r w:rsidRPr="00683930">
              <w:rPr>
                <w:szCs w:val="18"/>
              </w:rPr>
              <w:t xml:space="preserve"> clean energy, green technology or sustainable agriculture).</w:t>
            </w:r>
          </w:p>
        </w:tc>
      </w:tr>
      <w:tr w:rsidR="00782A8B" w:rsidRPr="00CF025D" w14:paraId="0DEC2E41" w14:textId="77777777" w:rsidTr="00507A8C">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0EBD35C5" w14:textId="77777777" w:rsidR="00782A8B" w:rsidRPr="00870A2C" w:rsidRDefault="00782A8B" w:rsidP="00B74465">
            <w:pPr>
              <w:pStyle w:val="INDICATORNUMBER"/>
              <w:spacing w:before="80"/>
            </w:pPr>
            <w:r w:rsidRPr="00870A2C">
              <w:t xml:space="preserve">Integration of ESG </w:t>
            </w:r>
            <w:r w:rsidR="0057730C">
              <w:t>factors</w:t>
            </w:r>
          </w:p>
        </w:tc>
        <w:tc>
          <w:tcPr>
            <w:tcW w:w="7087" w:type="dxa"/>
            <w:tcBorders>
              <w:top w:val="single" w:sz="4" w:space="0" w:color="A6A6A6"/>
              <w:left w:val="single" w:sz="4" w:space="0" w:color="595959" w:themeColor="text1" w:themeTint="A6"/>
              <w:bottom w:val="single" w:sz="4" w:space="0" w:color="A6A6A6"/>
            </w:tcBorders>
            <w:shd w:val="clear" w:color="auto" w:fill="auto"/>
          </w:tcPr>
          <w:p w14:paraId="0BC489EE" w14:textId="77777777" w:rsidR="00782A8B" w:rsidRPr="00870A2C" w:rsidRDefault="005B3F0E"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83930">
              <w:rPr>
                <w:szCs w:val="18"/>
              </w:rPr>
              <w:t>The systematic and explicit inclusion by investment managers of environmental, social and governance factors into traditional financial analysis.</w:t>
            </w:r>
          </w:p>
        </w:tc>
      </w:tr>
      <w:tr w:rsidR="005B3F0E" w:rsidRPr="00CF025D" w14:paraId="669FA0CD" w14:textId="77777777" w:rsidTr="00507A8C">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0082C8"/>
              <w:right w:val="single" w:sz="4" w:space="0" w:color="0070C0"/>
            </w:tcBorders>
            <w:shd w:val="clear" w:color="auto" w:fill="auto"/>
          </w:tcPr>
          <w:p w14:paraId="38B72F55" w14:textId="160C9866" w:rsidR="005B3F0E" w:rsidRPr="00683930" w:rsidRDefault="005B3F0E" w:rsidP="00301B78">
            <w:pPr>
              <w:pStyle w:val="INDICATORNUMBER"/>
              <w:spacing w:before="80"/>
            </w:pPr>
            <w:r>
              <w:t>For further detail on these definitions, please s</w:t>
            </w:r>
            <w:r w:rsidRPr="00282BE5">
              <w:t xml:space="preserve">ee separate </w:t>
            </w:r>
            <w:hyperlink r:id="rId31" w:history="1">
              <w:r w:rsidRPr="00BD0593">
                <w:rPr>
                  <w:rStyle w:val="Hyperlink"/>
                  <w:rFonts w:cs="Arial"/>
                </w:rPr>
                <w:t>Main Definitions</w:t>
              </w:r>
            </w:hyperlink>
            <w:r w:rsidRPr="00282BE5">
              <w:t xml:space="preserve"> document.</w:t>
            </w:r>
          </w:p>
        </w:tc>
      </w:tr>
      <w:tr w:rsidR="00782A8B" w:rsidRPr="00CF025D" w14:paraId="6432C901" w14:textId="77777777" w:rsidTr="00507A8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0082C8"/>
              <w:right w:val="single" w:sz="4" w:space="0" w:color="0070C0"/>
            </w:tcBorders>
            <w:shd w:val="clear" w:color="auto" w:fill="auto"/>
          </w:tcPr>
          <w:p w14:paraId="14E8B8E9" w14:textId="77777777" w:rsidR="00782A8B" w:rsidRPr="00870A2C" w:rsidRDefault="00782A8B" w:rsidP="00782A8B">
            <w:pPr>
              <w:pStyle w:val="INDICATORNUMBER"/>
              <w:spacing w:before="80"/>
            </w:pPr>
            <w:r w:rsidRPr="00870A2C">
              <w:t>Investment decision-making processes</w:t>
            </w:r>
          </w:p>
          <w:p w14:paraId="3F0A6D5B" w14:textId="77777777" w:rsidR="00782A8B" w:rsidRPr="00870A2C" w:rsidRDefault="00782A8B" w:rsidP="00782A8B">
            <w:pPr>
              <w:pStyle w:val="INDICATORNUMBER"/>
              <w:spacing w:before="80"/>
              <w:rPr>
                <w:b w:val="0"/>
              </w:rPr>
            </w:pPr>
            <w:r w:rsidRPr="00870A2C">
              <w:rPr>
                <w:b w:val="0"/>
              </w:rPr>
              <w:t xml:space="preserve">For the purposes of the Reporting Framework, investment </w:t>
            </w:r>
            <w:r w:rsidR="00DA565F" w:rsidRPr="00870A2C">
              <w:rPr>
                <w:b w:val="0"/>
              </w:rPr>
              <w:t>decision</w:t>
            </w:r>
            <w:r w:rsidR="00DA565F">
              <w:rPr>
                <w:b w:val="0"/>
              </w:rPr>
              <w:t>-</w:t>
            </w:r>
            <w:r w:rsidRPr="00870A2C">
              <w:rPr>
                <w:b w:val="0"/>
              </w:rPr>
              <w:t xml:space="preserve">making processes refers to research, analysis and other processes that lead to a decision to make or retain an investment ( </w:t>
            </w:r>
            <w:r w:rsidR="001C5088">
              <w:rPr>
                <w:b w:val="0"/>
              </w:rPr>
              <w:t xml:space="preserve">i.e., </w:t>
            </w:r>
            <w:r w:rsidRPr="00870A2C">
              <w:rPr>
                <w:b w:val="0"/>
              </w:rPr>
              <w:t>to buy, sell or hold a security) or to commit capital to an unlisted fund or other asset.</w:t>
            </w:r>
            <w:r w:rsidR="001564D2">
              <w:rPr>
                <w:b w:val="0"/>
              </w:rPr>
              <w:t xml:space="preserve"> </w:t>
            </w:r>
          </w:p>
          <w:p w14:paraId="0E120411" w14:textId="77777777" w:rsidR="00782A8B" w:rsidRPr="00870A2C" w:rsidRDefault="00782A8B" w:rsidP="000A16E0">
            <w:pPr>
              <w:pStyle w:val="INDICATORNUMBER"/>
              <w:spacing w:before="80"/>
            </w:pPr>
            <w:r w:rsidRPr="00870A2C">
              <w:rPr>
                <w:b w:val="0"/>
              </w:rPr>
              <w:lastRenderedPageBreak/>
              <w:t>(Proxy) voting decisions and engagement activities are not classified as investment decisions for the purposes of the Reporting Framework. These decisions fall under Principle 2 of the PRI, relating to active ownership, and within the Listed Equity</w:t>
            </w:r>
            <w:r w:rsidR="00D026DA">
              <w:rPr>
                <w:b w:val="0"/>
              </w:rPr>
              <w:t>—</w:t>
            </w:r>
            <w:r w:rsidRPr="00870A2C">
              <w:rPr>
                <w:b w:val="0"/>
              </w:rPr>
              <w:t>Active Ownership (LEA) module of the Framework.</w:t>
            </w:r>
          </w:p>
        </w:tc>
      </w:tr>
    </w:tbl>
    <w:p w14:paraId="0B561A7C" w14:textId="77777777" w:rsidR="00782A8B" w:rsidRDefault="00782A8B" w:rsidP="00ED5C4F">
      <w:pPr>
        <w:pStyle w:val="INDICATORNUMBER"/>
      </w:pPr>
    </w:p>
    <w:p w14:paraId="0142C8D7" w14:textId="77777777" w:rsidR="00F22CED" w:rsidRDefault="00F22CED">
      <w:pPr>
        <w:widowControl/>
        <w:autoSpaceDE/>
        <w:autoSpaceDN/>
        <w:adjustRightInd/>
        <w:spacing w:before="0" w:after="0" w:line="240" w:lineRule="auto"/>
        <w:sectPr w:rsidR="00F22CED" w:rsidSect="009B2978">
          <w:headerReference w:type="default" r:id="rId32"/>
          <w:headerReference w:type="first" r:id="rId33"/>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218C" w:rsidRPr="00F44B1D" w14:paraId="7895727B" w14:textId="77777777" w:rsidTr="00A522D0">
        <w:trPr>
          <w:trHeight w:val="412"/>
        </w:trPr>
        <w:tc>
          <w:tcPr>
            <w:tcW w:w="709" w:type="dxa"/>
          </w:tcPr>
          <w:p w14:paraId="7A1F7FA6" w14:textId="77777777" w:rsidR="0074218C" w:rsidRPr="00ED1D5A" w:rsidRDefault="0074218C" w:rsidP="00A522D0">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2A7BE3D7" wp14:editId="6DE08A71">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2570EF34" w14:textId="77777777" w:rsidR="0074218C" w:rsidRPr="009B54F3" w:rsidRDefault="0074218C" w:rsidP="00A522D0">
            <w:pPr>
              <w:pStyle w:val="Heading3"/>
              <w:outlineLvl w:val="2"/>
              <w:rPr>
                <w:rStyle w:val="IntenseEmphasis"/>
                <w:b/>
                <w:bCs/>
                <w:i w:val="0"/>
                <w:iCs w:val="0"/>
                <w:color w:val="FFFFFF" w:themeColor="background1"/>
              </w:rPr>
            </w:pPr>
            <w:bookmarkStart w:id="10" w:name="_Toc438040251"/>
            <w:r>
              <w:rPr>
                <w:rStyle w:val="IntenseEmphasis"/>
                <w:b/>
                <w:bCs/>
                <w:i w:val="0"/>
                <w:iCs w:val="0"/>
                <w:color w:val="FFFFFF" w:themeColor="background1"/>
              </w:rPr>
              <w:t>SELECTION</w:t>
            </w:r>
            <w:bookmarkEnd w:id="10"/>
          </w:p>
        </w:tc>
      </w:tr>
    </w:tbl>
    <w:p w14:paraId="1855DBA9" w14:textId="77777777" w:rsidR="0074218C" w:rsidRDefault="0074218C" w:rsidP="007421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218C" w14:paraId="742E35B2"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D8A95A" w14:textId="77777777" w:rsidR="0074218C" w:rsidRPr="00356CDA" w:rsidRDefault="0074218C"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02E5BC10" w14:textId="77777777" w:rsidR="0074218C" w:rsidRPr="00356CDA"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26C6789" w14:textId="77777777" w:rsidR="0074218C" w:rsidRPr="00356CDA"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3CCD5AD" w14:textId="77777777" w:rsidR="0074218C" w:rsidRPr="00356CDA" w:rsidRDefault="0074218C" w:rsidP="00A522D0">
            <w:pPr>
              <w:widowControl/>
              <w:autoSpaceDE/>
              <w:autoSpaceDN/>
              <w:adjustRightInd/>
              <w:spacing w:after="0" w:line="240" w:lineRule="auto"/>
              <w:rPr>
                <w:rStyle w:val="IntenseEmphasis"/>
                <w:b w:val="0"/>
                <w:bCs w:val="0"/>
                <w:iCs w:val="0"/>
                <w:color w:val="FFFFFF" w:themeColor="background1"/>
              </w:rPr>
            </w:pPr>
            <w:r w:rsidRPr="00356CDA">
              <w:t>Principle</w:t>
            </w:r>
          </w:p>
        </w:tc>
      </w:tr>
      <w:tr w:rsidR="0074218C" w14:paraId="60DB22A6"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BCEE46D" w14:textId="77777777" w:rsidR="0074218C" w:rsidRPr="00356CDA" w:rsidRDefault="0074218C" w:rsidP="00A522D0">
            <w:pPr>
              <w:pStyle w:val="SectionIndicatorHeaderText"/>
              <w:rPr>
                <w:rStyle w:val="IntenseEmphasis"/>
                <w:bCs w:val="0"/>
                <w:i w:val="0"/>
                <w:iCs w:val="0"/>
                <w:color w:val="FFFFFF" w:themeColor="background1"/>
              </w:rPr>
            </w:pPr>
            <w:r>
              <w:rPr>
                <w:rStyle w:val="IntenseEmphasis"/>
                <w:i w:val="0"/>
                <w:color w:val="FFFFFF" w:themeColor="background1"/>
              </w:rPr>
              <w:t>SAM 0</w:t>
            </w:r>
            <w:r w:rsidR="00FE6CD6">
              <w:rPr>
                <w:rStyle w:val="IntenseEmphasis"/>
                <w:i w:val="0"/>
                <w:color w:val="FFFFFF" w:themeColor="background1"/>
              </w:rPr>
              <w:t>5</w:t>
            </w:r>
          </w:p>
        </w:tc>
        <w:tc>
          <w:tcPr>
            <w:tcW w:w="3402" w:type="dxa"/>
          </w:tcPr>
          <w:p w14:paraId="3B1DFFB1" w14:textId="77777777" w:rsidR="0074218C" w:rsidRPr="00356CDA"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8E6F7D4" w14:textId="77777777" w:rsidR="0074218C" w:rsidRPr="00356CDA"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FBE4148" w14:textId="631C785C" w:rsidR="0074218C" w:rsidRPr="00356CDA" w:rsidRDefault="00B8330B" w:rsidP="00A522D0">
            <w:pPr>
              <w:pStyle w:val="SectionIndicatorHeaderText"/>
              <w:rPr>
                <w:rStyle w:val="IntenseEmphasis"/>
                <w:bCs w:val="0"/>
                <w:i w:val="0"/>
                <w:iCs w:val="0"/>
                <w:color w:val="FFFFFF" w:themeColor="background1"/>
              </w:rPr>
            </w:pPr>
            <w:r>
              <w:rPr>
                <w:rStyle w:val="IntenseEmphasis"/>
                <w:i w:val="0"/>
                <w:color w:val="FFFFFF" w:themeColor="background1"/>
              </w:rPr>
              <w:t>PRI 1 — 6</w:t>
            </w:r>
          </w:p>
        </w:tc>
      </w:tr>
    </w:tbl>
    <w:p w14:paraId="51CD1CAF" w14:textId="77777777" w:rsidR="0074218C" w:rsidRDefault="0074218C" w:rsidP="0074218C">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34"/>
        <w:gridCol w:w="2652"/>
        <w:gridCol w:w="707"/>
        <w:gridCol w:w="733"/>
        <w:gridCol w:w="8"/>
        <w:gridCol w:w="862"/>
        <w:gridCol w:w="992"/>
        <w:gridCol w:w="1127"/>
        <w:gridCol w:w="7"/>
        <w:gridCol w:w="982"/>
        <w:gridCol w:w="10"/>
      </w:tblGrid>
      <w:tr w:rsidR="0074218C" w14:paraId="75663F6F" w14:textId="77777777" w:rsidTr="007F46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4D2525F" w14:textId="77777777" w:rsidR="0074218C" w:rsidRPr="00903B63" w:rsidRDefault="0074218C" w:rsidP="00A522D0">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FE6CD6">
              <w:rPr>
                <w:rStyle w:val="IntenseEmphasis"/>
                <w:i w:val="0"/>
                <w:color w:val="FFFFFF" w:themeColor="background1"/>
              </w:rPr>
              <w:t>5</w:t>
            </w:r>
          </w:p>
        </w:tc>
        <w:tc>
          <w:tcPr>
            <w:tcW w:w="8080" w:type="dxa"/>
            <w:gridSpan w:val="10"/>
            <w:tcBorders>
              <w:top w:val="single" w:sz="4" w:space="0" w:color="0070C0"/>
              <w:bottom w:val="single" w:sz="4" w:space="0" w:color="0070C0"/>
              <w:right w:val="single" w:sz="4" w:space="0" w:color="0070C0"/>
            </w:tcBorders>
            <w:shd w:val="clear" w:color="auto" w:fill="0070C0"/>
          </w:tcPr>
          <w:p w14:paraId="53AED676" w14:textId="77777777" w:rsidR="0074218C" w:rsidRPr="00903B63" w:rsidRDefault="0074218C"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4218C" w14:paraId="0BB1816B" w14:textId="77777777" w:rsidTr="007F46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6E9C8BF8" w14:textId="77777777" w:rsidR="0074218C" w:rsidRPr="000D72DF" w:rsidRDefault="0074218C" w:rsidP="00A522D0">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5</w:t>
            </w:r>
            <w:r>
              <w:rPr>
                <w:rStyle w:val="IntenseEmphasis"/>
                <w:b/>
                <w:bCs w:val="0"/>
                <w:i w:val="0"/>
                <w:iCs w:val="0"/>
                <w:color w:val="595959"/>
              </w:rPr>
              <w:t>.1</w:t>
            </w:r>
          </w:p>
        </w:tc>
        <w:tc>
          <w:tcPr>
            <w:tcW w:w="8080" w:type="dxa"/>
            <w:gridSpan w:val="10"/>
            <w:tcBorders>
              <w:top w:val="single" w:sz="4" w:space="0" w:color="0070C0"/>
              <w:right w:val="single" w:sz="4" w:space="0" w:color="0070C0"/>
            </w:tcBorders>
            <w:shd w:val="clear" w:color="auto" w:fill="DAEEF3" w:themeFill="accent5" w:themeFillTint="33"/>
          </w:tcPr>
          <w:p w14:paraId="06B292AC" w14:textId="6F24C508" w:rsidR="0074218C" w:rsidRPr="00A522D0" w:rsidRDefault="00A522D0" w:rsidP="005217A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522D0">
              <w:t xml:space="preserve">Indicate whether your organisation and/or your investment consultant </w:t>
            </w:r>
            <w:r w:rsidR="00AA364F" w:rsidRPr="00A522D0">
              <w:t>typically do any of the following</w:t>
            </w:r>
            <w:r w:rsidR="00AA364F">
              <w:t xml:space="preserve"> </w:t>
            </w:r>
            <w:r w:rsidRPr="00A522D0">
              <w:t>in the manager selection process for</w:t>
            </w:r>
            <w:r w:rsidR="002075C4">
              <w:t xml:space="preserve"> </w:t>
            </w:r>
            <w:r w:rsidRPr="00A522D0">
              <w:t xml:space="preserve">listed </w:t>
            </w:r>
            <w:r w:rsidR="005217A0">
              <w:t>equity</w:t>
            </w:r>
            <w:r w:rsidR="002075C4">
              <w:t xml:space="preserve"> and</w:t>
            </w:r>
            <w:r w:rsidR="001A69CF">
              <w:t>/or fixed income</w:t>
            </w:r>
            <w:r w:rsidR="006A1878">
              <w:t>.</w:t>
            </w:r>
          </w:p>
        </w:tc>
      </w:tr>
      <w:tr w:rsidR="006F365B" w14:paraId="7106ABA1" w14:textId="77777777" w:rsidTr="00FA5660">
        <w:trPr>
          <w:gridAfter w:val="1"/>
          <w:wAfter w:w="10" w:type="dxa"/>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33BE8A70" w14:textId="77777777" w:rsidR="006F365B" w:rsidRDefault="006F365B" w:rsidP="006F365B">
            <w:pPr>
              <w:pStyle w:val="INDICATORNUMBER"/>
              <w:spacing w:before="0"/>
              <w:rPr>
                <w:rStyle w:val="IntenseEmphasis"/>
                <w:b/>
                <w:bCs w:val="0"/>
                <w:i w:val="0"/>
                <w:iCs w:val="0"/>
                <w:color w:val="595959"/>
              </w:rPr>
            </w:pPr>
          </w:p>
        </w:tc>
        <w:tc>
          <w:tcPr>
            <w:tcW w:w="265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D1B6BE" w14:textId="77777777" w:rsidR="006F365B" w:rsidRPr="00542DFB" w:rsidRDefault="006F365B" w:rsidP="006F365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707"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B5C5883" w14:textId="77777777" w:rsidR="006F365B" w:rsidRPr="00DF2AB6"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Pr>
                <w:b/>
                <w:color w:val="FFFFFF" w:themeColor="background1"/>
                <w:sz w:val="18"/>
              </w:rPr>
              <w:t xml:space="preserve"> assets</w:t>
            </w:r>
          </w:p>
        </w:tc>
        <w:tc>
          <w:tcPr>
            <w:tcW w:w="733"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0BC69FD" w14:textId="77777777" w:rsidR="006F365B" w:rsidRPr="00DF2AB6"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870"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73AE4EE" w14:textId="77777777" w:rsidR="006F365B" w:rsidDel="00364853"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—SSA</w:t>
            </w:r>
          </w:p>
        </w:tc>
        <w:tc>
          <w:tcPr>
            <w:tcW w:w="992"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496D4604" w14:textId="2B5A200E" w:rsidR="006F365B" w:rsidRDefault="005217A0"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w:t>
            </w:r>
            <w:r w:rsidR="00A75CA0">
              <w:rPr>
                <w:b/>
                <w:color w:val="FFFFFF" w:themeColor="background1"/>
              </w:rPr>
              <w:t xml:space="preserve"> </w:t>
            </w:r>
            <w:r>
              <w:rPr>
                <w:b/>
                <w:color w:val="FFFFFF" w:themeColor="background1"/>
              </w:rPr>
              <w:t xml:space="preserve">Corp. </w:t>
            </w:r>
            <w:r w:rsidR="006F365B">
              <w:rPr>
                <w:b/>
                <w:color w:val="FFFFFF" w:themeColor="background1"/>
              </w:rPr>
              <w:t>(financial)</w:t>
            </w:r>
          </w:p>
        </w:tc>
        <w:tc>
          <w:tcPr>
            <w:tcW w:w="1127"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A6A6A6" w:themeFill="background1" w:themeFillShade="A6"/>
          </w:tcPr>
          <w:p w14:paraId="0023F334" w14:textId="576D5418" w:rsidR="006F365B" w:rsidRDefault="006F365B" w:rsidP="005217A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w:t>
            </w:r>
            <w:r w:rsidR="005217A0">
              <w:rPr>
                <w:b/>
                <w:color w:val="FFFFFF" w:themeColor="background1"/>
              </w:rPr>
              <w:t>me —</w:t>
            </w:r>
            <w:r w:rsidR="00A75CA0">
              <w:rPr>
                <w:b/>
                <w:color w:val="FFFFFF" w:themeColor="background1"/>
              </w:rPr>
              <w:t xml:space="preserve"> </w:t>
            </w:r>
            <w:r w:rsidR="005217A0">
              <w:rPr>
                <w:b/>
                <w:color w:val="FFFFFF" w:themeColor="background1"/>
              </w:rPr>
              <w:t>Corp.</w:t>
            </w:r>
            <w:r>
              <w:rPr>
                <w:b/>
                <w:color w:val="FFFFFF" w:themeColor="background1"/>
              </w:rPr>
              <w:t xml:space="preserve"> (non-financial) </w:t>
            </w:r>
          </w:p>
        </w:tc>
        <w:tc>
          <w:tcPr>
            <w:tcW w:w="989" w:type="dxa"/>
            <w:gridSpan w:val="2"/>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7E35CD01" w14:textId="51E12F21" w:rsidR="006F365B" w:rsidRDefault="006F365B" w:rsidP="005217A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Fixed income —</w:t>
            </w:r>
            <w:r w:rsidR="00A75CA0">
              <w:rPr>
                <w:b/>
                <w:color w:val="FFFFFF" w:themeColor="background1"/>
              </w:rPr>
              <w:t xml:space="preserve"> </w:t>
            </w:r>
            <w:r>
              <w:rPr>
                <w:b/>
                <w:color w:val="FFFFFF" w:themeColor="background1"/>
              </w:rPr>
              <w:t>Sec</w:t>
            </w:r>
            <w:r w:rsidR="00A75CA0">
              <w:rPr>
                <w:b/>
                <w:color w:val="FFFFFF" w:themeColor="background1"/>
              </w:rPr>
              <w:t>uritised</w:t>
            </w:r>
          </w:p>
        </w:tc>
      </w:tr>
      <w:tr w:rsidR="0074218C" w14:paraId="504B5CF4"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27F328EA" w14:textId="77777777" w:rsidR="0074218C" w:rsidRDefault="0074218C" w:rsidP="00A522D0">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3675625D" w14:textId="77777777" w:rsidR="0074218C" w:rsidRPr="00FC1F8D" w:rsidRDefault="00A522D0" w:rsidP="00A522D0">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7F46EB" w:rsidRPr="00DC5FDE" w14:paraId="51D733B1" w14:textId="77777777" w:rsidTr="00C34CB7">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7639EE4E"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78153B"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Review the manager’s responsible investment policies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4B5381" w14:textId="77777777" w:rsidR="00DC5FDE" w:rsidRDefault="00DC5FDE" w:rsidP="00DC5FDE">
            <w:pPr>
              <w:pStyle w:val="INDICATORTEXT"/>
              <w:cnfStyle w:val="000000000000" w:firstRow="0" w:lastRow="0" w:firstColumn="0" w:lastColumn="0" w:oddVBand="0" w:evenVBand="0" w:oddHBand="0" w:evenHBand="0" w:firstRowFirstColumn="0" w:firstRowLastColumn="0" w:lastRowFirstColumn="0" w:lastRowLastColumn="0"/>
            </w:pPr>
          </w:p>
          <w:p w14:paraId="44D34BAE" w14:textId="19725DF1" w:rsidR="007F46EB" w:rsidRPr="00112413" w:rsidRDefault="00DC5FDE" w:rsidP="00DC5FDE">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007F46EB"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CF600B" w14:textId="77777777" w:rsidR="00DC5FDE" w:rsidRDefault="00DC5FDE" w:rsidP="00DC5FDE">
            <w:pPr>
              <w:pStyle w:val="INDICATORTEXT"/>
              <w:cnfStyle w:val="000000000000" w:firstRow="0" w:lastRow="0" w:firstColumn="0" w:lastColumn="0" w:oddVBand="0" w:evenVBand="0" w:oddHBand="0" w:evenHBand="0" w:firstRowFirstColumn="0" w:firstRowLastColumn="0" w:lastRowFirstColumn="0" w:lastRowLastColumn="0"/>
            </w:pPr>
          </w:p>
          <w:p w14:paraId="790B247B" w14:textId="538AB646" w:rsidR="007F46EB" w:rsidRPr="0042063C" w:rsidRDefault="00DC5FDE" w:rsidP="00DC5FDE">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007F46EB"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836D75" w14:textId="77777777" w:rsidR="007F46EB" w:rsidRPr="0042063C" w:rsidRDefault="007F46EB" w:rsidP="00DC5FDE">
            <w:pPr>
              <w:pStyle w:val="INDICATORTEXT"/>
              <w:spacing w:before="400"/>
              <w:ind w:left="283"/>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0AF533" w14:textId="35499827" w:rsidR="007F46EB" w:rsidRPr="0042063C" w:rsidRDefault="00DC5FDE" w:rsidP="00DC5FDE">
            <w:pPr>
              <w:pStyle w:val="INDICATORTEXT"/>
              <w:spacing w:before="400"/>
              <w:ind w:left="0"/>
              <w:cnfStyle w:val="000000000000" w:firstRow="0" w:lastRow="0" w:firstColumn="0" w:lastColumn="0" w:oddVBand="0" w:evenVBand="0" w:oddHBand="0" w:evenHBand="0" w:firstRowFirstColumn="0" w:firstRowLastColumn="0" w:lastRowFirstColumn="0" w:lastRowLastColumn="0"/>
            </w:pPr>
            <w:r>
              <w:t xml:space="preserve">       </w:t>
            </w:r>
            <w:r w:rsidR="007F46EB" w:rsidRPr="002D48F4">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B6D7B40" w14:textId="635ED22E" w:rsidR="007F46EB" w:rsidRPr="0042063C" w:rsidRDefault="00DC5FDE" w:rsidP="00DC5FDE">
            <w:pPr>
              <w:pStyle w:val="INDICATORTEXT"/>
              <w:spacing w:before="400"/>
              <w:cnfStyle w:val="000000000000" w:firstRow="0" w:lastRow="0" w:firstColumn="0" w:lastColumn="0" w:oddVBand="0" w:evenVBand="0" w:oddHBand="0" w:evenHBand="0" w:firstRowFirstColumn="0" w:firstRowLastColumn="0" w:lastRowFirstColumn="0" w:lastRowLastColumn="0"/>
            </w:pPr>
            <w:r>
              <w:t xml:space="preserve">     </w:t>
            </w:r>
            <w:r w:rsidR="007F46EB" w:rsidRPr="002D48F4">
              <w:sym w:font="Wingdings" w:char="F071"/>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21DF1F0" w14:textId="47B20986" w:rsidR="007F46EB" w:rsidRPr="0042063C" w:rsidRDefault="00DC5FDE" w:rsidP="00DC5FDE">
            <w:pPr>
              <w:pStyle w:val="INDICATORTEXT"/>
              <w:spacing w:before="400"/>
              <w:cnfStyle w:val="000000000000" w:firstRow="0" w:lastRow="0" w:firstColumn="0" w:lastColumn="0" w:oddVBand="0" w:evenVBand="0" w:oddHBand="0" w:evenHBand="0" w:firstRowFirstColumn="0" w:firstRowLastColumn="0" w:lastRowFirstColumn="0" w:lastRowLastColumn="0"/>
            </w:pPr>
            <w:r>
              <w:t xml:space="preserve">   </w:t>
            </w:r>
            <w:r w:rsidR="007F46EB" w:rsidRPr="002D48F4">
              <w:sym w:font="Wingdings" w:char="F071"/>
            </w:r>
          </w:p>
        </w:tc>
      </w:tr>
      <w:tr w:rsidR="007F46EB" w:rsidRPr="00DC5FDE" w14:paraId="787B3455" w14:textId="77777777" w:rsidTr="00C34CB7">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47E6ED49"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29EE27"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Discuss managers’ governance and management of responsible investment activities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08E598" w14:textId="77777777" w:rsidR="00DC5FDE" w:rsidRDefault="00DC5FDE" w:rsidP="001C58B2">
            <w:pPr>
              <w:pStyle w:val="INDICATORTEXT"/>
              <w:cnfStyle w:val="000000100000" w:firstRow="0" w:lastRow="0" w:firstColumn="0" w:lastColumn="0" w:oddVBand="0" w:evenVBand="0" w:oddHBand="1" w:evenHBand="0" w:firstRowFirstColumn="0" w:firstRowLastColumn="0" w:lastRowFirstColumn="0" w:lastRowLastColumn="0"/>
            </w:pPr>
          </w:p>
          <w:p w14:paraId="40A1FF79" w14:textId="77777777" w:rsidR="007F46EB" w:rsidRPr="00112413" w:rsidRDefault="007F46EB" w:rsidP="00DC5FDE">
            <w:pPr>
              <w:pStyle w:val="INDICATORTEXT"/>
              <w:spacing w:before="12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85CBF67" w14:textId="77777777" w:rsidR="00DC5FDE" w:rsidRDefault="00DC5FDE" w:rsidP="001C58B2">
            <w:pPr>
              <w:pStyle w:val="INDICATORTEXT"/>
              <w:cnfStyle w:val="000000100000" w:firstRow="0" w:lastRow="0" w:firstColumn="0" w:lastColumn="0" w:oddVBand="0" w:evenVBand="0" w:oddHBand="1" w:evenHBand="0" w:firstRowFirstColumn="0" w:firstRowLastColumn="0" w:lastRowFirstColumn="0" w:lastRowLastColumn="0"/>
            </w:pPr>
          </w:p>
          <w:p w14:paraId="21D28C5E" w14:textId="77777777" w:rsidR="007F46EB" w:rsidRPr="0042063C" w:rsidRDefault="007F46EB" w:rsidP="00DC5FDE">
            <w:pPr>
              <w:pStyle w:val="INDICATORTEXT"/>
              <w:spacing w:before="12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5FB510"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B1E227"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3A3DECFA"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B9017E"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r>
      <w:tr w:rsidR="007F46EB" w14:paraId="496FAC09" w14:textId="77777777" w:rsidTr="00C34CB7">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2993A0EF"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91B4A3"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Meet staff with responsible investment responsibilities to assess their skills and competence</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CB9374"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E4927F"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2D4E54F"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6DD301"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1134"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C4495E4"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E374570"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r>
      <w:tr w:rsidR="007F46EB" w14:paraId="4572460D"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5C27A0A5"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4ACFCD"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Discuss minimum responsible investment expectations that managers must meet</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12E0F7"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4D1003"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6C2A57"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EA130FB"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E1042B"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B69D08C"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r>
      <w:tr w:rsidR="007F46EB" w14:paraId="70D769E9"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4BF64D98"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0B9723"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 xml:space="preserve">Discuss the role managers have played in collaborative initiatives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B1E82B"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A2473E9"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7FBDFC"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6A84EA1"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DD4768"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1096794"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9050BD">
              <w:sym w:font="Wingdings" w:char="F071"/>
            </w:r>
          </w:p>
        </w:tc>
      </w:tr>
      <w:tr w:rsidR="007F46EB" w14:paraId="6DCD050E"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130704FC"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56FC69"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Ask whether the organisation is a signatory to the PRI and/or other relevant organisations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71DF8DA"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3E07937"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9731C3"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5CC635"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62C93DB"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730FFAB"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9050BD">
              <w:sym w:font="Wingdings" w:char="F071"/>
            </w:r>
          </w:p>
        </w:tc>
      </w:tr>
      <w:tr w:rsidR="007F46EB" w14:paraId="31306D1F"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6D47E44B"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0DF4F9"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 xml:space="preserve">Review the manager’s responsible investment reporting to clients and/or the public </w:t>
            </w:r>
            <w:r>
              <w:t>(</w:t>
            </w:r>
            <w:r w:rsidRPr="00FE6CD6">
              <w:t>excluding PRI</w:t>
            </w:r>
            <w:r>
              <w:t>)</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7BEBAC"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0CD8AA"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E0A78F"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88DC76"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27E6798"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6590C0F"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9050BD">
              <w:sym w:font="Wingdings" w:char="F071"/>
            </w:r>
          </w:p>
        </w:tc>
      </w:tr>
      <w:tr w:rsidR="007F46EB" w14:paraId="2F8379FD"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29D717A7"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B32FE5"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Review the manager’s PRI Transparency or Assessment reports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412FF1"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D922E4"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1C65B6"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76CBA3" w14:textId="77777777" w:rsidR="007F46EB" w:rsidRPr="0042063C" w:rsidRDefault="007F46EB" w:rsidP="00C34CB7">
            <w:pPr>
              <w:pStyle w:val="INDICATORTEXT"/>
              <w:spacing w:before="400"/>
              <w:ind w:left="340"/>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06F01DB" w14:textId="77777777" w:rsidR="007F46EB" w:rsidRPr="0042063C" w:rsidRDefault="007F46EB" w:rsidP="00C34CB7">
            <w:pPr>
              <w:pStyle w:val="INDICATORTEXT"/>
              <w:spacing w:before="400"/>
              <w:ind w:left="340"/>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DA72001" w14:textId="77777777" w:rsidR="007F46EB" w:rsidRPr="0042063C" w:rsidRDefault="007F46EB" w:rsidP="00C34CB7">
            <w:pPr>
              <w:pStyle w:val="INDICATORTEXT"/>
              <w:spacing w:before="400"/>
              <w:ind w:left="340"/>
              <w:cnfStyle w:val="000000100000" w:firstRow="0" w:lastRow="0" w:firstColumn="0" w:lastColumn="0" w:oddVBand="0" w:evenVBand="0" w:oddHBand="1" w:evenHBand="0" w:firstRowFirstColumn="0" w:firstRowLastColumn="0" w:lastRowFirstColumn="0" w:lastRowLastColumn="0"/>
            </w:pPr>
            <w:r w:rsidRPr="009050BD">
              <w:sym w:font="Wingdings" w:char="F071"/>
            </w:r>
          </w:p>
        </w:tc>
      </w:tr>
      <w:tr w:rsidR="007F46EB" w14:paraId="2A6141DC"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61EBBE84"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F8C577"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Discuss the type of ESG reporting you expect</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BC3536" w14:textId="77777777" w:rsidR="007F46EB" w:rsidRPr="00112413" w:rsidRDefault="007F46EB" w:rsidP="00C34CB7">
            <w:pPr>
              <w:pStyle w:val="INDICATORTEXT"/>
              <w:spacing w:before="36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51F6F7" w14:textId="77777777" w:rsidR="007F46EB" w:rsidRPr="0042063C" w:rsidRDefault="007F46EB" w:rsidP="00C34CB7">
            <w:pPr>
              <w:pStyle w:val="INDICATORTEXT"/>
              <w:spacing w:before="36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F7C2ADC" w14:textId="77777777" w:rsidR="007F46EB" w:rsidRPr="0042063C" w:rsidRDefault="007F46EB" w:rsidP="00C34CB7">
            <w:pPr>
              <w:pStyle w:val="INDICATORTEXT"/>
              <w:spacing w:before="360"/>
              <w:ind w:left="312"/>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85358E" w14:textId="77777777" w:rsidR="007F46EB" w:rsidRPr="0042063C" w:rsidRDefault="007F46EB" w:rsidP="00C34CB7">
            <w:pPr>
              <w:pStyle w:val="INDICATORTEXT"/>
              <w:spacing w:before="360"/>
              <w:ind w:left="340"/>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6645730" w14:textId="77777777" w:rsidR="007F46EB" w:rsidRPr="0042063C" w:rsidRDefault="007F46EB" w:rsidP="00C34CB7">
            <w:pPr>
              <w:pStyle w:val="INDICATORTEXT"/>
              <w:spacing w:before="360"/>
              <w:ind w:left="340"/>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27194AC" w14:textId="77777777" w:rsidR="007F46EB" w:rsidRPr="0042063C" w:rsidRDefault="007F46EB" w:rsidP="00C34CB7">
            <w:pPr>
              <w:pStyle w:val="INDICATORTEXT"/>
              <w:spacing w:before="360"/>
              <w:ind w:left="340"/>
              <w:cnfStyle w:val="000000000000" w:firstRow="0" w:lastRow="0" w:firstColumn="0" w:lastColumn="0" w:oddVBand="0" w:evenVBand="0" w:oddHBand="0" w:evenHBand="0" w:firstRowFirstColumn="0" w:firstRowLastColumn="0" w:lastRowFirstColumn="0" w:lastRowLastColumn="0"/>
            </w:pPr>
            <w:r w:rsidRPr="009050BD">
              <w:sym w:font="Wingdings" w:char="F071"/>
            </w:r>
          </w:p>
        </w:tc>
      </w:tr>
      <w:tr w:rsidR="007F46EB" w14:paraId="4B7C3EF2"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70285150"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C45356"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Assign specific weighting to ESG factors in your manager evaluation</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BDEC06"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C147D97"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2FAC6"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DFB4D95" w14:textId="77777777" w:rsidR="007F46EB" w:rsidRPr="0042063C" w:rsidRDefault="007F46EB" w:rsidP="00C34CB7">
            <w:pPr>
              <w:pStyle w:val="INDICATORTEXT"/>
              <w:spacing w:before="360"/>
              <w:ind w:left="340"/>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CDC03D3"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F8BA66C"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9050BD">
              <w:sym w:font="Wingdings" w:char="F071"/>
            </w:r>
          </w:p>
        </w:tc>
      </w:tr>
      <w:tr w:rsidR="007F46EB" w14:paraId="3576A989"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7887AF37"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59C101" w14:textId="77777777" w:rsidR="007F46EB"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t>Other general aspects in your selection process;</w:t>
            </w:r>
          </w:p>
          <w:p w14:paraId="764DE5C1" w14:textId="77777777" w:rsidR="007F46EB" w:rsidRPr="009C2B7F"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t>specify___________</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740544"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7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FAC7C2"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87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CE5750"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674CA1">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F85906" w14:textId="77777777" w:rsidR="007F46EB" w:rsidRPr="0042063C" w:rsidRDefault="007F46EB" w:rsidP="00C34CB7">
            <w:pPr>
              <w:pStyle w:val="INDICATORTEXT"/>
              <w:spacing w:before="360"/>
              <w:ind w:left="340"/>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D7C2788"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F0532B1"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9050BD">
              <w:sym w:font="Wingdings" w:char="F071"/>
            </w:r>
          </w:p>
        </w:tc>
      </w:tr>
      <w:tr w:rsidR="00FB0041" w14:paraId="4B8A270B"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2452C2B7" w14:textId="77777777" w:rsidR="00FB0041" w:rsidRDefault="00FB0041" w:rsidP="00FB0041">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1604A712" w14:textId="77777777" w:rsidR="00FB0041" w:rsidRPr="00FC1F8D" w:rsidRDefault="00FB0041" w:rsidP="00FB0041">
            <w:pPr>
              <w:pStyle w:val="INDICATORTEXT"/>
              <w:cnfStyle w:val="000000100000" w:firstRow="0" w:lastRow="0" w:firstColumn="0" w:lastColumn="0" w:oddVBand="0" w:evenVBand="0" w:oddHBand="1" w:evenHBand="0" w:firstRowFirstColumn="0" w:firstRowLastColumn="0" w:lastRowFirstColumn="0" w:lastRowLastColumn="0"/>
              <w:rPr>
                <w:i/>
              </w:rPr>
            </w:pPr>
            <w:r>
              <w:rPr>
                <w:b/>
                <w:i/>
              </w:rPr>
              <w:t>ESG incorporation</w:t>
            </w:r>
          </w:p>
        </w:tc>
      </w:tr>
      <w:tr w:rsidR="007F46EB" w:rsidRPr="00DC5FDE" w14:paraId="20EA4762" w14:textId="77777777" w:rsidTr="007F46EB">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0E08B21B"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A578DE" w14:textId="77777777" w:rsidR="007F46EB" w:rsidRPr="00112413"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Evaluate </w:t>
            </w:r>
            <w:r>
              <w:t xml:space="preserve">the </w:t>
            </w:r>
            <w:r w:rsidRPr="0042063C">
              <w:t>quality and coverage of ESG research used by managers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1ACC4B"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81C2598"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ADB3BF1" w14:textId="77777777" w:rsidR="007F46EB" w:rsidRPr="0042063C" w:rsidRDefault="007F46EB" w:rsidP="00C34CB7">
            <w:pPr>
              <w:pStyle w:val="INDICATORTEXT"/>
              <w:spacing w:before="400"/>
              <w:ind w:left="283"/>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9772FA" w14:textId="77777777" w:rsidR="007F46EB" w:rsidRPr="0042063C" w:rsidRDefault="007F46EB" w:rsidP="00C34CB7">
            <w:pPr>
              <w:pStyle w:val="INDICATORTEXT"/>
              <w:spacing w:before="400"/>
              <w:ind w:left="340"/>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top"/>
          </w:tcPr>
          <w:p w14:paraId="0822C65A"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82"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vAlign w:val="top"/>
          </w:tcPr>
          <w:p w14:paraId="392022F8"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r>
      <w:tr w:rsidR="007F46EB" w14:paraId="7269AF46"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right w:val="single" w:sz="4" w:space="0" w:color="auto"/>
            </w:tcBorders>
            <w:shd w:val="clear" w:color="auto" w:fill="F2F2F2" w:themeFill="background1" w:themeFillShade="F2"/>
            <w:vAlign w:val="top"/>
          </w:tcPr>
          <w:p w14:paraId="56C1326C"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4CB83F70" w14:textId="77777777" w:rsidR="007F46EB" w:rsidRPr="00112413"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42063C">
              <w:t>Assess how the manager incentivises brokers to provide ESG research</w:t>
            </w:r>
            <w:r>
              <w:t xml:space="preserve">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3667C3C"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DB8EDC1"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85C46D" w14:textId="77777777" w:rsidR="007F46EB" w:rsidRPr="0042063C" w:rsidRDefault="007F46EB" w:rsidP="00C34CB7">
            <w:pPr>
              <w:pStyle w:val="INDICATORTEXT"/>
              <w:spacing w:before="400"/>
              <w:ind w:left="283"/>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CD7618" w14:textId="77777777" w:rsidR="007F46EB" w:rsidRPr="0042063C" w:rsidRDefault="007F46EB" w:rsidP="00C34CB7">
            <w:pPr>
              <w:pStyle w:val="INDICATORTEXT"/>
              <w:spacing w:before="400"/>
              <w:ind w:left="340"/>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D385128"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gridSpan w:val="2"/>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vAlign w:val="top"/>
          </w:tcPr>
          <w:p w14:paraId="548E4E96"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r>
      <w:tr w:rsidR="007F46EB" w14:paraId="05EAAFA3" w14:textId="77777777" w:rsidTr="0042221C">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right w:val="single" w:sz="4" w:space="0" w:color="auto"/>
            </w:tcBorders>
            <w:shd w:val="clear" w:color="auto" w:fill="F2F2F2" w:themeFill="background1" w:themeFillShade="F2"/>
            <w:vAlign w:val="top"/>
          </w:tcPr>
          <w:p w14:paraId="5B760804"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5A1E5765" w14:textId="77777777" w:rsidR="007F46EB" w:rsidRPr="00112413"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Assess managers’ ESG incorporation </w:t>
            </w:r>
            <w:r>
              <w:t xml:space="preserve">strategies </w:t>
            </w:r>
            <w:r w:rsidRPr="0042063C">
              <w:t xml:space="preserve">and ability to identify and manage ESG </w:t>
            </w:r>
            <w:r w:rsidR="0057730C">
              <w:t>factors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90BA4A4" w14:textId="77777777" w:rsidR="007F46EB" w:rsidRPr="00112413" w:rsidRDefault="007F46EB" w:rsidP="00C34CB7">
            <w:pPr>
              <w:pStyle w:val="INDICATORTEXT"/>
              <w:spacing w:before="48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B81773" w14:textId="77777777" w:rsidR="007F46EB" w:rsidRPr="0042063C" w:rsidRDefault="007F46EB" w:rsidP="00C34CB7">
            <w:pPr>
              <w:pStyle w:val="INDICATORTEXT"/>
              <w:spacing w:before="48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685185" w14:textId="77777777" w:rsidR="007F46EB" w:rsidRPr="0042063C" w:rsidRDefault="007F46EB" w:rsidP="00C34CB7">
            <w:pPr>
              <w:pStyle w:val="INDICATORTEXT"/>
              <w:spacing w:before="480"/>
              <w:ind w:left="283"/>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80C44BE" w14:textId="77777777" w:rsidR="007F46EB" w:rsidRPr="0042063C" w:rsidRDefault="007F46EB" w:rsidP="00C34CB7">
            <w:pPr>
              <w:pStyle w:val="INDICATORTEXT"/>
              <w:spacing w:before="480"/>
              <w:ind w:left="340"/>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B5F64D" w14:textId="77777777" w:rsidR="007F46EB" w:rsidRPr="0042063C" w:rsidRDefault="007F46EB" w:rsidP="00C34CB7">
            <w:pPr>
              <w:pStyle w:val="INDICATORTEXT"/>
              <w:spacing w:before="48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92" w:type="dxa"/>
            <w:gridSpan w:val="2"/>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vAlign w:val="top"/>
          </w:tcPr>
          <w:p w14:paraId="54B6DA89" w14:textId="77777777" w:rsidR="007F46EB" w:rsidRPr="0042063C" w:rsidRDefault="007F46EB" w:rsidP="00C34CB7">
            <w:pPr>
              <w:pStyle w:val="INDICATORTEXT"/>
              <w:spacing w:before="48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r>
      <w:tr w:rsidR="007F46EB" w14:paraId="0A6E75B8" w14:textId="77777777" w:rsidTr="0042221C">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right w:val="single" w:sz="4" w:space="0" w:color="auto"/>
            </w:tcBorders>
            <w:shd w:val="clear" w:color="auto" w:fill="F2F2F2" w:themeFill="background1" w:themeFillShade="F2"/>
            <w:vAlign w:val="top"/>
          </w:tcPr>
          <w:p w14:paraId="1760A8FB"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723F5177" w14:textId="77777777" w:rsidR="007F46EB" w:rsidRPr="0042063C"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 xml:space="preserve">Discuss with managers how ESG </w:t>
            </w:r>
            <w:r w:rsidR="0057730C">
              <w:t>factors</w:t>
            </w:r>
            <w:r w:rsidRPr="00FE6CD6">
              <w:t xml:space="preserve"> have impacted specific investment decisions and, </w:t>
            </w:r>
            <w:r>
              <w:t>when</w:t>
            </w:r>
            <w:r w:rsidRPr="00FE6CD6">
              <w:t xml:space="preserve"> relevant, stock or portfolio performance</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25297C" w14:textId="77777777" w:rsidR="007F46EB" w:rsidRPr="00112413" w:rsidRDefault="007F46EB" w:rsidP="00C34CB7">
            <w:pPr>
              <w:pStyle w:val="INDICATORTEXT"/>
              <w:spacing w:before="6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B53936" w14:textId="77777777" w:rsidR="007F46EB" w:rsidRPr="0042063C" w:rsidRDefault="007F46EB" w:rsidP="00C34CB7">
            <w:pPr>
              <w:pStyle w:val="INDICATORTEXT"/>
              <w:spacing w:before="6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160AB2E" w14:textId="77777777" w:rsidR="007F46EB" w:rsidRPr="0042063C" w:rsidRDefault="007F46EB" w:rsidP="00C34CB7">
            <w:pPr>
              <w:pStyle w:val="INDICATORTEXT"/>
              <w:spacing w:before="600"/>
              <w:ind w:left="283"/>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93D709" w14:textId="77777777" w:rsidR="007F46EB" w:rsidRPr="0042063C" w:rsidRDefault="007F46EB" w:rsidP="00C34CB7">
            <w:pPr>
              <w:pStyle w:val="INDICATORTEXT"/>
              <w:spacing w:before="600"/>
              <w:ind w:left="340"/>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6AD2726" w14:textId="77777777" w:rsidR="007F46EB" w:rsidRPr="0042063C" w:rsidRDefault="007F46EB" w:rsidP="00C34CB7">
            <w:pPr>
              <w:pStyle w:val="INDICATORTEXT"/>
              <w:spacing w:before="6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gridSpan w:val="2"/>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vAlign w:val="top"/>
          </w:tcPr>
          <w:p w14:paraId="2BC39D18" w14:textId="77777777" w:rsidR="007F46EB" w:rsidRPr="0042063C" w:rsidRDefault="007F46EB" w:rsidP="00C34CB7">
            <w:pPr>
              <w:pStyle w:val="INDICATORTEXT"/>
              <w:spacing w:before="6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r>
      <w:tr w:rsidR="007F46EB" w14:paraId="54A6CA3B"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right w:val="single" w:sz="4" w:space="0" w:color="auto"/>
            </w:tcBorders>
            <w:shd w:val="clear" w:color="auto" w:fill="F2F2F2" w:themeFill="background1" w:themeFillShade="F2"/>
            <w:vAlign w:val="top"/>
          </w:tcPr>
          <w:p w14:paraId="4AA6B8B5"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7908DFAD" w14:textId="77777777" w:rsidR="007F46EB" w:rsidRPr="0042063C"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42063C">
              <w:t>Evaluate index providers’ ESG incorpor</w:t>
            </w:r>
            <w:r>
              <w:t xml:space="preserve">ation when designing the index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79ED93"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9C18D0"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70B96E" w14:textId="77777777" w:rsidR="007F46EB" w:rsidRPr="0042063C" w:rsidRDefault="007F46EB" w:rsidP="00C34CB7">
            <w:pPr>
              <w:pStyle w:val="INDICATORTEXT"/>
              <w:spacing w:before="400"/>
              <w:ind w:left="283"/>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68690F1" w14:textId="77777777" w:rsidR="007F46EB" w:rsidRPr="0042063C" w:rsidRDefault="007F46EB" w:rsidP="00C34CB7">
            <w:pPr>
              <w:pStyle w:val="INDICATORTEXT"/>
              <w:spacing w:before="400"/>
              <w:ind w:left="340"/>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73618B"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c>
          <w:tcPr>
            <w:tcW w:w="992" w:type="dxa"/>
            <w:gridSpan w:val="2"/>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vAlign w:val="top"/>
          </w:tcPr>
          <w:p w14:paraId="1C71CBDE" w14:textId="77777777" w:rsidR="007F46EB" w:rsidRPr="0042063C" w:rsidRDefault="007F46EB" w:rsidP="00DC5FDE">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DE7207">
              <w:sym w:font="Wingdings" w:char="F071"/>
            </w:r>
          </w:p>
        </w:tc>
      </w:tr>
      <w:tr w:rsidR="007F46EB" w14:paraId="5D9886CE"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1DA91752"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BFBFBF" w:themeColor="background1" w:themeShade="BF"/>
              <w:right w:val="single" w:sz="4" w:space="0" w:color="A6A6A6" w:themeColor="background1" w:themeShade="A6"/>
            </w:tcBorders>
            <w:shd w:val="clear" w:color="auto" w:fill="auto"/>
          </w:tcPr>
          <w:p w14:paraId="7AF06F1D" w14:textId="77777777" w:rsidR="007F46EB" w:rsidRPr="009C2B7F"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t xml:space="preserve">Other ESG incorporation </w:t>
            </w:r>
            <w:r w:rsidR="0057730C">
              <w:t>factors</w:t>
            </w:r>
            <w:r>
              <w:t xml:space="preserve"> in your selection process; specify_________</w:t>
            </w:r>
          </w:p>
        </w:tc>
        <w:tc>
          <w:tcPr>
            <w:tcW w:w="70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74E3B2ED"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5E5436FD"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862"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5FCE82B7" w14:textId="77777777" w:rsidR="007F46EB" w:rsidRPr="0042063C" w:rsidRDefault="007F46EB" w:rsidP="00C34CB7">
            <w:pPr>
              <w:pStyle w:val="INDICATORTEXT"/>
              <w:spacing w:before="400"/>
              <w:ind w:left="283"/>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10799B86" w14:textId="77777777" w:rsidR="007F46EB" w:rsidRPr="0042063C" w:rsidRDefault="007F46EB" w:rsidP="00C34CB7">
            <w:pPr>
              <w:pStyle w:val="INDICATORTEXT"/>
              <w:spacing w:before="400"/>
              <w:ind w:left="340"/>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vAlign w:val="top"/>
          </w:tcPr>
          <w:p w14:paraId="24500C85"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c>
          <w:tcPr>
            <w:tcW w:w="992" w:type="dxa"/>
            <w:gridSpan w:val="2"/>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vAlign w:val="top"/>
          </w:tcPr>
          <w:p w14:paraId="2DFCFD92"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DE7207">
              <w:sym w:font="Wingdings" w:char="F071"/>
            </w:r>
          </w:p>
        </w:tc>
      </w:tr>
      <w:tr w:rsidR="00A67F21" w14:paraId="08F9A853"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3F787297" w14:textId="77777777" w:rsidR="00A67F21" w:rsidRDefault="00A67F21" w:rsidP="00A67F21">
            <w:pPr>
              <w:pStyle w:val="INDICATORNUMBER"/>
              <w:rPr>
                <w:rStyle w:val="IntenseEmphasis"/>
                <w:b/>
                <w:bCs w:val="0"/>
                <w:i w:val="0"/>
                <w:iCs w:val="0"/>
                <w:color w:val="595959"/>
              </w:rPr>
            </w:pPr>
          </w:p>
        </w:tc>
        <w:tc>
          <w:tcPr>
            <w:tcW w:w="8080" w:type="dxa"/>
            <w:gridSpan w:val="10"/>
            <w:tcBorders>
              <w:top w:val="single" w:sz="4" w:space="0" w:color="BFBFBF" w:themeColor="background1" w:themeShade="BF"/>
              <w:left w:val="single" w:sz="4" w:space="0" w:color="auto"/>
              <w:bottom w:val="single" w:sz="4" w:space="0" w:color="A6A6A6" w:themeColor="background1" w:themeShade="A6"/>
              <w:right w:val="single" w:sz="4" w:space="0" w:color="BFBFBF" w:themeColor="background1" w:themeShade="BF"/>
            </w:tcBorders>
            <w:shd w:val="clear" w:color="auto" w:fill="F2F2F2" w:themeFill="background1" w:themeFillShade="F2"/>
          </w:tcPr>
          <w:p w14:paraId="0AD0D7F6" w14:textId="77777777" w:rsidR="00A67F21" w:rsidRPr="002D3AD9" w:rsidRDefault="00A67F21" w:rsidP="00A67F21">
            <w:pPr>
              <w:pStyle w:val="INDICATORTEXT"/>
              <w:cnfStyle w:val="000000000000" w:firstRow="0" w:lastRow="0" w:firstColumn="0" w:lastColumn="0" w:oddVBand="0" w:evenVBand="0" w:oddHBand="0" w:evenHBand="0" w:firstRowFirstColumn="0" w:firstRowLastColumn="0" w:lastRowFirstColumn="0" w:lastRowLastColumn="0"/>
              <w:rPr>
                <w:i/>
              </w:rPr>
            </w:pPr>
            <w:r w:rsidRPr="002D3AD9">
              <w:rPr>
                <w:b/>
                <w:i/>
              </w:rPr>
              <w:t>Engagements</w:t>
            </w:r>
          </w:p>
        </w:tc>
      </w:tr>
      <w:tr w:rsidR="007F46EB" w14:paraId="0B267343"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6CBB3537"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64F5809B" w14:textId="77777777" w:rsidR="007F46EB" w:rsidRPr="0042063C"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t xml:space="preserve">Discuss with the manager the historic interactions they have had with the investee entities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539D71"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CBB770"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493727"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D5A97C"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BD3DD79"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9E46C95"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r>
      <w:tr w:rsidR="007F46EB" w14:paraId="7B30C79C"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5D2090BA"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455D2309"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 xml:space="preserve">Discuss the comprehensiveness of managers’ engagement processes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15E697"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03BEBEC"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D697FE"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91F49E"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62294A"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6D6D833"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r>
      <w:tr w:rsidR="007F46EB" w14:paraId="66D91900"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19669686"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0FA9470F"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 xml:space="preserve">Discuss the role managers have played in influencing </w:t>
            </w:r>
            <w:r>
              <w:t>investee entities’</w:t>
            </w:r>
            <w:r w:rsidRPr="00FE6CD6">
              <w:t xml:space="preserve"> ESG practices and performance</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C17BCA6"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5AD20F7"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D69CE4"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D4DA5A6"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6D8D4CE"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768B448"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r>
      <w:tr w:rsidR="007F46EB" w14:paraId="2CF1F41B"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31A115F4"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0BD3FC46" w14:textId="77777777" w:rsidR="007F46EB" w:rsidRPr="00FE6CD6"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FE6CD6">
              <w:t>Discuss the escalation strategies the manager deploys in case of insufficient ESG performance</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E81B99B" w14:textId="77777777" w:rsidR="007F46EB" w:rsidRPr="00112413"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1BA67A5" w14:textId="77777777" w:rsidR="007F46EB" w:rsidRPr="0042063C" w:rsidRDefault="007F46EB"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26F3D7"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656337" w14:textId="77777777" w:rsidR="007F46EB" w:rsidRPr="00112413"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89BDBDF"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E4EB7E6" w14:textId="77777777" w:rsidR="007F46EB" w:rsidRPr="0042063C" w:rsidRDefault="007F46EB" w:rsidP="00DC5FDE">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r>
      <w:tr w:rsidR="007F46EB" w14:paraId="180C53C3"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592E8BE5"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69B9B318" w14:textId="77777777" w:rsidR="007F46EB" w:rsidRPr="00FE6CD6"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FE6CD6">
              <w:t>Discuss how information gained th</w:t>
            </w:r>
            <w:r>
              <w:t>r</w:t>
            </w:r>
            <w:r w:rsidRPr="00FE6CD6">
              <w:t xml:space="preserve">ough engagement is incorporated into investment decision-making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1896EF" w14:textId="77777777" w:rsidR="007F46EB" w:rsidRPr="00112413"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E6301EE" w14:textId="77777777" w:rsidR="007F46EB" w:rsidRPr="0042063C" w:rsidRDefault="007F46EB"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74DB64B"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B5722E1"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E1DE17" w14:textId="77777777" w:rsidR="007F46EB" w:rsidRPr="0042063C" w:rsidRDefault="007F46EB" w:rsidP="00DC5FDE">
            <w:pPr>
              <w:pStyle w:val="INDICATORTEXT"/>
              <w:spacing w:before="400"/>
              <w:ind w:left="397"/>
              <w:cnfStyle w:val="000000100000" w:firstRow="0" w:lastRow="0" w:firstColumn="0" w:lastColumn="0" w:oddVBand="0" w:evenVBand="0" w:oddHBand="1"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C11F5B7" w14:textId="77777777" w:rsidR="007F46EB" w:rsidRPr="0042063C" w:rsidRDefault="007F46EB" w:rsidP="00DC5FDE">
            <w:pPr>
              <w:pStyle w:val="INDICATORTEXT"/>
              <w:spacing w:before="400"/>
              <w:ind w:left="312"/>
              <w:cnfStyle w:val="000000100000" w:firstRow="0" w:lastRow="0" w:firstColumn="0" w:lastColumn="0" w:oddVBand="0" w:evenVBand="0" w:oddHBand="1" w:evenHBand="0" w:firstRowFirstColumn="0" w:firstRowLastColumn="0" w:lastRowFirstColumn="0" w:lastRowLastColumn="0"/>
            </w:pPr>
            <w:r w:rsidRPr="0042154A">
              <w:sym w:font="Wingdings" w:char="F071"/>
            </w:r>
          </w:p>
        </w:tc>
      </w:tr>
      <w:tr w:rsidR="007F46EB" w14:paraId="47026EA2" w14:textId="77777777" w:rsidTr="007F46E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2BF610FF" w14:textId="77777777" w:rsidR="007F46EB" w:rsidRDefault="007F46EB" w:rsidP="007F46EB">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19F6C01C" w14:textId="77777777" w:rsidR="007F46EB" w:rsidRPr="009C2B7F"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t>Other engagement issues in your selection process; specify___________</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34B1DD" w14:textId="77777777" w:rsidR="007F46EB" w:rsidRPr="0042063C" w:rsidRDefault="007F46EB" w:rsidP="00DC5FDE">
            <w:pPr>
              <w:pStyle w:val="INDICATORTEXT"/>
              <w:spacing w:before="36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2982DE6" w14:textId="77777777" w:rsidR="007F46EB" w:rsidRPr="0042063C" w:rsidRDefault="007F46EB" w:rsidP="00DC5FDE">
            <w:pPr>
              <w:pStyle w:val="INDICATORTEXT"/>
              <w:spacing w:before="360"/>
              <w:ind w:left="227"/>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259663" w14:textId="77777777" w:rsidR="007F46EB" w:rsidRPr="0042063C" w:rsidRDefault="007F46EB" w:rsidP="00DC5FDE">
            <w:pPr>
              <w:pStyle w:val="INDICATORTEXT"/>
              <w:spacing w:before="36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0738E5" w14:textId="77777777" w:rsidR="007F46EB" w:rsidRPr="0042063C" w:rsidRDefault="007F46EB" w:rsidP="00DC5FDE">
            <w:pPr>
              <w:pStyle w:val="INDICATORTEXT"/>
              <w:spacing w:before="36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1E765F" w14:textId="77777777" w:rsidR="007F46EB" w:rsidRPr="0042063C" w:rsidRDefault="007F46EB" w:rsidP="00DC5FDE">
            <w:pPr>
              <w:pStyle w:val="INDICATORTEXT"/>
              <w:spacing w:before="36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FAFD16E" w14:textId="77777777" w:rsidR="007F46EB" w:rsidRPr="0042063C" w:rsidRDefault="007F46EB" w:rsidP="00DC5FDE">
            <w:pPr>
              <w:pStyle w:val="INDICATORTEXT"/>
              <w:spacing w:before="360"/>
              <w:ind w:left="312"/>
              <w:cnfStyle w:val="000000000000" w:firstRow="0" w:lastRow="0" w:firstColumn="0" w:lastColumn="0" w:oddVBand="0" w:evenVBand="0" w:oddHBand="0" w:evenHBand="0" w:firstRowFirstColumn="0" w:firstRowLastColumn="0" w:lastRowFirstColumn="0" w:lastRowLastColumn="0"/>
            </w:pPr>
            <w:r w:rsidRPr="0042154A">
              <w:sym w:font="Wingdings" w:char="F071"/>
            </w:r>
          </w:p>
        </w:tc>
      </w:tr>
      <w:tr w:rsidR="00751FE7" w14:paraId="31C2F839" w14:textId="77777777" w:rsidTr="007F46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435B187D" w14:textId="77777777" w:rsidR="00751FE7" w:rsidRPr="00664536" w:rsidRDefault="00751FE7" w:rsidP="00751FE7">
            <w:pPr>
              <w:pStyle w:val="INDICATORNUMBER"/>
              <w:rPr>
                <w:rStyle w:val="IntenseEmphasis"/>
                <w:b/>
                <w:bCs w:val="0"/>
                <w:iCs w:val="0"/>
                <w:color w:val="595959"/>
              </w:rPr>
            </w:pPr>
          </w:p>
        </w:tc>
        <w:tc>
          <w:tcPr>
            <w:tcW w:w="8080" w:type="dxa"/>
            <w:gridSpan w:val="10"/>
            <w:tcBorders>
              <w:top w:val="single" w:sz="4" w:space="0" w:color="A6A6A6" w:themeColor="background1" w:themeShade="A6"/>
              <w:left w:val="single" w:sz="4" w:space="0" w:color="auto"/>
              <w:bottom w:val="single" w:sz="4" w:space="0" w:color="A6A6A6" w:themeColor="background1" w:themeShade="A6"/>
              <w:right w:val="single" w:sz="4" w:space="0" w:color="0070C0"/>
            </w:tcBorders>
            <w:shd w:val="clear" w:color="auto" w:fill="F2F2F2" w:themeFill="background1" w:themeFillShade="F2"/>
          </w:tcPr>
          <w:p w14:paraId="18C752DF" w14:textId="77777777" w:rsidR="00751FE7" w:rsidRPr="00664536" w:rsidRDefault="00751FE7" w:rsidP="00751FE7">
            <w:pPr>
              <w:pStyle w:val="INDICATORTEXT"/>
              <w:cnfStyle w:val="000000100000" w:firstRow="0" w:lastRow="0" w:firstColumn="0" w:lastColumn="0" w:oddVBand="0" w:evenVBand="0" w:oddHBand="1" w:evenHBand="0" w:firstRowFirstColumn="0" w:firstRowLastColumn="0" w:lastRowFirstColumn="0" w:lastRowLastColumn="0"/>
              <w:rPr>
                <w:i/>
              </w:rPr>
            </w:pPr>
            <w:r w:rsidRPr="00664536">
              <w:rPr>
                <w:b/>
                <w:i/>
              </w:rPr>
              <w:t>(Proxy) voting</w:t>
            </w:r>
          </w:p>
        </w:tc>
      </w:tr>
      <w:tr w:rsidR="0042221C" w14:paraId="4EC0CD9F" w14:textId="77777777" w:rsidTr="008E3161">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1FB979ED" w14:textId="77777777" w:rsidR="0042221C" w:rsidRDefault="0042221C" w:rsidP="0042221C">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29873D0F" w14:textId="77777777" w:rsidR="0042221C" w:rsidRPr="0042063C" w:rsidRDefault="0042221C" w:rsidP="0042221C">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w:t>
            </w:r>
            <w:r>
              <w:t xml:space="preserve">the </w:t>
            </w:r>
            <w:r w:rsidRPr="0042063C">
              <w:t>managers</w:t>
            </w:r>
            <w:r w:rsidRPr="00A679A0">
              <w:t xml:space="preserve">’ </w:t>
            </w:r>
            <w:r w:rsidRPr="00112413">
              <w:t>voting processes</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3E389F" w14:textId="77777777" w:rsidR="0042221C" w:rsidRPr="00112413" w:rsidRDefault="0042221C"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155AC5">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20F133D" w14:textId="77777777" w:rsidR="0042221C" w:rsidRPr="0042063C" w:rsidRDefault="0042221C" w:rsidP="00DC5FDE">
            <w:pPr>
              <w:pStyle w:val="INDICATORTEXT"/>
              <w:spacing w:before="400"/>
              <w:ind w:left="227"/>
              <w:cnfStyle w:val="000000000000" w:firstRow="0" w:lastRow="0" w:firstColumn="0" w:lastColumn="0" w:oddVBand="0" w:evenVBand="0" w:oddHBand="0" w:evenHBand="0" w:firstRowFirstColumn="0" w:firstRowLastColumn="0" w:lastRowFirstColumn="0" w:lastRowLastColumn="0"/>
            </w:pPr>
            <w:r w:rsidRPr="00155AC5">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761DF15"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8264F8">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B7ECE4"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B07AC82" w14:textId="77777777" w:rsidR="0042221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071F495"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r>
      <w:tr w:rsidR="0042221C" w14:paraId="40B8EED8" w14:textId="77777777" w:rsidTr="008E316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559D3044" w14:textId="77777777" w:rsidR="0042221C" w:rsidRDefault="0042221C" w:rsidP="0042221C">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0A5182F0" w14:textId="77777777" w:rsidR="0042221C" w:rsidRPr="00112413" w:rsidRDefault="0042221C" w:rsidP="0042221C">
            <w:pPr>
              <w:pStyle w:val="INDICATORTEXT"/>
              <w:cnfStyle w:val="000000100000" w:firstRow="0" w:lastRow="0" w:firstColumn="0" w:lastColumn="0" w:oddVBand="0" w:evenVBand="0" w:oddHBand="1" w:evenHBand="0" w:firstRowFirstColumn="0" w:firstRowLastColumn="0" w:lastRowFirstColumn="0" w:lastRowLastColumn="0"/>
            </w:pPr>
            <w:r w:rsidRPr="00FE6CD6">
              <w:t>Discuss how information gained through research for (proxy) voting is used in investment</w:t>
            </w:r>
            <w:r>
              <w:t xml:space="preserve"> </w:t>
            </w:r>
            <w:r w:rsidRPr="00FE6CD6">
              <w:t>decision</w:t>
            </w:r>
            <w:r>
              <w:t>-</w:t>
            </w:r>
            <w:r w:rsidRPr="00FE6CD6">
              <w:t>making</w:t>
            </w:r>
            <w:r>
              <w:t xml:space="preserve"> </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418E9AE" w14:textId="77777777" w:rsidR="0042221C" w:rsidRPr="00112413" w:rsidRDefault="0042221C"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974AE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AC9B6C3" w14:textId="77777777" w:rsidR="0042221C" w:rsidRPr="0042063C" w:rsidRDefault="0042221C"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974AE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7754F1A"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8264F8">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686073"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490AF8"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A36BB37"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r>
      <w:tr w:rsidR="0042221C" w14:paraId="02EA9875" w14:textId="77777777" w:rsidTr="008E3161">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11AFA159" w14:textId="77777777" w:rsidR="0042221C" w:rsidRDefault="0042221C" w:rsidP="0042221C">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19CD94BF" w14:textId="77777777" w:rsidR="0042221C" w:rsidRDefault="0042221C" w:rsidP="0042221C">
            <w:pPr>
              <w:pStyle w:val="INDICATORTEXT"/>
              <w:cnfStyle w:val="000000000000" w:firstRow="0" w:lastRow="0" w:firstColumn="0" w:lastColumn="0" w:oddVBand="0" w:evenVBand="0" w:oddHBand="0" w:evenHBand="0" w:firstRowFirstColumn="0" w:firstRowLastColumn="0" w:lastRowFirstColumn="0" w:lastRowLastColumn="0"/>
            </w:pPr>
            <w:r w:rsidRPr="00181C58">
              <w:t xml:space="preserve">Discuss whether the manager </w:t>
            </w:r>
            <w:r>
              <w:t>can</w:t>
            </w:r>
            <w:r w:rsidRPr="00181C58">
              <w:t xml:space="preserve"> deploy the asset owner's proprietary voting policy</w:t>
            </w:r>
            <w:r>
              <w:t xml:space="preserve"> or aligning its voting policy with the asset owner’s investment beliefs and strategy.</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D02CD0" w14:textId="77777777" w:rsidR="0042221C" w:rsidRPr="00112413" w:rsidRDefault="0042221C" w:rsidP="00C34CB7">
            <w:pPr>
              <w:pStyle w:val="INDICATORTEXT"/>
              <w:spacing w:before="840"/>
              <w:ind w:left="227"/>
              <w:cnfStyle w:val="000000000000" w:firstRow="0" w:lastRow="0" w:firstColumn="0" w:lastColumn="0" w:oddVBand="0" w:evenVBand="0" w:oddHBand="0" w:evenHBand="0" w:firstRowFirstColumn="0" w:firstRowLastColumn="0" w:lastRowFirstColumn="0" w:lastRowLastColumn="0"/>
            </w:pPr>
            <w:r w:rsidRPr="00974AE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542811" w14:textId="77777777" w:rsidR="0042221C" w:rsidRPr="0042063C" w:rsidRDefault="0042221C" w:rsidP="00C34CB7">
            <w:pPr>
              <w:pStyle w:val="INDICATORTEXT"/>
              <w:spacing w:before="840"/>
              <w:ind w:left="227"/>
              <w:cnfStyle w:val="000000000000" w:firstRow="0" w:lastRow="0" w:firstColumn="0" w:lastColumn="0" w:oddVBand="0" w:evenVBand="0" w:oddHBand="0" w:evenHBand="0" w:firstRowFirstColumn="0" w:firstRowLastColumn="0" w:lastRowFirstColumn="0" w:lastRowLastColumn="0"/>
            </w:pPr>
            <w:r w:rsidRPr="00974AE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E91DB6F" w14:textId="77777777" w:rsidR="0042221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8264F8">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9C0132" w14:textId="77777777" w:rsidR="0042221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E6CD21" w14:textId="77777777" w:rsidR="0042221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C584F65" w14:textId="77777777" w:rsidR="0042221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r>
      <w:tr w:rsidR="0042221C" w14:paraId="24E9827D" w14:textId="77777777" w:rsidTr="008E316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7CE76DE8" w14:textId="77777777" w:rsidR="0042221C" w:rsidRDefault="0042221C" w:rsidP="0042221C">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auto"/>
          </w:tcPr>
          <w:p w14:paraId="55706055" w14:textId="77777777" w:rsidR="0042221C" w:rsidRDefault="0042221C" w:rsidP="0042221C">
            <w:pPr>
              <w:pStyle w:val="INDICATORTEXT"/>
              <w:cnfStyle w:val="000000100000" w:firstRow="0" w:lastRow="0" w:firstColumn="0" w:lastColumn="0" w:oddVBand="0" w:evenVBand="0" w:oddHBand="1" w:evenHBand="0" w:firstRowFirstColumn="0" w:firstRowLastColumn="0" w:lastRowFirstColumn="0" w:lastRowLastColumn="0"/>
            </w:pPr>
            <w:r>
              <w:t xml:space="preserve">Other (proxy) voting issues in your selection process; </w:t>
            </w:r>
          </w:p>
          <w:p w14:paraId="532C81CE" w14:textId="77777777" w:rsidR="0042221C" w:rsidRPr="009C2B7F" w:rsidRDefault="0042221C" w:rsidP="0042221C">
            <w:pPr>
              <w:pStyle w:val="INDICATORTEXT"/>
              <w:cnfStyle w:val="000000100000" w:firstRow="0" w:lastRow="0" w:firstColumn="0" w:lastColumn="0" w:oddVBand="0" w:evenVBand="0" w:oddHBand="1" w:evenHBand="0" w:firstRowFirstColumn="0" w:firstRowLastColumn="0" w:lastRowFirstColumn="0" w:lastRowLastColumn="0"/>
            </w:pPr>
            <w:r>
              <w:t>specify ___________</w:t>
            </w:r>
          </w:p>
        </w:tc>
        <w:tc>
          <w:tcPr>
            <w:tcW w:w="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D7CAF5F" w14:textId="77777777" w:rsidR="0042221C" w:rsidRPr="0042063C" w:rsidRDefault="0042221C"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974AE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60D329" w14:textId="77777777" w:rsidR="0042221C" w:rsidRPr="0042063C" w:rsidRDefault="0042221C" w:rsidP="00DC5FDE">
            <w:pPr>
              <w:pStyle w:val="INDICATORTEXT"/>
              <w:spacing w:before="400"/>
              <w:ind w:left="227"/>
              <w:cnfStyle w:val="000000100000" w:firstRow="0" w:lastRow="0" w:firstColumn="0" w:lastColumn="0" w:oddVBand="0" w:evenVBand="0" w:oddHBand="1" w:evenHBand="0" w:firstRowFirstColumn="0" w:firstRowLastColumn="0" w:lastRowFirstColumn="0" w:lastRowLastColumn="0"/>
            </w:pPr>
            <w:r w:rsidRPr="00974AE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91AB48"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8264F8">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64A566"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c>
          <w:tcPr>
            <w:tcW w:w="11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72A1565"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838746" w14:textId="77777777" w:rsidR="0042221C" w:rsidRPr="0042063C" w:rsidRDefault="0042221C" w:rsidP="0042221C">
            <w:pPr>
              <w:pStyle w:val="INDICATORTEXT"/>
              <w:jc w:val="center"/>
              <w:cnfStyle w:val="000000100000" w:firstRow="0" w:lastRow="0" w:firstColumn="0" w:lastColumn="0" w:oddVBand="0" w:evenVBand="0" w:oddHBand="1" w:evenHBand="0" w:firstRowFirstColumn="0" w:firstRowLastColumn="0" w:lastRowFirstColumn="0" w:lastRowLastColumn="0"/>
            </w:pPr>
            <w:r w:rsidRPr="002D2291">
              <w:t>n/a</w:t>
            </w:r>
          </w:p>
        </w:tc>
      </w:tr>
      <w:tr w:rsidR="0042221C" w14:paraId="4B54BCCB" w14:textId="77777777" w:rsidTr="008E3161">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2D3FCB21" w14:textId="77777777" w:rsidR="0042221C" w:rsidRDefault="0042221C" w:rsidP="0042221C">
            <w:pPr>
              <w:pStyle w:val="INDICATORNUMBER"/>
              <w:rPr>
                <w:rStyle w:val="IntenseEmphasis"/>
                <w:b/>
                <w:bCs w:val="0"/>
                <w:i w:val="0"/>
                <w:iCs w:val="0"/>
                <w:color w:val="595959"/>
              </w:rPr>
            </w:pPr>
          </w:p>
        </w:tc>
        <w:tc>
          <w:tcPr>
            <w:tcW w:w="2652" w:type="dxa"/>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auto"/>
          </w:tcPr>
          <w:p w14:paraId="0360830A" w14:textId="77777777" w:rsidR="0042221C" w:rsidRPr="00167354" w:rsidRDefault="0042221C" w:rsidP="0042221C">
            <w:pPr>
              <w:pStyle w:val="INDICATORTEXT"/>
              <w:cnfStyle w:val="000000000000" w:firstRow="0" w:lastRow="0" w:firstColumn="0" w:lastColumn="0" w:oddVBand="0" w:evenVBand="0" w:oddHBand="0" w:evenHBand="0" w:firstRowFirstColumn="0" w:firstRowLastColumn="0" w:lastRowFirstColumn="0" w:lastRowLastColumn="0"/>
            </w:pPr>
            <w:r w:rsidRPr="00167354">
              <w:t>None of the abov</w:t>
            </w:r>
            <w:r>
              <w:t>e</w:t>
            </w:r>
          </w:p>
        </w:tc>
        <w:tc>
          <w:tcPr>
            <w:tcW w:w="70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288FC624" w14:textId="77777777" w:rsidR="0042221C" w:rsidRPr="0042063C" w:rsidRDefault="0042221C" w:rsidP="00DC5FDE">
            <w:pPr>
              <w:pStyle w:val="INDICATORTEXT"/>
              <w:spacing w:before="240"/>
              <w:ind w:left="227"/>
              <w:cnfStyle w:val="000000000000" w:firstRow="0" w:lastRow="0" w:firstColumn="0" w:lastColumn="0" w:oddVBand="0" w:evenVBand="0" w:oddHBand="0" w:evenHBand="0" w:firstRowFirstColumn="0" w:firstRowLastColumn="0" w:lastRowFirstColumn="0" w:lastRowLastColumn="0"/>
            </w:pPr>
            <w:r w:rsidRPr="00974AEA">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2EB10CB3" w14:textId="77777777" w:rsidR="0042221C" w:rsidRPr="0042063C" w:rsidRDefault="0042221C" w:rsidP="00DC5FDE">
            <w:pPr>
              <w:pStyle w:val="INDICATORTEXT"/>
              <w:spacing w:before="240"/>
              <w:ind w:left="227"/>
              <w:cnfStyle w:val="000000000000" w:firstRow="0" w:lastRow="0" w:firstColumn="0" w:lastColumn="0" w:oddVBand="0" w:evenVBand="0" w:oddHBand="0" w:evenHBand="0" w:firstRowFirstColumn="0" w:firstRowLastColumn="0" w:lastRowFirstColumn="0" w:lastRowLastColumn="0"/>
            </w:pPr>
            <w:r w:rsidRPr="00974AEA">
              <w:sym w:font="Wingdings" w:char="F071"/>
            </w:r>
          </w:p>
        </w:tc>
        <w:tc>
          <w:tcPr>
            <w:tcW w:w="86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940FCA7"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8264F8">
              <w:t>n/a</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2D297367"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1134"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2A3CFD01"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00C2C6E4" w14:textId="77777777" w:rsidR="0042221C" w:rsidRPr="0042063C" w:rsidRDefault="0042221C" w:rsidP="0042221C">
            <w:pPr>
              <w:pStyle w:val="INDICATORTEXT"/>
              <w:jc w:val="center"/>
              <w:cnfStyle w:val="000000000000" w:firstRow="0" w:lastRow="0" w:firstColumn="0" w:lastColumn="0" w:oddVBand="0" w:evenVBand="0" w:oddHBand="0" w:evenHBand="0" w:firstRowFirstColumn="0" w:firstRowLastColumn="0" w:lastRowFirstColumn="0" w:lastRowLastColumn="0"/>
            </w:pPr>
            <w:r w:rsidRPr="002D2291">
              <w:t>n/a</w:t>
            </w:r>
          </w:p>
        </w:tc>
      </w:tr>
      <w:tr w:rsidR="007F46EB" w14:paraId="71BF1B5D" w14:textId="77777777" w:rsidTr="007F46E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0CDB98C8" w14:textId="77777777" w:rsidR="007F46EB" w:rsidRDefault="007F46EB" w:rsidP="00C87F2E">
            <w:pPr>
              <w:pStyle w:val="INDICATORNUMBER"/>
              <w:rPr>
                <w:rStyle w:val="IntenseEmphasis"/>
                <w:b/>
                <w:bCs w:val="0"/>
                <w:i w:val="0"/>
                <w:iCs w:val="0"/>
                <w:color w:val="595959"/>
              </w:rPr>
            </w:pPr>
            <w:r>
              <w:rPr>
                <w:rStyle w:val="IntenseEmphasis"/>
                <w:b/>
                <w:bCs w:val="0"/>
                <w:i w:val="0"/>
                <w:iCs w:val="0"/>
                <w:color w:val="595959"/>
              </w:rPr>
              <w:t>SAM 05</w:t>
            </w:r>
            <w:r w:rsidR="00C87F2E">
              <w:rPr>
                <w:rStyle w:val="IntenseEmphasis"/>
                <w:b/>
                <w:bCs w:val="0"/>
                <w:i w:val="0"/>
                <w:iCs w:val="0"/>
                <w:color w:val="595959"/>
              </w:rPr>
              <w:t>.</w:t>
            </w:r>
            <w:r>
              <w:rPr>
                <w:rStyle w:val="IntenseEmphasis"/>
                <w:b/>
                <w:bCs w:val="0"/>
                <w:i w:val="0"/>
                <w:iCs w:val="0"/>
                <w:color w:val="595959"/>
              </w:rPr>
              <w:t>2</w:t>
            </w:r>
          </w:p>
        </w:tc>
        <w:tc>
          <w:tcPr>
            <w:tcW w:w="8080" w:type="dxa"/>
            <w:gridSpan w:val="10"/>
            <w:tcBorders>
              <w:top w:val="single" w:sz="4" w:space="0" w:color="0070C0"/>
              <w:right w:val="single" w:sz="4" w:space="0" w:color="0070C0"/>
            </w:tcBorders>
            <w:shd w:val="clear" w:color="auto" w:fill="DAEEF3" w:themeFill="accent5" w:themeFillTint="33"/>
          </w:tcPr>
          <w:p w14:paraId="5F80F836" w14:textId="795AC8C6" w:rsidR="007F46EB" w:rsidRPr="002D7D69" w:rsidRDefault="007F46EB" w:rsidP="00BC25A7">
            <w:pPr>
              <w:pStyle w:val="INDICATORTEXT"/>
              <w:cnfStyle w:val="000000100000" w:firstRow="0" w:lastRow="0" w:firstColumn="0" w:lastColumn="0" w:oddVBand="0" w:evenVBand="0" w:oddHBand="1" w:evenHBand="0" w:firstRowFirstColumn="0" w:firstRowLastColumn="0" w:lastRowFirstColumn="0" w:lastRowLastColumn="0"/>
            </w:pPr>
            <w:r w:rsidRPr="004731DC">
              <w:t xml:space="preserve">Please describe the level of experience </w:t>
            </w:r>
            <w:r w:rsidR="00BC25A7" w:rsidRPr="004731DC">
              <w:t>board members/trustees/</w:t>
            </w:r>
            <w:r w:rsidR="00BC25A7">
              <w:t xml:space="preserve">chief-level staff have </w:t>
            </w:r>
            <w:r w:rsidRPr="004731DC">
              <w:t xml:space="preserve">with </w:t>
            </w:r>
            <w:r w:rsidR="00BC25A7">
              <w:t xml:space="preserve">incorporating </w:t>
            </w:r>
            <w:r w:rsidRPr="004731DC">
              <w:t>ESG</w:t>
            </w:r>
            <w:r w:rsidR="00BC25A7">
              <w:t xml:space="preserve"> factors</w:t>
            </w:r>
            <w:r w:rsidRPr="004731DC">
              <w:t xml:space="preserve"> into investment </w:t>
            </w:r>
            <w:r>
              <w:t>decision-mak</w:t>
            </w:r>
            <w:r w:rsidRPr="004731DC">
              <w:t>ing processes</w:t>
            </w:r>
            <w:r w:rsidR="00BC25A7">
              <w:t>.</w:t>
            </w:r>
          </w:p>
        </w:tc>
      </w:tr>
      <w:tr w:rsidR="007F46EB" w14:paraId="29FC9338" w14:textId="77777777" w:rsidTr="007F46E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B89A044" w14:textId="77777777" w:rsidR="007F46EB" w:rsidRDefault="007F46EB" w:rsidP="00751FE7">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FFFFFF" w:themeFill="background1"/>
          </w:tcPr>
          <w:p w14:paraId="79D636AD" w14:textId="77777777" w:rsidR="007F46EB" w:rsidRPr="004731DC" w:rsidRDefault="007F46EB" w:rsidP="00751FE7">
            <w:pPr>
              <w:pStyle w:val="INDICATORTEXT"/>
              <w:cnfStyle w:val="000000000000" w:firstRow="0" w:lastRow="0" w:firstColumn="0" w:lastColumn="0" w:oddVBand="0" w:evenVBand="0" w:oddHBand="0" w:evenHBand="0" w:firstRowFirstColumn="0" w:firstRowLastColumn="0" w:lastRowFirstColumn="0" w:lastRowLastColumn="0"/>
            </w:pPr>
          </w:p>
        </w:tc>
      </w:tr>
      <w:tr w:rsidR="00751FE7" w14:paraId="760FC287" w14:textId="77777777" w:rsidTr="007F46E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59A8954C" w14:textId="77777777" w:rsidR="00751FE7" w:rsidRPr="00AE100E" w:rsidRDefault="00751FE7" w:rsidP="00751FE7">
            <w:pPr>
              <w:pStyle w:val="INDICATORNUMBER"/>
              <w:rPr>
                <w:rStyle w:val="IntenseEmphasis"/>
                <w:b/>
                <w:bCs w:val="0"/>
                <w:i w:val="0"/>
                <w:iCs w:val="0"/>
                <w:color w:val="595959"/>
              </w:rPr>
            </w:pPr>
            <w:r>
              <w:rPr>
                <w:rStyle w:val="IntenseEmphasis"/>
                <w:b/>
                <w:bCs w:val="0"/>
                <w:i w:val="0"/>
                <w:iCs w:val="0"/>
                <w:color w:val="595959"/>
              </w:rPr>
              <w:t>SAM 0</w:t>
            </w:r>
            <w:r w:rsidR="00FE6CD6">
              <w:rPr>
                <w:rStyle w:val="IntenseEmphasis"/>
                <w:b/>
                <w:bCs w:val="0"/>
                <w:i w:val="0"/>
                <w:iCs w:val="0"/>
                <w:color w:val="595959"/>
              </w:rPr>
              <w:t>5</w:t>
            </w:r>
            <w:r>
              <w:rPr>
                <w:rStyle w:val="IntenseEmphasis"/>
                <w:b/>
                <w:bCs w:val="0"/>
                <w:i w:val="0"/>
                <w:iCs w:val="0"/>
                <w:color w:val="595959"/>
              </w:rPr>
              <w:t>.3</w:t>
            </w:r>
          </w:p>
        </w:tc>
        <w:tc>
          <w:tcPr>
            <w:tcW w:w="8080" w:type="dxa"/>
            <w:gridSpan w:val="10"/>
            <w:tcBorders>
              <w:top w:val="single" w:sz="4" w:space="0" w:color="0070C0"/>
              <w:right w:val="single" w:sz="4" w:space="0" w:color="0070C0"/>
            </w:tcBorders>
            <w:shd w:val="clear" w:color="auto" w:fill="DAEEF3" w:themeFill="accent5" w:themeFillTint="33"/>
          </w:tcPr>
          <w:p w14:paraId="3374692A" w14:textId="77777777" w:rsidR="00751FE7" w:rsidRPr="002D7D69" w:rsidRDefault="00751FE7" w:rsidP="00751FE7">
            <w:pPr>
              <w:pStyle w:val="INDICATORTEXT"/>
              <w:cnfStyle w:val="000000100000" w:firstRow="0" w:lastRow="0" w:firstColumn="0" w:lastColumn="0" w:oddVBand="0" w:evenVBand="0" w:oddHBand="1" w:evenHBand="0" w:firstRowFirstColumn="0" w:firstRowLastColumn="0" w:lastRowFirstColumn="0" w:lastRowLastColumn="0"/>
            </w:pPr>
            <w:r w:rsidRPr="002D7D69">
              <w:t xml:space="preserve">Provide additional </w:t>
            </w:r>
            <w:r>
              <w:t>information</w:t>
            </w:r>
            <w:r w:rsidRPr="002D7D69">
              <w:t xml:space="preserve"> relevant to your organisation's selection approach for listed assets</w:t>
            </w:r>
            <w:r w:rsidR="001A69CF">
              <w:t xml:space="preserve"> and</w:t>
            </w:r>
            <w:r w:rsidR="00301B78">
              <w:t>/</w:t>
            </w:r>
            <w:r w:rsidR="001A69CF">
              <w:t xml:space="preserve">or </w:t>
            </w:r>
            <w:r w:rsidR="00301B78">
              <w:t>fixed income</w:t>
            </w:r>
            <w:r w:rsidRPr="002D7D69">
              <w:t>.</w:t>
            </w:r>
            <w:r w:rsidRPr="002D7D69" w:rsidDel="00E56712">
              <w:t xml:space="preserve"> </w:t>
            </w:r>
          </w:p>
          <w:p w14:paraId="13F340F5" w14:textId="77777777" w:rsidR="00751FE7" w:rsidRPr="005B4C52" w:rsidRDefault="00751FE7" w:rsidP="00751FE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51FE7" w14:paraId="4BC018F6" w14:textId="77777777" w:rsidTr="007F46E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55A6B8D7" w14:textId="77777777" w:rsidR="00751FE7" w:rsidRDefault="00751FE7" w:rsidP="00751FE7">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780DFD6C" w14:textId="77777777" w:rsidR="00751FE7" w:rsidRDefault="00751FE7" w:rsidP="00751FE7">
            <w:pPr>
              <w:pStyle w:val="INDICATORTEXT"/>
              <w:cnfStyle w:val="000000000000" w:firstRow="0" w:lastRow="0" w:firstColumn="0" w:lastColumn="0" w:oddVBand="0" w:evenVBand="0" w:oddHBand="0" w:evenHBand="0" w:firstRowFirstColumn="0" w:firstRowLastColumn="0" w:lastRowFirstColumn="0" w:lastRowLastColumn="0"/>
            </w:pPr>
          </w:p>
        </w:tc>
      </w:tr>
    </w:tbl>
    <w:p w14:paraId="238A719B" w14:textId="77777777" w:rsidR="0074218C" w:rsidRDefault="0074218C" w:rsidP="00EB455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B455C" w14:paraId="3CFBD620"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13511CA" w14:textId="77777777" w:rsidR="00EB455C" w:rsidRPr="00DC20FA" w:rsidRDefault="00EB455C"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FE6CD6">
              <w:rPr>
                <w:rStyle w:val="IntenseEmphasis"/>
                <w:b w:val="0"/>
                <w:i w:val="0"/>
                <w:color w:val="FFFFFF" w:themeColor="background1"/>
              </w:rPr>
              <w:t>5</w:t>
            </w:r>
          </w:p>
        </w:tc>
        <w:tc>
          <w:tcPr>
            <w:tcW w:w="8075" w:type="dxa"/>
          </w:tcPr>
          <w:p w14:paraId="3BF83AFD" w14:textId="77777777" w:rsidR="00EB455C" w:rsidRPr="00DC20FA" w:rsidRDefault="00EB455C"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455C" w:rsidRPr="00D5451C" w14:paraId="03D3F95E"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245257C7" w14:textId="77777777" w:rsidR="00EB455C" w:rsidRPr="000D72DF" w:rsidRDefault="00EB455C" w:rsidP="00B74465">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5</w:t>
            </w:r>
          </w:p>
        </w:tc>
        <w:tc>
          <w:tcPr>
            <w:tcW w:w="8075" w:type="dxa"/>
          </w:tcPr>
          <w:p w14:paraId="05FE3215" w14:textId="77777777" w:rsidR="00EB455C" w:rsidRPr="001C0916"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EB455C">
              <w:rPr>
                <w:szCs w:val="18"/>
              </w:rPr>
              <w:t xml:space="preserve">This indicator seeks information about the typical </w:t>
            </w:r>
            <w:r w:rsidRPr="003804D7">
              <w:rPr>
                <w:szCs w:val="18"/>
              </w:rPr>
              <w:t>processes in place and actions taken by your organisation during manager selection (even if managers</w:t>
            </w:r>
            <w:r w:rsidRPr="00EB455C">
              <w:rPr>
                <w:szCs w:val="18"/>
              </w:rPr>
              <w:t xml:space="preserve"> have not been selected or reappointed during the reporting year).</w:t>
            </w:r>
            <w:r w:rsidR="001564D2">
              <w:rPr>
                <w:szCs w:val="18"/>
              </w:rPr>
              <w:t xml:space="preserve"> </w:t>
            </w:r>
            <w:r w:rsidRPr="00EB455C">
              <w:rPr>
                <w:szCs w:val="18"/>
              </w:rPr>
              <w:t xml:space="preserve"> If these processes are implemented only in a minority of cases, do not report them here in the pre-selected options, but do describe these cases in the Additional Information field at the end of this indicator.</w:t>
            </w:r>
          </w:p>
        </w:tc>
      </w:tr>
      <w:tr w:rsidR="00EB455C" w:rsidRPr="00D5451C" w14:paraId="6074CAFC"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7612454A" w14:textId="77777777" w:rsidR="00EB455C" w:rsidRPr="000D72DF" w:rsidRDefault="00EB455C" w:rsidP="00EB455C">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5</w:t>
            </w:r>
            <w:r>
              <w:rPr>
                <w:rStyle w:val="IntenseEmphasis"/>
                <w:b/>
                <w:bCs w:val="0"/>
                <w:i w:val="0"/>
                <w:iCs w:val="0"/>
                <w:color w:val="595959"/>
              </w:rPr>
              <w:t>.1</w:t>
            </w:r>
          </w:p>
        </w:tc>
        <w:tc>
          <w:tcPr>
            <w:tcW w:w="8075" w:type="dxa"/>
            <w:tcBorders>
              <w:bottom w:val="single" w:sz="4" w:space="0" w:color="A6A6A6" w:themeColor="background1" w:themeShade="A6"/>
            </w:tcBorders>
          </w:tcPr>
          <w:p w14:paraId="35F9264A" w14:textId="77777777"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pPr>
            <w:r w:rsidRPr="009C4EDF">
              <w:t>Here is some further guidance on some of the processes your selection may cover</w:t>
            </w:r>
            <w:r w:rsidR="003722A7">
              <w:t>.</w:t>
            </w:r>
          </w:p>
          <w:p w14:paraId="323EA8D8" w14:textId="77777777"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rPr>
                <w:b/>
              </w:rPr>
              <w:t>ESG Incorporation</w:t>
            </w:r>
          </w:p>
          <w:p w14:paraId="28E036A5" w14:textId="77777777" w:rsidR="008272A7"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pPr>
            <w:r w:rsidRPr="009C4EDF">
              <w:lastRenderedPageBreak/>
              <w:t xml:space="preserve">For examples of how asset owner signatories are incorporating ESG considerations into their selection, appointment and monitoring of external managers, see </w:t>
            </w:r>
            <w:hyperlink r:id="rId34" w:history="1">
              <w:r w:rsidRPr="00983A4B">
                <w:rPr>
                  <w:i/>
                  <w:color w:val="0070C0"/>
                  <w:u w:val="single"/>
                </w:rPr>
                <w:t>Aligning Expectations: Guidance for asset owners on incorporating ESG factors into manager selection, appointment and monitoring</w:t>
              </w:r>
            </w:hyperlink>
            <w:r w:rsidRPr="009C4EDF">
              <w:t xml:space="preserve"> by the PRI, February 2013.</w:t>
            </w:r>
          </w:p>
          <w:p w14:paraId="3C9D190E" w14:textId="77777777" w:rsidR="00EB455C" w:rsidRPr="009C4EDF"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rPr>
                <w:b/>
              </w:rPr>
              <w:t>Disclosure</w:t>
            </w:r>
          </w:p>
          <w:p w14:paraId="71D70201" w14:textId="77777777" w:rsidR="00EB455C" w:rsidRPr="00837EA2" w:rsidRDefault="00EB455C" w:rsidP="00EB455C">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9C4EDF">
              <w:t>Examples of managers’ responsible investment disclosure could include client reports, public RI reports, evidence of commitment to relevant responsible investment codes, principles or initiatives such as the UK, EU and South African Stewardship codes and the PRI (response to Reporting Framework).</w:t>
            </w:r>
          </w:p>
        </w:tc>
      </w:tr>
      <w:tr w:rsidR="00EB455C" w:rsidRPr="00D5451C" w14:paraId="23D61614"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7B9C11AA" w14:textId="77777777" w:rsidR="00EB455C" w:rsidRDefault="00EB455C" w:rsidP="00EB455C">
            <w:pPr>
              <w:pStyle w:val="INDICATORNUMBER"/>
              <w:rPr>
                <w:rStyle w:val="IntenseEmphasis"/>
                <w:b/>
                <w:bCs w:val="0"/>
                <w:i w:val="0"/>
                <w:iCs w:val="0"/>
                <w:color w:val="595959"/>
              </w:rPr>
            </w:pPr>
            <w:r>
              <w:rPr>
                <w:rStyle w:val="IntenseEmphasis"/>
                <w:b/>
                <w:bCs w:val="0"/>
                <w:i w:val="0"/>
                <w:iCs w:val="0"/>
                <w:color w:val="595959"/>
              </w:rPr>
              <w:lastRenderedPageBreak/>
              <w:t>SAM 0</w:t>
            </w:r>
            <w:r w:rsidR="00FE6CD6">
              <w:rPr>
                <w:rStyle w:val="IntenseEmphasis"/>
                <w:b/>
                <w:bCs w:val="0"/>
                <w:i w:val="0"/>
                <w:iCs w:val="0"/>
                <w:color w:val="595959"/>
              </w:rPr>
              <w:t>5</w:t>
            </w:r>
            <w:r>
              <w:rPr>
                <w:rStyle w:val="IntenseEmphasis"/>
                <w:b/>
                <w:bCs w:val="0"/>
                <w:i w:val="0"/>
                <w:iCs w:val="0"/>
                <w:color w:val="595959"/>
              </w:rPr>
              <w:t>.2</w:t>
            </w:r>
          </w:p>
        </w:tc>
        <w:tc>
          <w:tcPr>
            <w:tcW w:w="8075" w:type="dxa"/>
            <w:tcBorders>
              <w:bottom w:val="single" w:sz="4" w:space="0" w:color="A6A6A6" w:themeColor="background1" w:themeShade="A6"/>
            </w:tcBorders>
          </w:tcPr>
          <w:p w14:paraId="2D5EAB15" w14:textId="77777777" w:rsidR="00EB455C" w:rsidRPr="00232C82"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455C">
              <w:rPr>
                <w:szCs w:val="18"/>
              </w:rPr>
              <w:t>This may include a discussion of, for example, any differences between mandates, strategies or markets.</w:t>
            </w:r>
          </w:p>
        </w:tc>
      </w:tr>
    </w:tbl>
    <w:p w14:paraId="6719C1BF" w14:textId="77777777" w:rsidR="0020558D" w:rsidRDefault="0020558D"/>
    <w:tbl>
      <w:tblPr>
        <w:tblStyle w:val="SubSubSectionMISCTableMANDATORY"/>
        <w:tblW w:w="9209" w:type="dxa"/>
        <w:tblInd w:w="5" w:type="dxa"/>
        <w:tblLook w:val="06A0" w:firstRow="1" w:lastRow="0" w:firstColumn="1" w:lastColumn="0" w:noHBand="1" w:noVBand="1"/>
      </w:tblPr>
      <w:tblGrid>
        <w:gridCol w:w="1134"/>
        <w:gridCol w:w="8075"/>
      </w:tblGrid>
      <w:tr w:rsidR="00EB455C" w14:paraId="1CAE7D3D" w14:textId="77777777" w:rsidTr="00D411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622ABD56" w14:textId="77777777" w:rsidR="00EB455C" w:rsidRPr="00A62DF0" w:rsidRDefault="00EB455C" w:rsidP="00B74465">
            <w:pPr>
              <w:pStyle w:val="INDICATORNUMBER"/>
              <w:rPr>
                <w:rStyle w:val="IntenseEmphasis"/>
                <w:b/>
                <w:bCs w:val="0"/>
                <w:i w:val="0"/>
                <w:iCs w:val="0"/>
                <w:color w:val="595959"/>
              </w:rPr>
            </w:pPr>
            <w:r w:rsidRPr="00A62DF0">
              <w:rPr>
                <w:rStyle w:val="IntenseEmphasis"/>
                <w:b/>
                <w:bCs w:val="0"/>
                <w:i w:val="0"/>
                <w:iCs w:val="0"/>
                <w:color w:val="595959"/>
              </w:rPr>
              <w:t>LOGIC</w:t>
            </w:r>
          </w:p>
        </w:tc>
      </w:tr>
      <w:tr w:rsidR="00EB455C" w:rsidRPr="00D5451C" w14:paraId="0B93AE3D"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6D073D56" w14:textId="77777777" w:rsidR="00EB455C" w:rsidRPr="000D72DF" w:rsidRDefault="00EB455C" w:rsidP="00B74465">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5</w:t>
            </w:r>
          </w:p>
        </w:tc>
        <w:tc>
          <w:tcPr>
            <w:tcW w:w="8075" w:type="dxa"/>
            <w:tcBorders>
              <w:top w:val="single" w:sz="4" w:space="0" w:color="A6A6A6" w:themeColor="background1" w:themeShade="A6"/>
              <w:bottom w:val="single" w:sz="4" w:space="0" w:color="A6A6A6" w:themeColor="background1" w:themeShade="A6"/>
            </w:tcBorders>
          </w:tcPr>
          <w:p w14:paraId="49C90494" w14:textId="77777777" w:rsidR="00A50AFF" w:rsidRPr="009C4EDF" w:rsidRDefault="00A514B4"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A514B4">
              <w:t xml:space="preserve">The </w:t>
            </w:r>
            <w:r w:rsidR="00A50AFF" w:rsidRPr="004B7DFB">
              <w:rPr>
                <w:b/>
              </w:rPr>
              <w:t>General</w:t>
            </w:r>
            <w:r w:rsidRPr="00802299">
              <w:t xml:space="preserve"> part of this indicator </w:t>
            </w:r>
            <w:r w:rsidR="00A50AFF" w:rsidRPr="00A514B4">
              <w:t>will</w:t>
            </w:r>
            <w:r w:rsidR="00A50AFF" w:rsidRPr="009C4EDF">
              <w:t xml:space="preserve"> be applicable if you report </w:t>
            </w:r>
            <w:r w:rsidR="009C4EDF">
              <w:t>‘</w:t>
            </w:r>
            <w:r w:rsidR="00A50AFF" w:rsidRPr="009C4EDF">
              <w:t>Selection</w:t>
            </w:r>
            <w:r w:rsidR="009C4EDF">
              <w:t>’</w:t>
            </w:r>
            <w:r w:rsidR="00A50AFF" w:rsidRPr="009C4EDF">
              <w:t xml:space="preserve"> for the relevant asset class in </w:t>
            </w:r>
            <w:r w:rsidR="009C4EDF">
              <w:t>[</w:t>
            </w:r>
            <w:r w:rsidR="00A50AFF" w:rsidRPr="009C4EDF">
              <w:t>0</w:t>
            </w:r>
            <w:r w:rsidR="00FE6CD6">
              <w:t>2</w:t>
            </w:r>
            <w:r w:rsidR="009C4EDF">
              <w:t>]</w:t>
            </w:r>
            <w:r w:rsidR="00A50AFF" w:rsidRPr="009C4EDF">
              <w:t>.</w:t>
            </w:r>
          </w:p>
          <w:p w14:paraId="3FC170D1" w14:textId="77777777" w:rsidR="00A50AFF" w:rsidRPr="00802299" w:rsidRDefault="004B7DFB" w:rsidP="006526A9">
            <w:pPr>
              <w:pStyle w:val="INDICATORTEXT"/>
              <w:widowControl w:val="0"/>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pPr>
            <w:r w:rsidRPr="00802299">
              <w:t xml:space="preserve">The </w:t>
            </w:r>
            <w:r w:rsidR="00A50AFF" w:rsidRPr="004B7DFB">
              <w:rPr>
                <w:b/>
              </w:rPr>
              <w:t>ESG incorporation</w:t>
            </w:r>
            <w:r w:rsidRPr="00802299">
              <w:t xml:space="preserve"> part of this indicator is applicable if you report that you require your external managers to </w:t>
            </w:r>
            <w:r w:rsidR="00DB5D0B">
              <w:t xml:space="preserve">implement ESG incorporation strategies </w:t>
            </w:r>
            <w:r w:rsidRPr="00802299">
              <w:t xml:space="preserve">on your behalf in </w:t>
            </w:r>
            <w:r w:rsidR="00DB5D0B">
              <w:t>[0</w:t>
            </w:r>
            <w:r w:rsidR="00FE6CD6">
              <w:t>4</w:t>
            </w:r>
            <w:r w:rsidR="00DB5D0B">
              <w:t>.1</w:t>
            </w:r>
            <w:r w:rsidRPr="00802299">
              <w:t xml:space="preserve">] for one or more asset classes. </w:t>
            </w:r>
          </w:p>
          <w:p w14:paraId="7B11CD9A" w14:textId="77777777" w:rsidR="00A50AFF" w:rsidRPr="009C4EDF" w:rsidRDefault="00902C36"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 xml:space="preserve">Within </w:t>
            </w:r>
            <w:r w:rsidR="004317C3">
              <w:t>this part of the indicator</w:t>
            </w:r>
            <w:r>
              <w:t>, o</w:t>
            </w:r>
            <w:r w:rsidR="00A50AFF" w:rsidRPr="009C4EDF">
              <w:t xml:space="preserve">ption ‘Assess how the manager incentivises brokers to provide ESG research’ is </w:t>
            </w:r>
            <w:r w:rsidR="005B7BA4">
              <w:t xml:space="preserve">only applicable if you reported </w:t>
            </w:r>
            <w:r w:rsidR="0003240C">
              <w:t>‘</w:t>
            </w:r>
            <w:r w:rsidR="005B7BA4">
              <w:t>Active</w:t>
            </w:r>
            <w:r w:rsidR="00D026DA">
              <w:t>—</w:t>
            </w:r>
            <w:r w:rsidR="005B7BA4">
              <w:t>Fundamental or other active</w:t>
            </w:r>
            <w:r w:rsidR="0003240C">
              <w:t>’</w:t>
            </w:r>
            <w:r w:rsidR="001441B7">
              <w:t xml:space="preserve"> in [0</w:t>
            </w:r>
            <w:r w:rsidR="00FE6CD6">
              <w:t>3</w:t>
            </w:r>
            <w:r w:rsidR="001441B7">
              <w:t>]</w:t>
            </w:r>
            <w:r w:rsidR="009C4EDF">
              <w:t>.</w:t>
            </w:r>
            <w:r>
              <w:t xml:space="preserve"> </w:t>
            </w:r>
            <w:r w:rsidR="00A50AFF" w:rsidRPr="009C4EDF">
              <w:t xml:space="preserve">Option ‘Evaluate index providers’ ESG incorporation when designing the index’ </w:t>
            </w:r>
            <w:r w:rsidR="008601C8">
              <w:t xml:space="preserve">is only applicable if you reported </w:t>
            </w:r>
            <w:r w:rsidR="0003240C">
              <w:t xml:space="preserve">‘Passive’ </w:t>
            </w:r>
            <w:r w:rsidR="00D25A6D">
              <w:t>in [0</w:t>
            </w:r>
            <w:r w:rsidR="00FE6CD6">
              <w:t>3</w:t>
            </w:r>
            <w:r w:rsidR="00D25A6D">
              <w:t>]</w:t>
            </w:r>
            <w:r w:rsidR="005F516F">
              <w:t xml:space="preserve"> and that you incorporate ESG </w:t>
            </w:r>
            <w:r w:rsidR="0057730C">
              <w:t>factors</w:t>
            </w:r>
            <w:r w:rsidR="005F516F">
              <w:t xml:space="preserve"> for any applicable listed asset class</w:t>
            </w:r>
            <w:r w:rsidR="003722A7">
              <w:t xml:space="preserve"> in [04]</w:t>
            </w:r>
            <w:r w:rsidR="005F516F">
              <w:t>.</w:t>
            </w:r>
          </w:p>
          <w:p w14:paraId="75097851" w14:textId="77777777" w:rsidR="00A50AFF" w:rsidRDefault="00DB5D0B"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802299">
              <w:t xml:space="preserve">The </w:t>
            </w:r>
            <w:r w:rsidR="00A50AFF" w:rsidRPr="009C4EDF">
              <w:rPr>
                <w:b/>
              </w:rPr>
              <w:t>Engagements</w:t>
            </w:r>
            <w:r>
              <w:rPr>
                <w:b/>
              </w:rPr>
              <w:t xml:space="preserve"> </w:t>
            </w:r>
            <w:r w:rsidRPr="00DA62C4">
              <w:t>part of this indicator is applicable if you report that you require your external managers to engage on your behalf in [</w:t>
            </w:r>
            <w:r w:rsidR="00FE6CD6" w:rsidRPr="00DA62C4">
              <w:t>0</w:t>
            </w:r>
            <w:r w:rsidR="00FE6CD6">
              <w:t>4</w:t>
            </w:r>
            <w:r w:rsidRPr="00DA62C4">
              <w:t xml:space="preserve">.2] </w:t>
            </w:r>
            <w:r w:rsidR="00EE1933">
              <w:t xml:space="preserve">for Listed Equity and/or Fixed Income. </w:t>
            </w:r>
          </w:p>
          <w:p w14:paraId="0759A082" w14:textId="77777777" w:rsidR="0003240C" w:rsidRPr="009C4EDF" w:rsidRDefault="0003240C"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Within this part of the indicator, the o</w:t>
            </w:r>
            <w:r w:rsidRPr="009C4EDF">
              <w:t>ption ‘Discuss how information gained th</w:t>
            </w:r>
            <w:r w:rsidR="003722A7">
              <w:t>r</w:t>
            </w:r>
            <w:r w:rsidRPr="009C4EDF">
              <w:t xml:space="preserve">ough engagement is incorporated into investment decision-making’ is </w:t>
            </w:r>
            <w:r>
              <w:t>applicable if you reported ‘Active</w:t>
            </w:r>
            <w:r w:rsidR="00D026DA">
              <w:t>—</w:t>
            </w:r>
            <w:r>
              <w:t>Fundamental or other active’ in [</w:t>
            </w:r>
            <w:r w:rsidR="00FE6CD6">
              <w:t>03</w:t>
            </w:r>
            <w:r>
              <w:t xml:space="preserve">]. </w:t>
            </w:r>
          </w:p>
          <w:p w14:paraId="146F500E" w14:textId="77777777" w:rsidR="00A50AFF" w:rsidRPr="009C4EDF" w:rsidRDefault="00EE1933" w:rsidP="006526A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b/>
              </w:rPr>
            </w:pPr>
            <w:r w:rsidRPr="00802299">
              <w:t>The</w:t>
            </w:r>
            <w:r>
              <w:rPr>
                <w:b/>
              </w:rPr>
              <w:t xml:space="preserve"> </w:t>
            </w:r>
            <w:r w:rsidR="00A50AFF" w:rsidRPr="009C4EDF">
              <w:rPr>
                <w:b/>
              </w:rPr>
              <w:t>(Proxy) voting</w:t>
            </w:r>
            <w:r w:rsidR="00622D74">
              <w:rPr>
                <w:b/>
              </w:rPr>
              <w:t xml:space="preserve"> </w:t>
            </w:r>
            <w:r w:rsidR="00622D74" w:rsidRPr="00802299">
              <w:t>part of this indicator is only applicable if you report that your organisation requires external managers to cast (proxy) votes on your behalf</w:t>
            </w:r>
            <w:r w:rsidR="004C1165">
              <w:t xml:space="preserve"> in [0</w:t>
            </w:r>
            <w:r w:rsidR="00FE6CD6">
              <w:t>4</w:t>
            </w:r>
            <w:r w:rsidR="004C1165">
              <w:t xml:space="preserve">.3]. </w:t>
            </w:r>
          </w:p>
          <w:p w14:paraId="0D5EDEBD" w14:textId="77777777" w:rsidR="00C65E20" w:rsidRPr="001C0916" w:rsidRDefault="00C65E20" w:rsidP="00FE6CD6">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Within this part of the indicator, o</w:t>
            </w:r>
            <w:r w:rsidRPr="009C4EDF">
              <w:t>ption ‘Discuss how information gained through research for (proxy) voting is used in investment-</w:t>
            </w:r>
            <w:r w:rsidR="003722A7">
              <w:t>decision-mak</w:t>
            </w:r>
            <w:r w:rsidRPr="009C4EDF">
              <w:t>ing’ is</w:t>
            </w:r>
            <w:r>
              <w:t xml:space="preserve"> applicable if you reported ‘Active</w:t>
            </w:r>
            <w:r w:rsidR="00D026DA">
              <w:t>—</w:t>
            </w:r>
            <w:r>
              <w:t>Fundamental or other active’ in [0</w:t>
            </w:r>
            <w:r w:rsidR="00FE6CD6">
              <w:t>3</w:t>
            </w:r>
            <w:r>
              <w:t xml:space="preserve">] for Listed Equity. </w:t>
            </w:r>
          </w:p>
        </w:tc>
      </w:tr>
      <w:tr w:rsidR="00555E17" w:rsidRPr="009C4EDF" w14:paraId="1FAD204C"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B9008C4" w14:textId="77777777" w:rsidR="00555E17" w:rsidRPr="009C4EDF" w:rsidRDefault="00555E17" w:rsidP="009C4EDF">
            <w:pPr>
              <w:pStyle w:val="INDICATORNUMBER"/>
              <w:rPr>
                <w:rStyle w:val="IntenseEmphasis"/>
                <w:b/>
                <w:i w:val="0"/>
                <w:color w:val="595959"/>
              </w:rPr>
            </w:pPr>
            <w:r w:rsidRPr="009C4EDF">
              <w:rPr>
                <w:rStyle w:val="IntenseEmphasis"/>
                <w:b/>
                <w:i w:val="0"/>
                <w:color w:val="595959"/>
              </w:rPr>
              <w:t>ASSESSMENT</w:t>
            </w:r>
          </w:p>
        </w:tc>
      </w:tr>
      <w:tr w:rsidR="00555E17" w:rsidRPr="00D5451C" w14:paraId="41630320"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4FBCB5F6" w14:textId="77777777" w:rsidR="00555E17" w:rsidRDefault="00555E17" w:rsidP="00B74465">
            <w:pPr>
              <w:pStyle w:val="INDICATORNUMBER"/>
              <w:rPr>
                <w:rStyle w:val="IntenseEmphasis"/>
                <w:b/>
                <w:bCs w:val="0"/>
                <w:i w:val="0"/>
                <w:iCs w:val="0"/>
                <w:color w:val="595959"/>
              </w:rPr>
            </w:pPr>
            <w:r>
              <w:rPr>
                <w:rStyle w:val="IntenseEmphasis"/>
                <w:b/>
                <w:bCs w:val="0"/>
                <w:i w:val="0"/>
                <w:iCs w:val="0"/>
                <w:color w:val="595959"/>
              </w:rPr>
              <w:t>SAM 0</w:t>
            </w:r>
            <w:r w:rsidR="00FE6CD6">
              <w:rPr>
                <w:rStyle w:val="IntenseEmphasis"/>
                <w:b/>
                <w:bCs w:val="0"/>
                <w:i w:val="0"/>
                <w:iCs w:val="0"/>
                <w:color w:val="595959"/>
              </w:rPr>
              <w:t>5</w:t>
            </w:r>
          </w:p>
        </w:tc>
        <w:tc>
          <w:tcPr>
            <w:tcW w:w="8075" w:type="dxa"/>
            <w:tcBorders>
              <w:top w:val="single" w:sz="4" w:space="0" w:color="A6A6A6" w:themeColor="background1" w:themeShade="A6"/>
              <w:bottom w:val="single" w:sz="4" w:space="0" w:color="0070C0"/>
            </w:tcBorders>
          </w:tcPr>
          <w:p w14:paraId="159D7A9B" w14:textId="77777777" w:rsidR="00555E17" w:rsidRPr="009C4EDF" w:rsidRDefault="00555E17" w:rsidP="00555E17">
            <w:pPr>
              <w:pStyle w:val="INDICATORTEXT"/>
              <w:jc w:val="both"/>
              <w:cnfStyle w:val="000000000000" w:firstRow="0" w:lastRow="0" w:firstColumn="0" w:lastColumn="0" w:oddVBand="0" w:evenVBand="0" w:oddHBand="0" w:evenHBand="0" w:firstRowFirstColumn="0" w:firstRowLastColumn="0" w:lastRowFirstColumn="0" w:lastRowLastColumn="0"/>
            </w:pPr>
            <w:r w:rsidRPr="009C4EDF">
              <w:t>Maximum score: 12</w:t>
            </w:r>
            <w:r w:rsidRPr="009C4EDF">
              <w:sym w:font="Wingdings" w:char="F0AB"/>
            </w:r>
            <w:r w:rsidRPr="009C4EDF">
              <w:t xml:space="preserve"> for listed equity, 9</w:t>
            </w:r>
            <w:r w:rsidRPr="009C4EDF">
              <w:sym w:font="Wingdings" w:char="F0AB"/>
            </w:r>
            <w:r w:rsidR="009C4EDF">
              <w:t xml:space="preserve"> </w:t>
            </w:r>
            <w:r w:rsidR="00FE6CD6">
              <w:t xml:space="preserve">SSA, </w:t>
            </w:r>
            <w:r w:rsidR="009C4EDF" w:rsidRPr="009C4EDF">
              <w:t>corporate</w:t>
            </w:r>
            <w:r w:rsidR="00FE6CD6">
              <w:t xml:space="preserve"> financial, corporate non-financial, securitised</w:t>
            </w:r>
            <w:r w:rsidR="009C4EDF" w:rsidRPr="009C4EDF">
              <w:t xml:space="preserve"> </w:t>
            </w:r>
            <w:r w:rsidRPr="009C4EDF">
              <w:t>fixed income</w:t>
            </w:r>
            <w:r w:rsidR="00FE6CD6">
              <w:t>.</w:t>
            </w:r>
          </w:p>
          <w:p w14:paraId="557556C9" w14:textId="77777777" w:rsidR="00555E17" w:rsidRDefault="00555E17" w:rsidP="009C4EDF">
            <w:pPr>
              <w:pStyle w:val="INDICATORTEXT"/>
              <w:jc w:val="both"/>
              <w:cnfStyle w:val="000000000000" w:firstRow="0" w:lastRow="0" w:firstColumn="0" w:lastColumn="0" w:oddVBand="0" w:evenVBand="0" w:oddHBand="0" w:evenHBand="0" w:firstRowFirstColumn="0" w:firstRowLastColumn="0" w:lastRowFirstColumn="0" w:lastRowLastColumn="0"/>
            </w:pPr>
            <w:r w:rsidRPr="009C4EDF">
              <w:rPr>
                <w:szCs w:val="18"/>
              </w:rPr>
              <w:t xml:space="preserve">The assessment of this indicator is based on your responses to </w:t>
            </w:r>
            <w:r w:rsidR="009C4EDF">
              <w:rPr>
                <w:szCs w:val="18"/>
              </w:rPr>
              <w:t>[</w:t>
            </w:r>
            <w:r w:rsidRPr="009C4EDF">
              <w:rPr>
                <w:szCs w:val="18"/>
              </w:rPr>
              <w:t>0</w:t>
            </w:r>
            <w:r w:rsidR="00FE6CD6">
              <w:rPr>
                <w:szCs w:val="18"/>
              </w:rPr>
              <w:t>5</w:t>
            </w:r>
            <w:r w:rsidRPr="009C4EDF">
              <w:rPr>
                <w:szCs w:val="18"/>
              </w:rPr>
              <w:t>.1</w:t>
            </w:r>
            <w:r w:rsidR="009C4EDF">
              <w:rPr>
                <w:szCs w:val="18"/>
              </w:rPr>
              <w:t>]</w:t>
            </w:r>
            <w:r w:rsidRPr="009C4EDF">
              <w:rPr>
                <w:szCs w:val="18"/>
              </w:rPr>
              <w:t>.</w:t>
            </w:r>
            <w:r w:rsidR="00124F58">
              <w:rPr>
                <w:szCs w:val="18"/>
              </w:rPr>
              <w:t xml:space="preserve"> The ‘general section’ is applicable to everyone and is worth 3</w:t>
            </w:r>
            <w:r w:rsidR="00124F58" w:rsidRPr="009C4EDF">
              <w:sym w:font="Wingdings" w:char="F0AB"/>
            </w:r>
            <w:r w:rsidR="00124F58">
              <w:t xml:space="preserve"> as part of your ‘core’ assessment. The ‘ESG incorporation, Engagements and (proxy) voting’ sections (</w:t>
            </w:r>
            <w:r w:rsidR="003722A7">
              <w:t xml:space="preserve">when </w:t>
            </w:r>
            <w:r w:rsidR="00124F58">
              <w:t>applicable</w:t>
            </w:r>
            <w:r w:rsidR="00D026DA">
              <w:t>—</w:t>
            </w:r>
            <w:r w:rsidR="00124F58">
              <w:t xml:space="preserve">see logic above) will each be worth </w:t>
            </w:r>
            <w:r w:rsidR="00124F58">
              <w:rPr>
                <w:szCs w:val="18"/>
              </w:rPr>
              <w:t>3</w:t>
            </w:r>
            <w:r w:rsidR="00124F58" w:rsidRPr="009C4EDF">
              <w:sym w:font="Wingdings" w:char="F0AB"/>
            </w:r>
            <w:r w:rsidR="00124F58">
              <w:t xml:space="preserve"> as part of your ‘additional’ </w:t>
            </w:r>
            <w:r w:rsidR="00F8158A">
              <w:t>assessed indicators</w:t>
            </w:r>
            <w:r w:rsidR="00124F58">
              <w:t>.</w:t>
            </w:r>
          </w:p>
          <w:p w14:paraId="118F4BFE" w14:textId="77777777" w:rsidR="000B142C" w:rsidRDefault="000B142C">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t>‘Other, specify’ options will be included in the score as long as an explanation has been provided in the appropriate text field. If the explanation is left blank, no points will be awarded.</w:t>
            </w:r>
            <w:r w:rsidR="001564D2">
              <w:t xml:space="preserve"> </w:t>
            </w:r>
          </w:p>
        </w:tc>
      </w:tr>
    </w:tbl>
    <w:p w14:paraId="0E7BB0C7" w14:textId="77777777" w:rsidR="00EB455C" w:rsidRDefault="00EB455C">
      <w:pPr>
        <w:widowControl/>
        <w:autoSpaceDE/>
        <w:autoSpaceDN/>
        <w:adjustRightInd/>
        <w:spacing w:before="0" w:after="0" w:line="240" w:lineRule="auto"/>
      </w:pPr>
    </w:p>
    <w:p w14:paraId="3A398714" w14:textId="77777777" w:rsidR="00F22CED" w:rsidRDefault="00F22CED">
      <w:pPr>
        <w:widowControl/>
        <w:autoSpaceDE/>
        <w:autoSpaceDN/>
        <w:adjustRightInd/>
        <w:spacing w:before="0" w:after="0" w:line="240" w:lineRule="auto"/>
        <w:rPr>
          <w:rFonts w:eastAsia="Times New Roman"/>
          <w:b/>
          <w:color w:val="595959"/>
          <w:sz w:val="18"/>
          <w:szCs w:val="18"/>
        </w:rPr>
        <w:sectPr w:rsidR="00F22CED" w:rsidSect="009B2978">
          <w:headerReference w:type="default" r:id="rId35"/>
          <w:headerReference w:type="first" r:id="rId36"/>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F22CED" w:rsidRPr="00F44B1D" w14:paraId="2489CF4A" w14:textId="77777777" w:rsidTr="00B74465">
        <w:trPr>
          <w:trHeight w:val="412"/>
        </w:trPr>
        <w:tc>
          <w:tcPr>
            <w:tcW w:w="709" w:type="dxa"/>
          </w:tcPr>
          <w:p w14:paraId="4BFFDA5D" w14:textId="77777777" w:rsidR="00F22CED" w:rsidRPr="00ED1D5A" w:rsidRDefault="00F22CED"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2BFB00" wp14:editId="644902D8">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169024B" w14:textId="77777777" w:rsidR="00F22CED" w:rsidRPr="009B54F3" w:rsidRDefault="00F22CED" w:rsidP="00B74465">
            <w:pPr>
              <w:pStyle w:val="Heading3"/>
              <w:outlineLvl w:val="2"/>
              <w:rPr>
                <w:rStyle w:val="IntenseEmphasis"/>
                <w:b/>
                <w:bCs/>
                <w:i w:val="0"/>
                <w:iCs w:val="0"/>
                <w:color w:val="FFFFFF" w:themeColor="background1"/>
              </w:rPr>
            </w:pPr>
            <w:bookmarkStart w:id="11" w:name="_Toc438040252"/>
            <w:r>
              <w:rPr>
                <w:rStyle w:val="IntenseEmphasis"/>
                <w:b/>
                <w:bCs/>
                <w:i w:val="0"/>
                <w:iCs w:val="0"/>
                <w:color w:val="FFFFFF" w:themeColor="background1"/>
              </w:rPr>
              <w:t>APPOINTMENT</w:t>
            </w:r>
            <w:bookmarkEnd w:id="11"/>
          </w:p>
        </w:tc>
      </w:tr>
    </w:tbl>
    <w:p w14:paraId="55E20DC4" w14:textId="77777777" w:rsidR="00971724" w:rsidRDefault="00971724" w:rsidP="00DF3F98">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DF3F98" w14:paraId="55A64FB0"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C3707C5" w14:textId="77777777" w:rsidR="00DF3F98" w:rsidRPr="00903B63" w:rsidRDefault="00DF3F98"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631FC2A" w14:textId="77777777" w:rsidR="00DF3F98" w:rsidRPr="00903B63" w:rsidRDefault="00DF3F9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6A3AACF" w14:textId="77777777" w:rsidR="00DF3F98" w:rsidRPr="00903B63" w:rsidRDefault="00DF3F9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FDC689E" w14:textId="77777777" w:rsidR="00DF3F98" w:rsidRPr="00903B63" w:rsidRDefault="00DF3F98"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DF3F98" w14:paraId="555FADEA"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84BE80E" w14:textId="77777777" w:rsidR="00DF3F98" w:rsidRPr="00903B63" w:rsidRDefault="00DF3F98" w:rsidP="00B74465">
            <w:pPr>
              <w:pStyle w:val="SectionIndicatorHeaderText"/>
              <w:rPr>
                <w:rStyle w:val="IntenseEmphasis"/>
                <w:bCs w:val="0"/>
                <w:i w:val="0"/>
                <w:iCs w:val="0"/>
                <w:color w:val="FFFFFF" w:themeColor="background1"/>
              </w:rPr>
            </w:pPr>
            <w:r>
              <w:rPr>
                <w:rStyle w:val="IntenseEmphasis"/>
                <w:i w:val="0"/>
                <w:color w:val="FFFFFF" w:themeColor="background1"/>
              </w:rPr>
              <w:t>SAM 0</w:t>
            </w:r>
            <w:r w:rsidR="00FE6CD6">
              <w:rPr>
                <w:rStyle w:val="IntenseEmphasis"/>
                <w:i w:val="0"/>
                <w:color w:val="FFFFFF" w:themeColor="background1"/>
              </w:rPr>
              <w:t>6</w:t>
            </w:r>
          </w:p>
        </w:tc>
        <w:tc>
          <w:tcPr>
            <w:tcW w:w="3402" w:type="dxa"/>
            <w:shd w:val="clear" w:color="auto" w:fill="888888"/>
          </w:tcPr>
          <w:p w14:paraId="4312481D" w14:textId="77777777" w:rsidR="00DF3F98" w:rsidRPr="00903B63" w:rsidRDefault="00DF3F9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F655102" w14:textId="77777777" w:rsidR="00DF3F98" w:rsidRPr="00E41723" w:rsidRDefault="00DF3F9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CE196B6" w14:textId="77777777" w:rsidR="00DF3F98" w:rsidRPr="00903B63" w:rsidRDefault="00DF3F98" w:rsidP="00B74465">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29FD621" w14:textId="77777777" w:rsidR="00DF3F98" w:rsidRDefault="00DF3F98" w:rsidP="00B770D1">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080"/>
        <w:gridCol w:w="3154"/>
        <w:gridCol w:w="709"/>
        <w:gridCol w:w="727"/>
        <w:gridCol w:w="618"/>
        <w:gridCol w:w="123"/>
        <w:gridCol w:w="21"/>
        <w:gridCol w:w="633"/>
        <w:gridCol w:w="247"/>
        <w:gridCol w:w="42"/>
        <w:gridCol w:w="777"/>
        <w:gridCol w:w="82"/>
        <w:gridCol w:w="67"/>
        <w:gridCol w:w="924"/>
        <w:gridCol w:w="10"/>
      </w:tblGrid>
      <w:tr w:rsidR="00DF3F98" w14:paraId="00E50851" w14:textId="77777777" w:rsidTr="006A71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0"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58E68DF2" w14:textId="77777777" w:rsidR="00DF3F98" w:rsidRPr="00903B63" w:rsidRDefault="00DF3F98"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FE6CD6">
              <w:rPr>
                <w:rStyle w:val="IntenseEmphasis"/>
                <w:i w:val="0"/>
                <w:color w:val="FFFFFF" w:themeColor="background1"/>
              </w:rPr>
              <w:t>6</w:t>
            </w:r>
          </w:p>
        </w:tc>
        <w:tc>
          <w:tcPr>
            <w:tcW w:w="8134" w:type="dxa"/>
            <w:gridSpan w:val="14"/>
            <w:tcBorders>
              <w:top w:val="single" w:sz="4" w:space="0" w:color="7F7F7F" w:themeColor="text1" w:themeTint="80"/>
              <w:bottom w:val="nil"/>
              <w:right w:val="single" w:sz="4" w:space="0" w:color="7F7F7F" w:themeColor="text1" w:themeTint="80"/>
            </w:tcBorders>
            <w:shd w:val="clear" w:color="auto" w:fill="7F7F7F" w:themeFill="text1" w:themeFillTint="80"/>
          </w:tcPr>
          <w:p w14:paraId="1FE07494" w14:textId="77777777" w:rsidR="00DF3F98" w:rsidRPr="00903B63" w:rsidRDefault="00DF3F9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F3F98" w14:paraId="0811A9AB" w14:textId="77777777" w:rsidTr="005217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0" w:type="dxa"/>
            <w:tcBorders>
              <w:top w:val="nil"/>
              <w:left w:val="single" w:sz="4" w:space="0" w:color="7F7F7F" w:themeColor="text1" w:themeTint="80"/>
            </w:tcBorders>
            <w:shd w:val="clear" w:color="auto" w:fill="F2F2F2" w:themeFill="background1" w:themeFillShade="F2"/>
          </w:tcPr>
          <w:p w14:paraId="6D7CC7E4" w14:textId="77777777" w:rsidR="00DF3F98" w:rsidRPr="000D72DF" w:rsidRDefault="00DF3F98" w:rsidP="00FE6CD6">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6</w:t>
            </w:r>
            <w:r>
              <w:rPr>
                <w:rStyle w:val="IntenseEmphasis"/>
                <w:b/>
                <w:bCs w:val="0"/>
                <w:i w:val="0"/>
                <w:iCs w:val="0"/>
                <w:color w:val="595959"/>
              </w:rPr>
              <w:t>.1</w:t>
            </w:r>
          </w:p>
        </w:tc>
        <w:tc>
          <w:tcPr>
            <w:tcW w:w="8134" w:type="dxa"/>
            <w:gridSpan w:val="14"/>
            <w:tcBorders>
              <w:top w:val="nil"/>
              <w:right w:val="single" w:sz="4" w:space="0" w:color="7F7F7F" w:themeColor="text1" w:themeTint="80"/>
            </w:tcBorders>
            <w:shd w:val="clear" w:color="auto" w:fill="F2F2F2" w:themeFill="background1" w:themeFillShade="F2"/>
          </w:tcPr>
          <w:p w14:paraId="670D6612" w14:textId="24ED453B" w:rsidR="00DF3F98" w:rsidRPr="00B770D1" w:rsidRDefault="00B770D1" w:rsidP="005217A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770D1">
              <w:t xml:space="preserve">When appointing managers, indicate which of the following responsible investment considerations your organisation typically includes in investment management agreements/contracts for your </w:t>
            </w:r>
            <w:r w:rsidRPr="00B770D1" w:rsidDel="00301B78">
              <w:t>listed</w:t>
            </w:r>
            <w:r w:rsidRPr="00B770D1" w:rsidDel="000A0184">
              <w:t xml:space="preserve"> </w:t>
            </w:r>
            <w:r w:rsidR="005217A0">
              <w:t>equity</w:t>
            </w:r>
            <w:r w:rsidR="00301B78">
              <w:t xml:space="preserve"> and</w:t>
            </w:r>
            <w:r w:rsidR="001A69CF">
              <w:t>/or fixed income</w:t>
            </w:r>
            <w:r w:rsidR="00336699">
              <w:t>.</w:t>
            </w:r>
          </w:p>
        </w:tc>
      </w:tr>
      <w:tr w:rsidR="006A716D" w14:paraId="29723F19" w14:textId="77777777" w:rsidTr="005217A0">
        <w:trPr>
          <w:gridAfter w:val="1"/>
          <w:wAfter w:w="10" w:type="dxa"/>
          <w:trHeight w:val="629"/>
        </w:trPr>
        <w:tc>
          <w:tcPr>
            <w:cnfStyle w:val="001000000000" w:firstRow="0" w:lastRow="0" w:firstColumn="1" w:lastColumn="0" w:oddVBand="0" w:evenVBand="0" w:oddHBand="0" w:evenHBand="0" w:firstRowFirstColumn="0" w:firstRowLastColumn="0" w:lastRowFirstColumn="0" w:lastRowLastColumn="0"/>
            <w:tcW w:w="1080" w:type="dxa"/>
            <w:vMerge w:val="restart"/>
            <w:tcBorders>
              <w:top w:val="nil"/>
              <w:left w:val="single" w:sz="4" w:space="0" w:color="7F7F7F" w:themeColor="text1" w:themeTint="80"/>
              <w:bottom w:val="single" w:sz="4" w:space="0" w:color="7F7F7F" w:themeColor="text1" w:themeTint="80"/>
            </w:tcBorders>
            <w:shd w:val="clear" w:color="auto" w:fill="F2F2F2" w:themeFill="background1" w:themeFillShade="F2"/>
            <w:vAlign w:val="top"/>
          </w:tcPr>
          <w:p w14:paraId="28A6B288" w14:textId="77777777" w:rsidR="006A716D" w:rsidRDefault="006A716D" w:rsidP="006A716D">
            <w:pPr>
              <w:pStyle w:val="INDICATORNUMBER"/>
              <w:spacing w:before="0"/>
              <w:rPr>
                <w:rStyle w:val="IntenseEmphasis"/>
                <w:b/>
                <w:bCs w:val="0"/>
                <w:i w:val="0"/>
                <w:iCs w:val="0"/>
                <w:color w:val="595959"/>
              </w:rPr>
            </w:pPr>
          </w:p>
        </w:tc>
        <w:tc>
          <w:tcPr>
            <w:tcW w:w="315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E1BC1BB" w14:textId="77777777" w:rsidR="006A716D" w:rsidRPr="00542DFB" w:rsidRDefault="006A716D" w:rsidP="006A71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7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9E3F0DC" w14:textId="77777777" w:rsidR="006A716D" w:rsidRPr="00DF2AB6" w:rsidRDefault="006A716D" w:rsidP="006A716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Pr>
                <w:b/>
                <w:color w:val="FFFFFF" w:themeColor="background1"/>
                <w:sz w:val="18"/>
              </w:rPr>
              <w:t xml:space="preserve"> assets</w:t>
            </w:r>
          </w:p>
        </w:tc>
        <w:tc>
          <w:tcPr>
            <w:tcW w:w="727"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89BFE2B" w14:textId="77777777" w:rsidR="006A716D" w:rsidRPr="00DF2AB6" w:rsidRDefault="006A716D" w:rsidP="006A716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61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3726DB9" w14:textId="77777777" w:rsidR="006A716D" w:rsidRPr="00DF2AB6" w:rsidRDefault="006A716D" w:rsidP="006A716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w:t>
            </w:r>
            <w:r w:rsidR="00F156EF">
              <w:rPr>
                <w:b/>
                <w:color w:val="FFFFFF" w:themeColor="background1"/>
                <w:sz w:val="18"/>
              </w:rPr>
              <w:t xml:space="preserve"> </w:t>
            </w:r>
            <w:r>
              <w:rPr>
                <w:b/>
                <w:color w:val="FFFFFF" w:themeColor="background1"/>
                <w:sz w:val="18"/>
              </w:rPr>
              <w:t>SSA</w:t>
            </w:r>
          </w:p>
        </w:tc>
        <w:tc>
          <w:tcPr>
            <w:tcW w:w="777"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7E80B3A" w14:textId="77777777" w:rsidR="006A716D" w:rsidRPr="00DF2AB6" w:rsidRDefault="006A716D" w:rsidP="006A716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FI</w:t>
            </w:r>
            <w:r w:rsidR="00F156EF">
              <w:rPr>
                <w:b/>
                <w:color w:val="FFFFFF" w:themeColor="background1"/>
                <w:sz w:val="18"/>
              </w:rPr>
              <w:t xml:space="preserve"> </w:t>
            </w:r>
            <w:r>
              <w:rPr>
                <w:b/>
                <w:color w:val="FFFFFF" w:themeColor="background1"/>
                <w:sz w:val="18"/>
              </w:rPr>
              <w:t>C</w:t>
            </w:r>
            <w:r w:rsidR="00F156EF">
              <w:rPr>
                <w:b/>
                <w:color w:val="FFFFFF" w:themeColor="background1"/>
                <w:sz w:val="18"/>
              </w:rPr>
              <w:t xml:space="preserve">orp. </w:t>
            </w:r>
            <w:r w:rsidR="007F46EB">
              <w:rPr>
                <w:b/>
                <w:color w:val="FFFFFF" w:themeColor="background1"/>
                <w:sz w:val="18"/>
              </w:rPr>
              <w:t>(</w:t>
            </w:r>
            <w:r w:rsidR="00F156EF">
              <w:rPr>
                <w:b/>
                <w:color w:val="FFFFFF" w:themeColor="background1"/>
                <w:sz w:val="18"/>
              </w:rPr>
              <w:t>fin</w:t>
            </w:r>
            <w:r w:rsidR="007F46EB">
              <w:rPr>
                <w:b/>
                <w:color w:val="FFFFFF" w:themeColor="background1"/>
                <w:sz w:val="18"/>
              </w:rPr>
              <w:t>)</w:t>
            </w:r>
          </w:p>
        </w:tc>
        <w:tc>
          <w:tcPr>
            <w:tcW w:w="1066" w:type="dxa"/>
            <w:gridSpan w:val="3"/>
            <w:tcBorders>
              <w:top w:val="nil"/>
              <w:left w:val="single" w:sz="4" w:space="0" w:color="D9D9D9" w:themeColor="background1" w:themeShade="D9"/>
              <w:bottom w:val="single" w:sz="4" w:space="0" w:color="A6A6A6" w:themeColor="background1" w:themeShade="A6"/>
              <w:right w:val="single" w:sz="4" w:space="0" w:color="7F7F7F" w:themeColor="text1" w:themeTint="80"/>
            </w:tcBorders>
            <w:shd w:val="clear" w:color="auto" w:fill="A6A6A6" w:themeFill="background1" w:themeFillShade="A6"/>
          </w:tcPr>
          <w:p w14:paraId="7C0392AC" w14:textId="77777777" w:rsidR="006A716D" w:rsidRPr="00DF2AB6" w:rsidRDefault="006A716D" w:rsidP="007F46E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w:t>
            </w:r>
            <w:r w:rsidR="00F156EF">
              <w:rPr>
                <w:b/>
                <w:color w:val="FFFFFF" w:themeColor="background1"/>
                <w:sz w:val="18"/>
              </w:rPr>
              <w:t xml:space="preserve"> </w:t>
            </w:r>
            <w:r>
              <w:rPr>
                <w:b/>
                <w:color w:val="FFFFFF" w:themeColor="background1"/>
                <w:sz w:val="18"/>
              </w:rPr>
              <w:t>C</w:t>
            </w:r>
            <w:r w:rsidR="00F156EF">
              <w:rPr>
                <w:b/>
                <w:color w:val="FFFFFF" w:themeColor="background1"/>
                <w:sz w:val="18"/>
              </w:rPr>
              <w:t xml:space="preserve">orp. </w:t>
            </w:r>
            <w:r w:rsidR="007F46EB">
              <w:rPr>
                <w:b/>
                <w:color w:val="FFFFFF" w:themeColor="background1"/>
                <w:sz w:val="18"/>
              </w:rPr>
              <w:t>(</w:t>
            </w:r>
            <w:r w:rsidR="00F156EF">
              <w:rPr>
                <w:b/>
                <w:color w:val="FFFFFF" w:themeColor="background1"/>
                <w:sz w:val="18"/>
              </w:rPr>
              <w:t>non-fin</w:t>
            </w:r>
            <w:r w:rsidR="007F46EB">
              <w:rPr>
                <w:b/>
                <w:color w:val="FFFFFF" w:themeColor="background1"/>
                <w:sz w:val="18"/>
              </w:rPr>
              <w:t>)</w:t>
            </w:r>
            <w:r>
              <w:rPr>
                <w:b/>
                <w:color w:val="FFFFFF" w:themeColor="background1"/>
                <w:sz w:val="18"/>
              </w:rPr>
              <w:t xml:space="preserve"> </w:t>
            </w:r>
          </w:p>
        </w:tc>
        <w:tc>
          <w:tcPr>
            <w:tcW w:w="1073" w:type="dxa"/>
            <w:gridSpan w:val="3"/>
            <w:tcBorders>
              <w:top w:val="nil"/>
              <w:left w:val="single" w:sz="4" w:space="0" w:color="D9D9D9" w:themeColor="background1" w:themeShade="D9"/>
              <w:bottom w:val="single" w:sz="4" w:space="0" w:color="A6A6A6" w:themeColor="background1" w:themeShade="A6"/>
              <w:right w:val="single" w:sz="4" w:space="0" w:color="7F7F7F" w:themeColor="text1" w:themeTint="80"/>
            </w:tcBorders>
            <w:shd w:val="clear" w:color="auto" w:fill="A6A6A6" w:themeFill="background1" w:themeFillShade="A6"/>
          </w:tcPr>
          <w:p w14:paraId="301ED230" w14:textId="77777777" w:rsidR="006A716D" w:rsidRPr="00DF2AB6" w:rsidRDefault="006A716D" w:rsidP="006A716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FI</w:t>
            </w:r>
            <w:r w:rsidR="00F156EF">
              <w:rPr>
                <w:b/>
                <w:color w:val="FFFFFF" w:themeColor="background1"/>
                <w:sz w:val="18"/>
              </w:rPr>
              <w:t xml:space="preserve"> </w:t>
            </w:r>
            <w:r>
              <w:rPr>
                <w:b/>
                <w:color w:val="FFFFFF" w:themeColor="background1"/>
                <w:sz w:val="18"/>
              </w:rPr>
              <w:t>S</w:t>
            </w:r>
            <w:r w:rsidR="00F156EF">
              <w:rPr>
                <w:b/>
                <w:color w:val="FFFFFF" w:themeColor="background1"/>
                <w:sz w:val="18"/>
              </w:rPr>
              <w:t>ec.</w:t>
            </w:r>
          </w:p>
        </w:tc>
      </w:tr>
      <w:tr w:rsidR="00DF3F98" w14:paraId="4550A1F8"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EEB7CBF" w14:textId="77777777" w:rsidR="00DF3F98" w:rsidRDefault="00DF3F98" w:rsidP="00B74465">
            <w:pPr>
              <w:pStyle w:val="INDICATORNUMBER"/>
              <w:rPr>
                <w:rStyle w:val="IntenseEmphasis"/>
                <w:b/>
                <w:bCs w:val="0"/>
                <w:i w:val="0"/>
                <w:iCs w:val="0"/>
                <w:color w:val="595959"/>
              </w:rPr>
            </w:pPr>
          </w:p>
        </w:tc>
        <w:tc>
          <w:tcPr>
            <w:tcW w:w="8134" w:type="dxa"/>
            <w:gridSpan w:val="14"/>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4B1D7CFC" w14:textId="77777777" w:rsidR="00DF3F98" w:rsidRPr="00FC1F8D" w:rsidRDefault="00DF3F98"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311B19" w:rsidRPr="00C34CB7" w14:paraId="31FB01EF" w14:textId="77777777" w:rsidTr="005217A0">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41627971" w14:textId="77777777" w:rsidR="006A716D" w:rsidRDefault="006A716D" w:rsidP="00B74465">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D9AF6D" w14:textId="77777777" w:rsidR="006A716D" w:rsidRPr="00112413" w:rsidRDefault="006A716D" w:rsidP="0038273A">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your organisation’s overall investment beliefs</w:t>
            </w:r>
            <w:r w:rsidR="001564D2">
              <w:t xml:space="preserve"> </w:t>
            </w:r>
            <w:r w:rsidRPr="00596BF1">
              <w:t xml:space="preserve">on responsible investment and ESG </w:t>
            </w:r>
            <w:r w:rsidR="0057730C">
              <w:t>factors</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2BDE76" w14:textId="77777777" w:rsidR="006A716D" w:rsidRPr="00112413"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022411"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6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2E79CB"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031D84"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901057"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CFCD13"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311B19" w:rsidRPr="00C34CB7" w14:paraId="1D1A54FC" w14:textId="77777777" w:rsidTr="005217A0">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0585F1DD"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9C5C0F" w14:textId="77777777" w:rsidR="006A716D" w:rsidRPr="0042063C"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rsidRPr="00596BF1">
              <w:t xml:space="preserve">Acting in accordance with your organisation’s overall </w:t>
            </w:r>
            <w:r>
              <w:t>strategy</w:t>
            </w:r>
            <w:r w:rsidRPr="00596BF1">
              <w:t xml:space="preserve"> on responsible investment and ESG </w:t>
            </w:r>
            <w:r w:rsidR="0057730C">
              <w:t>factors</w:t>
            </w:r>
            <w:r>
              <w:t xml:space="preserve"> </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84B52B" w14:textId="77777777" w:rsidR="006A716D" w:rsidRPr="00112413"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270711"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6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46E5DA"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2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ECAB65"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2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781B4F"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BC6277"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311B19" w:rsidRPr="00C34CB7" w14:paraId="3B2DE821" w14:textId="77777777" w:rsidTr="005217A0">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63B14CD"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99BA5C" w14:textId="77777777" w:rsidR="006A716D" w:rsidRPr="0042063C"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w:t>
            </w:r>
            <w:r>
              <w:t>ur organisation’s overall policy</w:t>
            </w:r>
            <w:r w:rsidRPr="00596BF1">
              <w:t xml:space="preserve"> on responsible investment and ESG </w:t>
            </w:r>
            <w:r w:rsidR="0057730C">
              <w:t>factors</w:t>
            </w:r>
            <w:r>
              <w:t xml:space="preserve"> </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8F5CF8" w14:textId="77777777" w:rsidR="006A716D" w:rsidRPr="00112413"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EE988A"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6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5EEF7A"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15F337"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203AEE"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818DE9"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311B19" w14:paraId="20F7C579"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6B2F1493"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353C66" w14:textId="77777777" w:rsidR="006A716D" w:rsidRPr="00596BF1" w:rsidRDefault="006A716D" w:rsidP="00336699">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general RI</w:t>
            </w:r>
            <w:r w:rsidRPr="0042063C">
              <w:t xml:space="preserve"> considerations</w:t>
            </w:r>
            <w:r>
              <w:t xml:space="preserve"> </w:t>
            </w:r>
            <w:r w:rsidRPr="0042063C">
              <w:t>in investment management agreements</w:t>
            </w:r>
            <w:r w:rsidR="00336699">
              <w:t xml:space="preserve">; </w:t>
            </w:r>
            <w:r w:rsidRPr="0042063C">
              <w:t>specify_____</w:t>
            </w:r>
            <w:r>
              <w:t>_</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5AC53B" w14:textId="77777777" w:rsidR="006A716D" w:rsidRPr="00112413"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4D60C5"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6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86349E"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2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9D5D13"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2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088D46"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3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209B6E"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6A716D" w14:paraId="70F99DE6" w14:textId="77777777" w:rsidTr="005217A0">
        <w:trPr>
          <w:trHeight w:val="315"/>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5C5F65D5" w14:textId="77777777" w:rsidR="006A716D" w:rsidRDefault="006A716D" w:rsidP="006A716D">
            <w:pPr>
              <w:pStyle w:val="INDICATORNUMBER"/>
              <w:spacing w:before="0" w:after="0"/>
              <w:rPr>
                <w:rStyle w:val="IntenseEmphasis"/>
                <w:b/>
                <w:bCs w:val="0"/>
                <w:i w:val="0"/>
                <w:iCs w:val="0"/>
                <w:color w:val="595959"/>
              </w:rPr>
            </w:pPr>
          </w:p>
        </w:tc>
        <w:tc>
          <w:tcPr>
            <w:tcW w:w="8134" w:type="dxa"/>
            <w:gridSpan w:val="14"/>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52D28308" w14:textId="77777777" w:rsidR="006A716D" w:rsidRPr="00FC1F8D" w:rsidRDefault="006A716D" w:rsidP="006A716D">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Pr>
                <w:b/>
                <w:i/>
              </w:rPr>
              <w:t>ESG incorporation</w:t>
            </w:r>
          </w:p>
        </w:tc>
      </w:tr>
      <w:tr w:rsidR="00311B19" w14:paraId="0A5A3B3A"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332B7226"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C6DD5E" w14:textId="77777777" w:rsidR="006A716D" w:rsidRPr="00112413"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rsidRPr="00FE6CD6">
              <w:t xml:space="preserve">Specific requirements relating to the incorporation of ESG </w:t>
            </w:r>
            <w:r w:rsidR="0057730C">
              <w:t>factors</w:t>
            </w:r>
            <w:r w:rsidRPr="00FE6CD6">
              <w:t xml:space="preserve"> into investment decision-making</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273683" w14:textId="77777777" w:rsidR="006A716D" w:rsidRPr="00112413"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6337DB"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626E35"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A89B8"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F246F7"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993385"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311B19" w14:paraId="47976D36"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429EE59B"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DB345D" w14:textId="77777777" w:rsidR="006A716D" w:rsidRPr="00596BF1" w:rsidRDefault="006A716D" w:rsidP="00336699">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Other </w:t>
            </w:r>
            <w:r>
              <w:t>RI</w:t>
            </w:r>
            <w:r w:rsidRPr="0042063C">
              <w:t xml:space="preserve"> considerations</w:t>
            </w:r>
            <w:r>
              <w:t xml:space="preserve"> relating to ESG incorporation</w:t>
            </w:r>
            <w:r w:rsidRPr="0042063C">
              <w:t xml:space="preserve"> in investment management agreements</w:t>
            </w:r>
            <w:r w:rsidR="00336699">
              <w:t xml:space="preserve">; </w:t>
            </w:r>
            <w:r w:rsidRPr="0042063C">
              <w:t>specify____</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74B172" w14:textId="77777777" w:rsidR="006A716D" w:rsidRPr="00112413"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C83E34"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0717ED"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2D9A11"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7C5625"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0193FF"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6A716D" w14:paraId="7F30F533" w14:textId="77777777" w:rsidTr="005217A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74586B6" w14:textId="77777777" w:rsidR="006A716D" w:rsidRDefault="006A716D" w:rsidP="006A716D">
            <w:pPr>
              <w:pStyle w:val="INDICATORNUMBER"/>
              <w:spacing w:before="0" w:after="0"/>
              <w:rPr>
                <w:rStyle w:val="IntenseEmphasis"/>
                <w:b/>
                <w:bCs w:val="0"/>
                <w:i w:val="0"/>
                <w:iCs w:val="0"/>
                <w:color w:val="595959"/>
              </w:rPr>
            </w:pPr>
          </w:p>
        </w:tc>
        <w:tc>
          <w:tcPr>
            <w:tcW w:w="8134" w:type="dxa"/>
            <w:gridSpan w:val="14"/>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614DC2A4" w14:textId="77777777" w:rsidR="006A716D" w:rsidRPr="002D3AD9" w:rsidRDefault="006A716D" w:rsidP="006A716D">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2D3AD9">
              <w:rPr>
                <w:b/>
                <w:i/>
              </w:rPr>
              <w:t>Engagement</w:t>
            </w:r>
          </w:p>
        </w:tc>
      </w:tr>
      <w:tr w:rsidR="00311B19" w14:paraId="035A2D3F"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43BADC0"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855AEB" w14:textId="77777777" w:rsidR="006A716D" w:rsidRPr="00112413"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596BF1">
              <w:t>Specific requirements relating to engagement</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FDBDBE" w14:textId="77777777" w:rsidR="006A716D" w:rsidRPr="00112413"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64E9BA"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77E42"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635CDA"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EDFDD9"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037A8A">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13041D4" w14:textId="77777777" w:rsidR="006A716D" w:rsidRPr="0042063C"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037A8A">
              <w:sym w:font="Wingdings" w:char="F071"/>
            </w:r>
          </w:p>
        </w:tc>
      </w:tr>
      <w:tr w:rsidR="00311B19" w14:paraId="4DF3D5E7"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35868B73"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A09226" w14:textId="77777777" w:rsidR="006A716D" w:rsidRPr="00596BF1" w:rsidRDefault="006A716D" w:rsidP="00336699">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RI</w:t>
            </w:r>
            <w:r w:rsidRPr="0042063C">
              <w:t xml:space="preserve"> considerations</w:t>
            </w:r>
            <w:r>
              <w:t xml:space="preserve"> relating to engagement</w:t>
            </w:r>
            <w:r w:rsidRPr="0042063C">
              <w:t xml:space="preserve"> in investment management agreements</w:t>
            </w:r>
            <w:r w:rsidR="00336699">
              <w:t xml:space="preserve">; </w:t>
            </w:r>
            <w:r w:rsidRPr="0042063C">
              <w:t>specify_____</w:t>
            </w:r>
            <w:r>
              <w:t>_</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136756" w14:textId="77777777" w:rsidR="006A716D" w:rsidRPr="00112413"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703C8A"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CF3BFE"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3D7284"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5EF35D"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AB2693" w14:textId="77777777" w:rsidR="006A716D" w:rsidRPr="0042063C"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6A716D" w14:paraId="290A2A55" w14:textId="77777777" w:rsidTr="005217A0">
        <w:trPr>
          <w:trHeight w:val="390"/>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E61EC8A" w14:textId="77777777" w:rsidR="006A716D" w:rsidRPr="00664536" w:rsidRDefault="006A716D" w:rsidP="006A716D">
            <w:pPr>
              <w:pStyle w:val="INDICATORNUMBER"/>
              <w:spacing w:before="0" w:after="0"/>
              <w:rPr>
                <w:rStyle w:val="IntenseEmphasis"/>
                <w:b/>
                <w:bCs w:val="0"/>
                <w:iCs w:val="0"/>
                <w:color w:val="595959"/>
              </w:rPr>
            </w:pPr>
          </w:p>
        </w:tc>
        <w:tc>
          <w:tcPr>
            <w:tcW w:w="8134" w:type="dxa"/>
            <w:gridSpan w:val="14"/>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2DBC3A02" w14:textId="77777777" w:rsidR="006A716D" w:rsidRPr="00664536" w:rsidRDefault="006A716D" w:rsidP="006A716D">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664536">
              <w:rPr>
                <w:b/>
                <w:i/>
              </w:rPr>
              <w:t>(Proxy) voting</w:t>
            </w:r>
          </w:p>
        </w:tc>
      </w:tr>
      <w:tr w:rsidR="00311B19" w14:paraId="508B4926"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right w:val="single" w:sz="4" w:space="0" w:color="A6A6A6" w:themeColor="background1" w:themeShade="A6"/>
            </w:tcBorders>
            <w:shd w:val="clear" w:color="auto" w:fill="F2F2F2" w:themeFill="background1" w:themeFillShade="F2"/>
            <w:vAlign w:val="top"/>
          </w:tcPr>
          <w:p w14:paraId="0606BCEC"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8A6C7F" w14:textId="77777777" w:rsidR="006A716D" w:rsidRPr="0042063C"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rsidRPr="00596BF1">
              <w:t xml:space="preserve">Specific requirements relating to </w:t>
            </w:r>
            <w:r>
              <w:t xml:space="preserve">(proxy) </w:t>
            </w:r>
            <w:r w:rsidRPr="00596BF1">
              <w:t>voting</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7117E9" w14:textId="77777777" w:rsidR="006A716D" w:rsidRPr="00112413" w:rsidRDefault="006A716D" w:rsidP="00C34CB7">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AEFBF8" w14:textId="77777777" w:rsidR="006A716D" w:rsidRPr="0042063C" w:rsidRDefault="00F156EF" w:rsidP="00F156EF">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052704" w14:textId="77777777" w:rsidR="006A716D" w:rsidRPr="0042063C" w:rsidRDefault="006A716D" w:rsidP="006A716D">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B6C110" w14:textId="77777777" w:rsidR="006A716D" w:rsidRPr="0042063C" w:rsidRDefault="006A716D" w:rsidP="00F156EF">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938EA" w14:textId="77777777" w:rsidR="006A716D" w:rsidRPr="0042063C" w:rsidRDefault="00F156EF" w:rsidP="006A716D">
            <w:pPr>
              <w:pStyle w:val="INDICATORTEXT"/>
              <w:jc w:val="center"/>
              <w:cnfStyle w:val="000000100000" w:firstRow="0" w:lastRow="0" w:firstColumn="0" w:lastColumn="0" w:oddVBand="0" w:evenVBand="0" w:oddHBand="1" w:evenHBand="0" w:firstRowFirstColumn="0" w:firstRowLastColumn="0" w:lastRowFirstColumn="0" w:lastRowLastColumn="0"/>
            </w:pPr>
            <w:r w:rsidRPr="000605FF">
              <w:t xml:space="preserve"> n/a</w:t>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A92208" w14:textId="77777777" w:rsidR="006A716D" w:rsidRPr="0042063C" w:rsidRDefault="006A716D" w:rsidP="00F156EF">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tc>
      </w:tr>
      <w:tr w:rsidR="00311B19" w14:paraId="4FE58120"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right w:val="single" w:sz="4" w:space="0" w:color="A6A6A6" w:themeColor="background1" w:themeShade="A6"/>
            </w:tcBorders>
            <w:shd w:val="clear" w:color="auto" w:fill="F2F2F2" w:themeFill="background1" w:themeFillShade="F2"/>
            <w:vAlign w:val="top"/>
          </w:tcPr>
          <w:p w14:paraId="0A821226"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EE47E" w14:textId="77777777" w:rsidR="006A716D" w:rsidRPr="00596BF1" w:rsidRDefault="006A716D" w:rsidP="00336699">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Other </w:t>
            </w:r>
            <w:r>
              <w:t>RI</w:t>
            </w:r>
            <w:r w:rsidRPr="0042063C">
              <w:t xml:space="preserve"> considerations</w:t>
            </w:r>
            <w:r>
              <w:t xml:space="preserve"> relating to (proxy) voting</w:t>
            </w:r>
            <w:r w:rsidRPr="0042063C">
              <w:t xml:space="preserve"> in investment management agreements</w:t>
            </w:r>
            <w:r w:rsidR="00336699">
              <w:t xml:space="preserve">; </w:t>
            </w:r>
            <w:r w:rsidRPr="0042063C">
              <w:t>specify______</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908173" w14:textId="77777777" w:rsidR="006A716D" w:rsidRPr="00112413" w:rsidRDefault="006A716D" w:rsidP="00C34CB7">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C30426" w14:textId="77777777" w:rsidR="006A716D" w:rsidRPr="0042063C" w:rsidRDefault="00F156EF" w:rsidP="00F156E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r>
              <w:t xml:space="preserve"> </w:t>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830ACE" w14:textId="77777777" w:rsidR="006A716D" w:rsidRPr="0042063C" w:rsidRDefault="00F156EF" w:rsidP="00F156E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 xml:space="preserve"> n/a</w:t>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427B57" w14:textId="77777777" w:rsidR="006A716D" w:rsidRPr="0042063C" w:rsidRDefault="00F156EF" w:rsidP="00F156E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 xml:space="preserve"> n/a</w:t>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82B822" w14:textId="77777777" w:rsidR="006A716D" w:rsidRPr="0042063C" w:rsidRDefault="00F156EF" w:rsidP="00F156E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 xml:space="preserve"> n/a</w:t>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DED030" w14:textId="77777777" w:rsidR="006A716D" w:rsidRPr="0042063C" w:rsidRDefault="006A716D" w:rsidP="00F156EF">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tc>
      </w:tr>
      <w:tr w:rsidR="006A716D" w14:paraId="17746539" w14:textId="77777777" w:rsidTr="005217A0">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3297919A" w14:textId="77777777" w:rsidR="006A716D" w:rsidRDefault="006A716D" w:rsidP="006A716D">
            <w:pPr>
              <w:pStyle w:val="INDICATORNUMBER"/>
              <w:spacing w:before="0" w:after="0"/>
              <w:rPr>
                <w:rStyle w:val="IntenseEmphasis"/>
                <w:b/>
                <w:bCs w:val="0"/>
                <w:i w:val="0"/>
                <w:iCs w:val="0"/>
                <w:color w:val="595959"/>
              </w:rPr>
            </w:pPr>
          </w:p>
        </w:tc>
        <w:tc>
          <w:tcPr>
            <w:tcW w:w="8134" w:type="dxa"/>
            <w:gridSpan w:val="14"/>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BB986C6" w14:textId="77777777" w:rsidR="006A716D" w:rsidRPr="00596BF1" w:rsidRDefault="006A716D" w:rsidP="006A716D">
            <w:pPr>
              <w:pStyle w:val="INDICATORTEXT"/>
              <w:spacing w:before="0" w:after="0"/>
              <w:cnfStyle w:val="000000100000" w:firstRow="0" w:lastRow="0" w:firstColumn="0" w:lastColumn="0" w:oddVBand="0" w:evenVBand="0" w:oddHBand="1" w:evenHBand="0" w:firstRowFirstColumn="0" w:firstRowLastColumn="0" w:lastRowFirstColumn="0" w:lastRowLastColumn="0"/>
              <w:rPr>
                <w:b/>
                <w:i/>
              </w:rPr>
            </w:pPr>
            <w:r w:rsidRPr="00596BF1">
              <w:rPr>
                <w:b/>
                <w:i/>
              </w:rPr>
              <w:t>Reporting</w:t>
            </w:r>
          </w:p>
        </w:tc>
      </w:tr>
      <w:tr w:rsidR="00311B19" w14:paraId="1923F3A4"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675C08F5"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D08342" w14:textId="77777777" w:rsidR="006A716D" w:rsidRPr="006051C4"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017574">
              <w:t xml:space="preserve">Reporting on </w:t>
            </w:r>
            <w:r>
              <w:t>the agreed</w:t>
            </w:r>
            <w:r w:rsidR="00336699">
              <w:t>-upon</w:t>
            </w:r>
            <w:r>
              <w:t xml:space="preserve"> responsible investment activities</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485629"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1E6544"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1FE401"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ACF68"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73A8D8"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2114B4" w14:textId="77777777" w:rsidR="006A716D" w:rsidRPr="0042063C"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311B19" w14:paraId="6BC99EDD"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1346A18A"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AFDF23" w14:textId="77777777" w:rsidR="006A716D" w:rsidRPr="0042063C"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t>Reporting on the ESG characteristics of the portfolio</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0FF770"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946697"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0A612"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FB3B8"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7E4FA4"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C23074"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311B19" w14:paraId="188C3BF7"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30E0847D"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478129" w14:textId="77777777" w:rsidR="006A716D" w:rsidRPr="0042063C"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117EF7">
              <w:t xml:space="preserve">Reporting on the impact of ESG </w:t>
            </w:r>
            <w:r w:rsidR="0057730C">
              <w:t>factors</w:t>
            </w:r>
            <w:r w:rsidRPr="00117EF7">
              <w:t xml:space="preserve"> on financial performance</w:t>
            </w:r>
            <w:r>
              <w:t xml:space="preserve"> </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32BBE4"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5EE3EF"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B13F3" w14:textId="77777777" w:rsidR="006A716D" w:rsidRPr="0042063C"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194018" w14:textId="77777777" w:rsidR="006A716D" w:rsidRPr="0042063C"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BCCB5D" w14:textId="77777777" w:rsidR="006A716D" w:rsidRPr="0042063C"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D25ED0" w14:textId="77777777" w:rsidR="006A716D" w:rsidRPr="0042063C"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311B19" w14:paraId="32C13309" w14:textId="77777777" w:rsidTr="005217A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56E52382"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901595" w14:textId="77777777" w:rsidR="006A716D" w:rsidRPr="0042063C" w:rsidRDefault="006A716D" w:rsidP="00336699">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Other </w:t>
            </w:r>
            <w:r>
              <w:t>RI</w:t>
            </w:r>
            <w:r w:rsidRPr="0042063C">
              <w:t xml:space="preserve"> considerations </w:t>
            </w:r>
            <w:r>
              <w:t xml:space="preserve">relating to reporting </w:t>
            </w:r>
            <w:r w:rsidRPr="0042063C">
              <w:t>in investment management agreements</w:t>
            </w:r>
            <w:r w:rsidR="00336699">
              <w:t>;</w:t>
            </w:r>
            <w:r w:rsidR="00336699" w:rsidRPr="0042063C">
              <w:t xml:space="preserve"> </w:t>
            </w:r>
            <w:r w:rsidRPr="0042063C">
              <w:t>specify______</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98C96C"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741B57"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4989AF"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33D770"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DCCDDD"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D25986" w14:textId="77777777" w:rsidR="006A716D" w:rsidRPr="00112413" w:rsidRDefault="006A716D"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311B19" w14:paraId="0D268C08" w14:textId="77777777" w:rsidTr="005217A0">
        <w:trPr>
          <w:trHeight w:val="454"/>
        </w:trPr>
        <w:tc>
          <w:tcPr>
            <w:cnfStyle w:val="001000000000" w:firstRow="0" w:lastRow="0" w:firstColumn="1" w:lastColumn="0" w:oddVBand="0" w:evenVBand="0" w:oddHBand="0" w:evenHBand="0" w:firstRowFirstColumn="0" w:firstRowLastColumn="0" w:lastRowFirstColumn="0" w:lastRowLastColumn="0"/>
            <w:tcW w:w="1080" w:type="dxa"/>
            <w:vMerge/>
            <w:tcBorders>
              <w:left w:val="single" w:sz="4" w:space="0" w:color="7F7F7F" w:themeColor="text1" w:themeTint="80"/>
              <w:bottom w:val="single" w:sz="4" w:space="0" w:color="7F7F7F" w:themeColor="text1" w:themeTint="80"/>
            </w:tcBorders>
            <w:shd w:val="clear" w:color="auto" w:fill="F2F2F2" w:themeFill="background1" w:themeFillShade="F2"/>
            <w:vAlign w:val="top"/>
          </w:tcPr>
          <w:p w14:paraId="38CFB371" w14:textId="77777777" w:rsidR="006A716D" w:rsidRDefault="006A716D" w:rsidP="006A716D">
            <w:pPr>
              <w:pStyle w:val="INDICATORNUMBER"/>
              <w:rPr>
                <w:rStyle w:val="IntenseEmphasis"/>
                <w:b/>
                <w:bCs w:val="0"/>
                <w:i w:val="0"/>
                <w:iCs w:val="0"/>
                <w:color w:val="595959"/>
              </w:rPr>
            </w:pPr>
          </w:p>
        </w:tc>
        <w:tc>
          <w:tcPr>
            <w:tcW w:w="3154"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1323C15B" w14:textId="77777777" w:rsidR="006A716D" w:rsidRPr="00167354"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167354">
              <w:t>None of the above</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BD8896"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2DDC1A"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7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61A3B8"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D28E40"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A8273C"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10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F5F78D" w14:textId="77777777" w:rsidR="006A716D" w:rsidRPr="00112413" w:rsidRDefault="006A716D"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6A716D" w14:paraId="6B1F8829" w14:textId="77777777" w:rsidTr="005217A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0" w:type="dxa"/>
            <w:tcBorders>
              <w:top w:val="single" w:sz="4" w:space="0" w:color="7F7F7F" w:themeColor="text1" w:themeTint="80"/>
              <w:left w:val="single" w:sz="4" w:space="0" w:color="7F7F7F" w:themeColor="text1" w:themeTint="80"/>
            </w:tcBorders>
            <w:shd w:val="clear" w:color="auto" w:fill="F2F2F2" w:themeFill="background1" w:themeFillShade="F2"/>
            <w:vAlign w:val="top"/>
          </w:tcPr>
          <w:p w14:paraId="1AD6BE0A" w14:textId="77777777" w:rsidR="006A716D" w:rsidRPr="00AE100E" w:rsidRDefault="006A716D" w:rsidP="00FE6CD6">
            <w:pPr>
              <w:pStyle w:val="INDICATORNUMBER"/>
              <w:rPr>
                <w:rStyle w:val="IntenseEmphasis"/>
                <w:b/>
                <w:bCs w:val="0"/>
                <w:i w:val="0"/>
                <w:iCs w:val="0"/>
                <w:color w:val="595959"/>
              </w:rPr>
            </w:pPr>
            <w:r>
              <w:rPr>
                <w:rStyle w:val="IntenseEmphasis"/>
                <w:b/>
                <w:bCs w:val="0"/>
                <w:i w:val="0"/>
                <w:iCs w:val="0"/>
                <w:color w:val="595959"/>
              </w:rPr>
              <w:t>SAM 0</w:t>
            </w:r>
            <w:r w:rsidR="00D27138">
              <w:rPr>
                <w:rStyle w:val="IntenseEmphasis"/>
                <w:b/>
                <w:bCs w:val="0"/>
                <w:i w:val="0"/>
                <w:iCs w:val="0"/>
                <w:color w:val="595959"/>
              </w:rPr>
              <w:t>6</w:t>
            </w:r>
            <w:r>
              <w:rPr>
                <w:rStyle w:val="IntenseEmphasis"/>
                <w:b/>
                <w:bCs w:val="0"/>
                <w:i w:val="0"/>
                <w:iCs w:val="0"/>
                <w:color w:val="595959"/>
              </w:rPr>
              <w:t>.2</w:t>
            </w:r>
          </w:p>
        </w:tc>
        <w:tc>
          <w:tcPr>
            <w:tcW w:w="8134" w:type="dxa"/>
            <w:gridSpan w:val="14"/>
            <w:tcBorders>
              <w:top w:val="single" w:sz="4" w:space="0" w:color="5A5A5A"/>
              <w:right w:val="single" w:sz="4" w:space="0" w:color="7F7F7F" w:themeColor="text1" w:themeTint="80"/>
            </w:tcBorders>
            <w:shd w:val="clear" w:color="auto" w:fill="F2F2F2" w:themeFill="background1" w:themeFillShade="F2"/>
          </w:tcPr>
          <w:p w14:paraId="3B4542C6" w14:textId="29CEEE38" w:rsidR="006A716D" w:rsidRPr="005B4C52" w:rsidRDefault="006A716D" w:rsidP="005217A0">
            <w:pPr>
              <w:pStyle w:val="INDICATORTEXT"/>
              <w:cnfStyle w:val="000000100000" w:firstRow="0" w:lastRow="0" w:firstColumn="0" w:lastColumn="0" w:oddVBand="0" w:evenVBand="0" w:oddHBand="1" w:evenHBand="0" w:firstRowFirstColumn="0" w:firstRowLastColumn="0" w:lastRowFirstColumn="0" w:lastRowLastColumn="0"/>
            </w:pPr>
            <w:r w:rsidRPr="002A7124">
              <w:t xml:space="preserve">Provide additional </w:t>
            </w:r>
            <w:r>
              <w:t>information</w:t>
            </w:r>
            <w:r w:rsidRPr="002D7D69">
              <w:t xml:space="preserve"> </w:t>
            </w:r>
            <w:r w:rsidRPr="002A7124">
              <w:t>relevant to your organisation's manager appointment process and considerations included in contractual agreements</w:t>
            </w:r>
            <w:r>
              <w:t xml:space="preserve"> for </w:t>
            </w:r>
            <w:r w:rsidDel="000A0184">
              <w:t xml:space="preserve">listed </w:t>
            </w:r>
            <w:r w:rsidR="005217A0">
              <w:t>equity</w:t>
            </w:r>
            <w:r w:rsidR="000A0184">
              <w:t xml:space="preserve"> and</w:t>
            </w:r>
            <w:r w:rsidR="001A69CF">
              <w:t>/or fixed income</w:t>
            </w:r>
            <w:r w:rsidRPr="002A7124">
              <w:t>.</w:t>
            </w:r>
            <w:r w:rsidRPr="002A7124" w:rsidDel="00E56712">
              <w:t xml:space="preserve"> </w:t>
            </w:r>
          </w:p>
        </w:tc>
      </w:tr>
      <w:tr w:rsidR="006A716D" w14:paraId="066478E7"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0" w:type="dxa"/>
            <w:tcBorders>
              <w:top w:val="nil"/>
              <w:left w:val="single" w:sz="4" w:space="0" w:color="7F7F7F" w:themeColor="text1" w:themeTint="80"/>
              <w:bottom w:val="single" w:sz="4" w:space="0" w:color="7F7F7F" w:themeColor="text1" w:themeTint="80"/>
            </w:tcBorders>
            <w:shd w:val="clear" w:color="auto" w:fill="F2F2F2" w:themeFill="background1" w:themeFillShade="F2"/>
            <w:vAlign w:val="top"/>
          </w:tcPr>
          <w:p w14:paraId="33B76BC1" w14:textId="77777777" w:rsidR="006A716D" w:rsidRDefault="006A716D" w:rsidP="006A716D">
            <w:pPr>
              <w:pStyle w:val="INDICATORNUMBER"/>
              <w:rPr>
                <w:rStyle w:val="IntenseEmphasis"/>
                <w:b/>
                <w:bCs w:val="0"/>
                <w:i w:val="0"/>
                <w:iCs w:val="0"/>
                <w:color w:val="595959"/>
              </w:rPr>
            </w:pPr>
          </w:p>
        </w:tc>
        <w:tc>
          <w:tcPr>
            <w:tcW w:w="8134" w:type="dxa"/>
            <w:gridSpan w:val="14"/>
            <w:tcBorders>
              <w:top w:val="nil"/>
              <w:bottom w:val="single" w:sz="4" w:space="0" w:color="7F7F7F" w:themeColor="text1" w:themeTint="80"/>
              <w:right w:val="single" w:sz="4" w:space="0" w:color="7F7F7F" w:themeColor="text1" w:themeTint="80"/>
            </w:tcBorders>
            <w:shd w:val="clear" w:color="auto" w:fill="auto"/>
          </w:tcPr>
          <w:p w14:paraId="1EADA375" w14:textId="77777777" w:rsidR="006A716D"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p>
        </w:tc>
      </w:tr>
    </w:tbl>
    <w:p w14:paraId="577EEEA3" w14:textId="77777777" w:rsidR="00127E68" w:rsidRDefault="00127E68" w:rsidP="00127E68">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127E68" w14:paraId="331BA0C4" w14:textId="77777777" w:rsidTr="00983A4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3B95D050" w14:textId="77777777" w:rsidR="00127E68" w:rsidRPr="00191BC1" w:rsidRDefault="00127E68"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FE6CD6">
              <w:rPr>
                <w:rStyle w:val="IntenseEmphasis"/>
                <w:b w:val="0"/>
                <w:i w:val="0"/>
                <w:color w:val="FFFFFF" w:themeColor="background1"/>
              </w:rPr>
              <w:t>6</w:t>
            </w:r>
          </w:p>
        </w:tc>
        <w:tc>
          <w:tcPr>
            <w:tcW w:w="8080" w:type="dxa"/>
            <w:tcBorders>
              <w:top w:val="single" w:sz="4" w:space="0" w:color="A6A6A6" w:themeColor="background1" w:themeShade="A6"/>
            </w:tcBorders>
          </w:tcPr>
          <w:p w14:paraId="7D655285" w14:textId="77777777" w:rsidR="00127E68" w:rsidRPr="00191BC1" w:rsidRDefault="00127E6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127E68" w:rsidRPr="00CF025D" w14:paraId="168C41B4"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808080" w:themeColor="background1" w:themeShade="80"/>
            </w:tcBorders>
            <w:shd w:val="clear" w:color="auto" w:fill="F2F2F2" w:themeFill="background1" w:themeFillShade="F2"/>
          </w:tcPr>
          <w:p w14:paraId="45F36122" w14:textId="77777777" w:rsidR="00127E68" w:rsidRPr="000D72DF" w:rsidRDefault="00127E68" w:rsidP="00B74465">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6</w:t>
            </w:r>
            <w:r>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24E23EB4" w14:textId="77777777" w:rsidR="00127E68" w:rsidRPr="00694AFA" w:rsidRDefault="00127E68" w:rsidP="00127E6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127E68">
              <w:rPr>
                <w:rFonts w:cs="Calibri"/>
                <w:szCs w:val="18"/>
              </w:rPr>
              <w:t xml:space="preserve">See </w:t>
            </w:r>
            <w:hyperlink r:id="rId37" w:history="1">
              <w:r w:rsidRPr="00127E68">
                <w:rPr>
                  <w:rStyle w:val="Hyperlink"/>
                  <w:rFonts w:cs="Calibri"/>
                  <w:i/>
                  <w:szCs w:val="18"/>
                </w:rPr>
                <w:t>Aligning Expectations: Guidance for asset owners on incorporating ESG factors into manager selection, appointment and monitoring</w:t>
              </w:r>
            </w:hyperlink>
            <w:r w:rsidRPr="00127E68">
              <w:rPr>
                <w:rFonts w:cs="Calibri"/>
                <w:szCs w:val="18"/>
              </w:rPr>
              <w:t xml:space="preserve"> for further examples of how asset owner signatories are incorporating ESG considerations into their selection, appointment and monitoring of external managers.</w:t>
            </w:r>
          </w:p>
        </w:tc>
      </w:tr>
      <w:tr w:rsidR="00127E68" w:rsidRPr="00CF025D" w14:paraId="02429A65"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bottom w:val="single" w:sz="4" w:space="0" w:color="A6A6A6" w:themeColor="background1" w:themeShade="A6"/>
            </w:tcBorders>
            <w:shd w:val="clear" w:color="auto" w:fill="F2F2F2" w:themeFill="background1" w:themeFillShade="F2"/>
          </w:tcPr>
          <w:p w14:paraId="1DC166B7" w14:textId="77777777" w:rsidR="00127E68" w:rsidRDefault="00127E68" w:rsidP="00B74465">
            <w:pPr>
              <w:pStyle w:val="INDICATORNUMBER"/>
              <w:rPr>
                <w:rStyle w:val="IntenseEmphasis"/>
                <w:b/>
                <w:bCs w:val="0"/>
                <w:i w:val="0"/>
                <w:iCs w:val="0"/>
                <w:color w:val="595959"/>
              </w:rPr>
            </w:pPr>
            <w:r>
              <w:rPr>
                <w:rStyle w:val="IntenseEmphasis"/>
                <w:b/>
                <w:bCs w:val="0"/>
                <w:i w:val="0"/>
                <w:iCs w:val="0"/>
                <w:color w:val="595959"/>
              </w:rPr>
              <w:t>SAM 0</w:t>
            </w:r>
            <w:r w:rsidR="00FE6CD6">
              <w:rPr>
                <w:rStyle w:val="IntenseEmphasis"/>
                <w:b/>
                <w:bCs w:val="0"/>
                <w:i w:val="0"/>
                <w:iCs w:val="0"/>
                <w:color w:val="595959"/>
              </w:rPr>
              <w:t>6</w:t>
            </w:r>
            <w:r>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1F8E4988" w14:textId="77777777" w:rsidR="00127E68" w:rsidRPr="00127E68" w:rsidRDefault="00127E68" w:rsidP="00127E68">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127E68">
              <w:rPr>
                <w:rFonts w:cs="Calibri"/>
                <w:szCs w:val="18"/>
              </w:rPr>
              <w:t xml:space="preserve">This may include a discussion of, for example: </w:t>
            </w:r>
          </w:p>
          <w:p w14:paraId="30A7B216" w14:textId="77777777" w:rsidR="00127E68" w:rsidRPr="00127E68" w:rsidRDefault="00336699"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w</w:t>
            </w:r>
            <w:r w:rsidRPr="00127E68">
              <w:rPr>
                <w:rFonts w:cs="Calibri"/>
                <w:szCs w:val="18"/>
              </w:rPr>
              <w:t xml:space="preserve">hether </w:t>
            </w:r>
            <w:r w:rsidR="00127E68" w:rsidRPr="00127E68">
              <w:rPr>
                <w:rFonts w:cs="Calibri"/>
                <w:szCs w:val="18"/>
              </w:rPr>
              <w:t xml:space="preserve">your contract requirements relate to exclusion, norm-based screening or the financial implications of ESG </w:t>
            </w:r>
            <w:r w:rsidR="0057730C">
              <w:t>factors</w:t>
            </w:r>
            <w:r>
              <w:rPr>
                <w:rFonts w:cs="Calibri"/>
                <w:szCs w:val="18"/>
              </w:rPr>
              <w:t>;</w:t>
            </w:r>
          </w:p>
          <w:p w14:paraId="2C67BB01" w14:textId="77777777" w:rsidR="00127E68" w:rsidRPr="00127E68" w:rsidRDefault="00336699"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w</w:t>
            </w:r>
            <w:r w:rsidRPr="00127E68">
              <w:rPr>
                <w:rFonts w:cs="Calibri"/>
                <w:szCs w:val="18"/>
              </w:rPr>
              <w:t xml:space="preserve">hether </w:t>
            </w:r>
            <w:r w:rsidR="00127E68" w:rsidRPr="00127E68">
              <w:rPr>
                <w:rFonts w:cs="Calibri"/>
                <w:szCs w:val="18"/>
              </w:rPr>
              <w:t xml:space="preserve">you link investment management fees to ESG </w:t>
            </w:r>
            <w:r w:rsidR="0057730C">
              <w:t>factors</w:t>
            </w:r>
            <w:r w:rsidR="00127E68" w:rsidRPr="00127E68">
              <w:rPr>
                <w:rFonts w:cs="Calibri"/>
                <w:szCs w:val="18"/>
              </w:rPr>
              <w:t xml:space="preserve"> or have break/renegotiation clauses linked to ESG </w:t>
            </w:r>
            <w:r w:rsidR="0057730C">
              <w:t>factors</w:t>
            </w:r>
            <w:r>
              <w:rPr>
                <w:rFonts w:cs="Calibri"/>
                <w:szCs w:val="18"/>
              </w:rPr>
              <w:t>;</w:t>
            </w:r>
          </w:p>
          <w:p w14:paraId="227DD401" w14:textId="77777777" w:rsidR="00127E68" w:rsidRPr="00127E68" w:rsidRDefault="00336699"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t</w:t>
            </w:r>
            <w:r w:rsidRPr="00127E68">
              <w:rPr>
                <w:rFonts w:cs="Calibri"/>
                <w:szCs w:val="18"/>
              </w:rPr>
              <w:t xml:space="preserve">he </w:t>
            </w:r>
            <w:r w:rsidR="00127E68" w:rsidRPr="00127E68">
              <w:rPr>
                <w:rFonts w:cs="Calibri"/>
                <w:szCs w:val="18"/>
              </w:rPr>
              <w:t xml:space="preserve">percentage of contracts </w:t>
            </w:r>
            <w:r>
              <w:rPr>
                <w:rFonts w:cs="Calibri"/>
                <w:szCs w:val="18"/>
              </w:rPr>
              <w:t>in which</w:t>
            </w:r>
            <w:r w:rsidRPr="00127E68">
              <w:rPr>
                <w:rFonts w:cs="Calibri"/>
                <w:szCs w:val="18"/>
              </w:rPr>
              <w:t xml:space="preserve"> </w:t>
            </w:r>
            <w:r w:rsidR="00127E68" w:rsidRPr="00127E68">
              <w:rPr>
                <w:rFonts w:cs="Calibri"/>
                <w:szCs w:val="18"/>
              </w:rPr>
              <w:t xml:space="preserve">ESG </w:t>
            </w:r>
            <w:r w:rsidR="0057730C">
              <w:t>factors</w:t>
            </w:r>
            <w:r w:rsidR="00127E68" w:rsidRPr="00127E68">
              <w:rPr>
                <w:rFonts w:cs="Calibri"/>
                <w:szCs w:val="18"/>
              </w:rPr>
              <w:t xml:space="preserve"> are included</w:t>
            </w:r>
            <w:r>
              <w:rPr>
                <w:rFonts w:cs="Calibri"/>
                <w:szCs w:val="18"/>
              </w:rPr>
              <w:t>; and/or</w:t>
            </w:r>
            <w:r w:rsidR="00127E68" w:rsidRPr="00127E68">
              <w:rPr>
                <w:rFonts w:cs="Calibri"/>
                <w:szCs w:val="18"/>
              </w:rPr>
              <w:t xml:space="preserve"> </w:t>
            </w:r>
          </w:p>
          <w:p w14:paraId="503AFE82" w14:textId="77777777" w:rsidR="00127E68" w:rsidRPr="00127E68" w:rsidRDefault="00336699" w:rsidP="002901A7">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t</w:t>
            </w:r>
            <w:r w:rsidRPr="00127E68">
              <w:rPr>
                <w:rFonts w:cs="Calibri"/>
                <w:szCs w:val="18"/>
              </w:rPr>
              <w:t xml:space="preserve">he </w:t>
            </w:r>
            <w:r w:rsidR="00127E68" w:rsidRPr="00127E68">
              <w:rPr>
                <w:rFonts w:cs="Calibri"/>
                <w:szCs w:val="18"/>
              </w:rPr>
              <w:t xml:space="preserve">challenges you have encountered in addressing ESG </w:t>
            </w:r>
            <w:r w:rsidR="0057730C">
              <w:t>factors</w:t>
            </w:r>
            <w:r w:rsidR="00127E68" w:rsidRPr="00127E68">
              <w:rPr>
                <w:rFonts w:cs="Calibri"/>
                <w:szCs w:val="18"/>
              </w:rPr>
              <w:t xml:space="preserve"> in contracts/investment mandates.</w:t>
            </w:r>
          </w:p>
        </w:tc>
      </w:tr>
      <w:tr w:rsidR="00B51085" w:rsidRPr="00CF025D" w14:paraId="6ED12135" w14:textId="77777777" w:rsidTr="00D4111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808080" w:themeColor="background1" w:themeShade="80"/>
              <w:bottom w:val="single" w:sz="4" w:space="0" w:color="A6A6A6" w:themeColor="background1" w:themeShade="A6"/>
            </w:tcBorders>
            <w:shd w:val="clear" w:color="auto" w:fill="F2F2F2" w:themeFill="background1" w:themeFillShade="F2"/>
          </w:tcPr>
          <w:p w14:paraId="5029CE03" w14:textId="77777777" w:rsidR="00B51085" w:rsidRPr="00802299" w:rsidRDefault="00B51085" w:rsidP="00127E68">
            <w:pPr>
              <w:pStyle w:val="INDICATORTEXT"/>
              <w:rPr>
                <w:rFonts w:cs="Calibri"/>
                <w:b/>
                <w:szCs w:val="18"/>
              </w:rPr>
            </w:pPr>
            <w:r w:rsidRPr="00802299">
              <w:rPr>
                <w:rFonts w:cs="Calibri"/>
                <w:b/>
                <w:szCs w:val="18"/>
              </w:rPr>
              <w:t>LOGIC</w:t>
            </w:r>
          </w:p>
        </w:tc>
      </w:tr>
      <w:tr w:rsidR="00B51085" w:rsidRPr="00CF025D" w14:paraId="094D78F4"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bottom w:val="single" w:sz="4" w:space="0" w:color="A6A6A6" w:themeColor="background1" w:themeShade="A6"/>
            </w:tcBorders>
            <w:shd w:val="clear" w:color="auto" w:fill="F2F2F2" w:themeFill="background1" w:themeFillShade="F2"/>
          </w:tcPr>
          <w:p w14:paraId="67F3D01C" w14:textId="77777777" w:rsidR="00B51085" w:rsidRDefault="00B51085" w:rsidP="00B74465">
            <w:pPr>
              <w:pStyle w:val="INDICATORNUMBER"/>
              <w:rPr>
                <w:rStyle w:val="IntenseEmphasis"/>
                <w:b/>
                <w:bCs w:val="0"/>
                <w:i w:val="0"/>
                <w:iCs w:val="0"/>
                <w:color w:val="595959"/>
              </w:rPr>
            </w:pPr>
            <w:r>
              <w:rPr>
                <w:rStyle w:val="IntenseEmphasis"/>
                <w:b/>
                <w:bCs w:val="0"/>
                <w:i w:val="0"/>
                <w:iCs w:val="0"/>
                <w:color w:val="595959"/>
              </w:rPr>
              <w:t>SAM 0</w:t>
            </w:r>
            <w:r w:rsidR="00FE6CD6">
              <w:rPr>
                <w:rStyle w:val="IntenseEmphasis"/>
                <w:b/>
                <w:bCs w:val="0"/>
                <w:i w:val="0"/>
                <w:iCs w:val="0"/>
                <w:color w:val="595959"/>
              </w:rPr>
              <w:t>6</w:t>
            </w:r>
          </w:p>
        </w:tc>
        <w:tc>
          <w:tcPr>
            <w:tcW w:w="8080" w:type="dxa"/>
            <w:tcBorders>
              <w:top w:val="single" w:sz="4" w:space="0" w:color="A6A6A6" w:themeColor="background1" w:themeShade="A6"/>
              <w:bottom w:val="single" w:sz="4" w:space="0" w:color="A6A6A6" w:themeColor="background1" w:themeShade="A6"/>
            </w:tcBorders>
          </w:tcPr>
          <w:p w14:paraId="0F83A4B5" w14:textId="77777777" w:rsidR="00B51085" w:rsidRPr="009C4EDF" w:rsidRDefault="008175F1">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be applicable if you report ‘Appointment’ for the relevant asset class in [0</w:t>
            </w:r>
            <w:r w:rsidR="00FE6CD6">
              <w:t>2</w:t>
            </w:r>
            <w:r>
              <w:t xml:space="preserve">]. </w:t>
            </w:r>
            <w:r w:rsidR="00B51085" w:rsidRPr="00DA62C4">
              <w:t xml:space="preserve">The </w:t>
            </w:r>
            <w:r w:rsidR="00B51085" w:rsidRPr="00DA62C4">
              <w:rPr>
                <w:b/>
              </w:rPr>
              <w:t>General</w:t>
            </w:r>
            <w:r w:rsidR="00B51085" w:rsidRPr="00DA62C4">
              <w:t xml:space="preserve"> </w:t>
            </w:r>
            <w:r w:rsidR="00A43404">
              <w:t xml:space="preserve">and </w:t>
            </w:r>
            <w:r w:rsidR="00A43404" w:rsidRPr="00802299">
              <w:rPr>
                <w:b/>
              </w:rPr>
              <w:t>Reporting</w:t>
            </w:r>
            <w:r w:rsidR="00A43404">
              <w:t xml:space="preserve"> </w:t>
            </w:r>
            <w:r w:rsidR="00B51085" w:rsidRPr="00DA62C4">
              <w:t>part</w:t>
            </w:r>
            <w:r w:rsidR="00A43404">
              <w:t>s</w:t>
            </w:r>
            <w:r w:rsidR="00B51085" w:rsidRPr="00DA62C4">
              <w:t xml:space="preserve"> of this indicator will</w:t>
            </w:r>
            <w:r>
              <w:t xml:space="preserve"> always be applicable. </w:t>
            </w:r>
          </w:p>
          <w:p w14:paraId="485261C2" w14:textId="77777777" w:rsidR="00B51085" w:rsidRPr="00DA62C4" w:rsidRDefault="00B51085" w:rsidP="00B51085">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DA62C4">
              <w:rPr>
                <w:b/>
              </w:rPr>
              <w:t>ESG incorporation</w:t>
            </w:r>
            <w:r w:rsidRPr="00DA62C4">
              <w:t xml:space="preserve"> part of this indicator is applicable if you report that you require your external managers to </w:t>
            </w:r>
            <w:r>
              <w:t xml:space="preserve">implement ESG incorporation strategies </w:t>
            </w:r>
            <w:r w:rsidRPr="00DA62C4">
              <w:t>on your behalf in [0</w:t>
            </w:r>
            <w:r w:rsidR="00FE6CD6">
              <w:t>4</w:t>
            </w:r>
            <w:r w:rsidRPr="00DA62C4">
              <w:t>.</w:t>
            </w:r>
            <w:r>
              <w:t>1</w:t>
            </w:r>
            <w:r w:rsidRPr="00DA62C4">
              <w:t>]</w:t>
            </w:r>
            <w:r w:rsidR="00B0520F">
              <w:t>.</w:t>
            </w:r>
            <w:r w:rsidRPr="00DA62C4">
              <w:t xml:space="preserve"> </w:t>
            </w:r>
          </w:p>
          <w:p w14:paraId="1B7D3D8C" w14:textId="77777777" w:rsidR="00B51085" w:rsidRDefault="00B51085" w:rsidP="00B51085">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9C4EDF">
              <w:rPr>
                <w:b/>
              </w:rPr>
              <w:t>Engagements</w:t>
            </w:r>
            <w:r>
              <w:rPr>
                <w:b/>
              </w:rPr>
              <w:t xml:space="preserve"> </w:t>
            </w:r>
            <w:r w:rsidRPr="00DA62C4">
              <w:t>part of this indicator is applicable if you report that you require your external managers to engage on your behalf in [0</w:t>
            </w:r>
            <w:r w:rsidR="00FE6CD6">
              <w:t>4</w:t>
            </w:r>
            <w:r w:rsidRPr="00DA62C4">
              <w:t>.2</w:t>
            </w:r>
            <w:r w:rsidR="00B0520F">
              <w:t>].</w:t>
            </w:r>
            <w:r>
              <w:t xml:space="preserve"> </w:t>
            </w:r>
          </w:p>
          <w:p w14:paraId="2EAEF72E" w14:textId="77777777" w:rsidR="00B0520F" w:rsidRPr="00802299" w:rsidRDefault="00B51085" w:rsidP="00FE6CD6">
            <w:pPr>
              <w:pStyle w:val="INDICATORTEXT"/>
              <w:jc w:val="both"/>
              <w:cnfStyle w:val="000000000000" w:firstRow="0" w:lastRow="0" w:firstColumn="0" w:lastColumn="0" w:oddVBand="0" w:evenVBand="0" w:oddHBand="0" w:evenHBand="0" w:firstRowFirstColumn="0" w:firstRowLastColumn="0" w:lastRowFirstColumn="0" w:lastRowLastColumn="0"/>
            </w:pPr>
            <w:r w:rsidRPr="00DA62C4">
              <w:lastRenderedPageBreak/>
              <w:t>The</w:t>
            </w:r>
            <w:r>
              <w:rPr>
                <w:b/>
              </w:rPr>
              <w:t xml:space="preserve"> </w:t>
            </w:r>
            <w:r w:rsidRPr="009C4EDF">
              <w:rPr>
                <w:b/>
              </w:rPr>
              <w:t>(Proxy) voting</w:t>
            </w:r>
            <w:r>
              <w:rPr>
                <w:b/>
              </w:rPr>
              <w:t xml:space="preserve"> </w:t>
            </w:r>
            <w:r w:rsidRPr="00DA62C4">
              <w:t>part of this indicator is only applicable if you report that your organisation requires external managers to cast (proxy) votes on your behalf</w:t>
            </w:r>
            <w:r>
              <w:t xml:space="preserve"> in [0</w:t>
            </w:r>
            <w:r w:rsidR="00FE6CD6">
              <w:t>4</w:t>
            </w:r>
            <w:r>
              <w:t xml:space="preserve">.3]. </w:t>
            </w:r>
          </w:p>
        </w:tc>
      </w:tr>
    </w:tbl>
    <w:tbl>
      <w:tblPr>
        <w:tblStyle w:val="SubSubSectionMISCTableMANDATORY"/>
        <w:tblW w:w="9209" w:type="dxa"/>
        <w:tblInd w:w="5" w:type="dxa"/>
        <w:tblLook w:val="06A0" w:firstRow="1" w:lastRow="0" w:firstColumn="1" w:lastColumn="0" w:noHBand="1" w:noVBand="1"/>
      </w:tblPr>
      <w:tblGrid>
        <w:gridCol w:w="1229"/>
        <w:gridCol w:w="7980"/>
      </w:tblGrid>
      <w:tr w:rsidR="0081676E" w:rsidRPr="005E1C29" w14:paraId="5565C674" w14:textId="77777777" w:rsidTr="007F46EB">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shd w:val="clear" w:color="auto" w:fill="0070C0"/>
          </w:tcPr>
          <w:p w14:paraId="7C25E8ED" w14:textId="77777777" w:rsidR="0081676E" w:rsidRPr="005E1C29" w:rsidRDefault="0081676E" w:rsidP="00EB5859">
            <w:pPr>
              <w:pStyle w:val="INDICATORNUMBER"/>
            </w:pPr>
            <w:r w:rsidRPr="007F46EB">
              <w:rPr>
                <w:rStyle w:val="IntenseEmphasis"/>
                <w:b/>
                <w:i w:val="0"/>
                <w:color w:val="FFFFFF" w:themeColor="background1"/>
              </w:rPr>
              <w:lastRenderedPageBreak/>
              <w:t>DEFINITIONS</w:t>
            </w:r>
          </w:p>
        </w:tc>
      </w:tr>
      <w:tr w:rsidR="0081676E" w:rsidRPr="0081676E" w14:paraId="75435B2D"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shd w:val="clear" w:color="auto" w:fill="F2F2F2" w:themeFill="background1" w:themeFillShade="F2"/>
          </w:tcPr>
          <w:p w14:paraId="3C7B41CF" w14:textId="77777777" w:rsidR="0081676E" w:rsidRPr="0081676E" w:rsidRDefault="0081676E" w:rsidP="001A69CF">
            <w:pPr>
              <w:pStyle w:val="INDICATORNUMBER"/>
              <w:spacing w:before="80"/>
              <w:rPr>
                <w:rStyle w:val="IntenseEmphasis"/>
                <w:b/>
                <w:bCs w:val="0"/>
                <w:i w:val="0"/>
                <w:iCs w:val="0"/>
                <w:color w:val="595959"/>
              </w:rPr>
            </w:pPr>
            <w:r w:rsidRPr="0081676E">
              <w:rPr>
                <w:rStyle w:val="IntenseEmphasis"/>
                <w:b/>
                <w:bCs w:val="0"/>
                <w:i w:val="0"/>
                <w:iCs w:val="0"/>
                <w:color w:val="595959"/>
              </w:rPr>
              <w:t>Investment beliefs</w:t>
            </w:r>
          </w:p>
        </w:tc>
        <w:tc>
          <w:tcPr>
            <w:tcW w:w="7980" w:type="dxa"/>
          </w:tcPr>
          <w:p w14:paraId="5F986ABA" w14:textId="77777777" w:rsidR="0081676E" w:rsidRPr="0081676E" w:rsidRDefault="0081676E" w:rsidP="00AF68C2">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 xml:space="preserve">Investment beliefs are a financial institution's key convictions </w:t>
            </w:r>
            <w:r w:rsidR="00AF68C2">
              <w:rPr>
                <w:color w:val="595959"/>
                <w:sz w:val="18"/>
              </w:rPr>
              <w:t>about</w:t>
            </w:r>
            <w:r w:rsidR="00AF68C2" w:rsidRPr="0081676E">
              <w:rPr>
                <w:color w:val="595959"/>
                <w:sz w:val="18"/>
              </w:rPr>
              <w:t xml:space="preserve"> </w:t>
            </w:r>
            <w:r w:rsidRPr="0081676E">
              <w:rPr>
                <w:color w:val="595959"/>
                <w:sz w:val="18"/>
              </w:rPr>
              <w:t xml:space="preserve">how financial markets work, taking human behaviour into consideration. This may include investment process beliefs, organisational beliefs and ESG beliefs. </w:t>
            </w:r>
          </w:p>
        </w:tc>
      </w:tr>
      <w:tr w:rsidR="0081676E" w:rsidRPr="0081676E" w14:paraId="00DD025F"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tcBorders>
              <w:bottom w:val="single" w:sz="4" w:space="0" w:color="A6A6A6"/>
            </w:tcBorders>
            <w:shd w:val="clear" w:color="auto" w:fill="F2F2F2" w:themeFill="background1" w:themeFillShade="F2"/>
          </w:tcPr>
          <w:p w14:paraId="340DC5FC" w14:textId="77777777" w:rsidR="0081676E" w:rsidRPr="0081676E" w:rsidRDefault="0081676E" w:rsidP="001A69CF">
            <w:pPr>
              <w:pStyle w:val="INDICATORNUMBER"/>
              <w:spacing w:before="80"/>
              <w:rPr>
                <w:rStyle w:val="IntenseEmphasis"/>
                <w:b/>
                <w:bCs w:val="0"/>
                <w:i w:val="0"/>
                <w:iCs w:val="0"/>
                <w:color w:val="595959"/>
              </w:rPr>
            </w:pPr>
            <w:r w:rsidRPr="0081676E">
              <w:rPr>
                <w:rStyle w:val="IntenseEmphasis"/>
                <w:b/>
                <w:bCs w:val="0"/>
                <w:i w:val="0"/>
                <w:iCs w:val="0"/>
                <w:color w:val="595959"/>
              </w:rPr>
              <w:t>Investment strategy</w:t>
            </w:r>
          </w:p>
        </w:tc>
        <w:tc>
          <w:tcPr>
            <w:tcW w:w="7980" w:type="dxa"/>
            <w:tcBorders>
              <w:bottom w:val="single" w:sz="4" w:space="0" w:color="A6A6A6"/>
            </w:tcBorders>
          </w:tcPr>
          <w:p w14:paraId="0F71191C" w14:textId="77777777" w:rsidR="0081676E" w:rsidRPr="0081676E" w:rsidRDefault="0081676E" w:rsidP="00AF68C2">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 xml:space="preserve">An investment strategy is a systematic plan </w:t>
            </w:r>
            <w:r w:rsidR="00AF68C2">
              <w:rPr>
                <w:color w:val="595959"/>
                <w:sz w:val="18"/>
              </w:rPr>
              <w:t>that</w:t>
            </w:r>
            <w:r w:rsidR="00AF68C2" w:rsidRPr="0081676E">
              <w:rPr>
                <w:color w:val="595959"/>
                <w:sz w:val="18"/>
              </w:rPr>
              <w:t xml:space="preserve"> </w:t>
            </w:r>
            <w:r w:rsidRPr="0081676E">
              <w:rPr>
                <w:color w:val="595959"/>
                <w:sz w:val="18"/>
              </w:rPr>
              <w:t xml:space="preserve">guides a financial institution's investment decisions. This may include </w:t>
            </w:r>
            <w:hyperlink r:id="rId38" w:history="1">
              <w:r w:rsidRPr="0081676E">
                <w:rPr>
                  <w:color w:val="595959"/>
                  <w:sz w:val="18"/>
                </w:rPr>
                <w:t>asset allocation</w:t>
              </w:r>
            </w:hyperlink>
            <w:r w:rsidRPr="0081676E">
              <w:rPr>
                <w:color w:val="595959"/>
                <w:sz w:val="18"/>
              </w:rPr>
              <w:t>, buy and sell guidelines and risk guidelines such as ESG risks.</w:t>
            </w:r>
            <w:r w:rsidRPr="00844D02">
              <w:t xml:space="preserve"> </w:t>
            </w:r>
          </w:p>
        </w:tc>
      </w:tr>
      <w:tr w:rsidR="0081676E" w:rsidRPr="0081676E" w14:paraId="30D62131"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tcBorders>
              <w:top w:val="single" w:sz="4" w:space="0" w:color="A6A6A6"/>
              <w:bottom w:val="single" w:sz="4" w:space="0" w:color="BFBFBF" w:themeColor="background1" w:themeShade="BF"/>
            </w:tcBorders>
            <w:shd w:val="clear" w:color="auto" w:fill="F2F2F2" w:themeFill="background1" w:themeFillShade="F2"/>
          </w:tcPr>
          <w:p w14:paraId="39B096A8" w14:textId="77777777" w:rsidR="0081676E" w:rsidRPr="0081676E" w:rsidRDefault="0081676E" w:rsidP="001A69CF">
            <w:pPr>
              <w:pStyle w:val="INDICATORNUMBER"/>
              <w:spacing w:before="80"/>
              <w:rPr>
                <w:rStyle w:val="IntenseEmphasis"/>
                <w:b/>
                <w:bCs w:val="0"/>
                <w:i w:val="0"/>
                <w:iCs w:val="0"/>
                <w:color w:val="595959"/>
              </w:rPr>
            </w:pPr>
            <w:r w:rsidRPr="0081676E">
              <w:rPr>
                <w:rStyle w:val="IntenseEmphasis"/>
                <w:b/>
                <w:bCs w:val="0"/>
                <w:i w:val="0"/>
                <w:iCs w:val="0"/>
                <w:color w:val="595959"/>
              </w:rPr>
              <w:t>Investment policy</w:t>
            </w:r>
          </w:p>
        </w:tc>
        <w:tc>
          <w:tcPr>
            <w:tcW w:w="7980" w:type="dxa"/>
            <w:tcBorders>
              <w:top w:val="single" w:sz="4" w:space="0" w:color="A6A6A6"/>
              <w:bottom w:val="single" w:sz="4" w:space="0" w:color="BFBFBF" w:themeColor="background1" w:themeShade="BF"/>
            </w:tcBorders>
          </w:tcPr>
          <w:p w14:paraId="469081F3" w14:textId="77777777" w:rsidR="0081676E" w:rsidRPr="0081676E" w:rsidRDefault="0081676E" w:rsidP="001A69CF">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An investment policy is a document that formalises a financial institution's asset management objectives and guidelines. This may include objectives on the incorporation of ESG factors into investments.</w:t>
            </w:r>
          </w:p>
        </w:tc>
      </w:tr>
    </w:tbl>
    <w:tbl>
      <w:tblPr>
        <w:tblStyle w:val="SubSectionMISCTableVOLUNTARY"/>
        <w:tblW w:w="9214" w:type="dxa"/>
        <w:tblInd w:w="5" w:type="dxa"/>
        <w:tblLook w:val="06A0" w:firstRow="1" w:lastRow="0" w:firstColumn="1" w:lastColumn="0" w:noHBand="1" w:noVBand="1"/>
      </w:tblPr>
      <w:tblGrid>
        <w:gridCol w:w="1134"/>
        <w:gridCol w:w="8080"/>
      </w:tblGrid>
      <w:tr w:rsidR="00CB01B4" w:rsidRPr="00CF025D" w14:paraId="7E101D51" w14:textId="77777777" w:rsidTr="00D4111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nil"/>
              <w:bottom w:val="single" w:sz="4" w:space="0" w:color="A6A6A6" w:themeColor="background1" w:themeShade="A6"/>
            </w:tcBorders>
            <w:shd w:val="clear" w:color="auto" w:fill="F2F2F2" w:themeFill="background1" w:themeFillShade="F2"/>
          </w:tcPr>
          <w:p w14:paraId="21C42D71" w14:textId="77777777" w:rsidR="00CB01B4" w:rsidRPr="00CB01B4" w:rsidRDefault="00CB01B4" w:rsidP="00127E68">
            <w:pPr>
              <w:pStyle w:val="INDICATORTEXT"/>
              <w:rPr>
                <w:rFonts w:cs="Calibri"/>
                <w:b/>
              </w:rPr>
            </w:pPr>
            <w:r w:rsidRPr="00CB01B4">
              <w:rPr>
                <w:rFonts w:cs="Calibri"/>
                <w:b/>
              </w:rPr>
              <w:t>ASSESSMENT</w:t>
            </w:r>
          </w:p>
        </w:tc>
      </w:tr>
      <w:tr w:rsidR="00CB01B4" w:rsidRPr="00CF025D" w14:paraId="1B1523FF"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shd w:val="clear" w:color="auto" w:fill="F2F2F2" w:themeFill="background1" w:themeFillShade="F2"/>
          </w:tcPr>
          <w:p w14:paraId="4B41A163" w14:textId="77777777" w:rsidR="00CB01B4" w:rsidRDefault="00CB01B4" w:rsidP="00B74465">
            <w:pPr>
              <w:pStyle w:val="INDICATORNUMBER"/>
              <w:rPr>
                <w:rStyle w:val="IntenseEmphasis"/>
                <w:b/>
                <w:bCs w:val="0"/>
                <w:i w:val="0"/>
                <w:iCs w:val="0"/>
                <w:color w:val="595959"/>
              </w:rPr>
            </w:pPr>
            <w:r>
              <w:rPr>
                <w:rStyle w:val="IntenseEmphasis"/>
                <w:b/>
                <w:bCs w:val="0"/>
                <w:i w:val="0"/>
                <w:iCs w:val="0"/>
                <w:color w:val="595959"/>
              </w:rPr>
              <w:t>SAM 0</w:t>
            </w:r>
            <w:r w:rsidR="00FE6CD6">
              <w:rPr>
                <w:rStyle w:val="IntenseEmphasis"/>
                <w:b/>
                <w:bCs w:val="0"/>
                <w:i w:val="0"/>
                <w:iCs w:val="0"/>
                <w:color w:val="595959"/>
              </w:rPr>
              <w:t>6</w:t>
            </w:r>
          </w:p>
        </w:tc>
        <w:tc>
          <w:tcPr>
            <w:tcW w:w="8080" w:type="dxa"/>
            <w:tcBorders>
              <w:top w:val="single" w:sz="4" w:space="0" w:color="A6A6A6" w:themeColor="background1" w:themeShade="A6"/>
              <w:bottom w:val="single" w:sz="4" w:space="0" w:color="5A5A5A"/>
            </w:tcBorders>
          </w:tcPr>
          <w:p w14:paraId="2FD941A3" w14:textId="77777777" w:rsidR="00CB01B4" w:rsidRPr="00CB01B4" w:rsidRDefault="00CB01B4" w:rsidP="00CB01B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B01B4">
              <w:rPr>
                <w:szCs w:val="18"/>
              </w:rPr>
              <w:sym w:font="Wingdings" w:char="F0AB"/>
            </w:r>
            <w:r w:rsidRPr="00CB01B4">
              <w:rPr>
                <w:szCs w:val="18"/>
              </w:rPr>
              <w:t xml:space="preserve"> per asset class</w:t>
            </w:r>
          </w:p>
          <w:p w14:paraId="3CB7C88E" w14:textId="77777777" w:rsidR="00CB01B4" w:rsidRDefault="00CB01B4" w:rsidP="00983A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D45FA">
              <w:rPr>
                <w:szCs w:val="18"/>
              </w:rPr>
              <w:t xml:space="preserve">The assessment of this indicator is based on your responses to </w:t>
            </w:r>
            <w:r w:rsidR="00983A4B">
              <w:rPr>
                <w:szCs w:val="18"/>
              </w:rPr>
              <w:t>[</w:t>
            </w:r>
            <w:r>
              <w:rPr>
                <w:szCs w:val="18"/>
              </w:rPr>
              <w:t>0</w:t>
            </w:r>
            <w:r w:rsidR="00FE6CD6">
              <w:rPr>
                <w:szCs w:val="18"/>
              </w:rPr>
              <w:t>6</w:t>
            </w:r>
            <w:r>
              <w:rPr>
                <w:szCs w:val="18"/>
              </w:rPr>
              <w:t>.1</w:t>
            </w:r>
            <w:r w:rsidR="00983A4B">
              <w:rPr>
                <w:szCs w:val="18"/>
              </w:rPr>
              <w:t>]</w:t>
            </w:r>
            <w:r>
              <w:rPr>
                <w:szCs w:val="18"/>
              </w:rPr>
              <w:t>.</w:t>
            </w:r>
          </w:p>
          <w:p w14:paraId="7195CE38" w14:textId="77777777" w:rsidR="000B142C" w:rsidRPr="00127E68" w:rsidRDefault="000B142C" w:rsidP="00983A4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w:t>
            </w:r>
            <w:r w:rsidR="004E5BA1">
              <w:t>Other; specify</w:t>
            </w:r>
            <w:r>
              <w:t>’ options will be included in the score as long as an explanation has been provided in the appropriate text field. If the explanation is left blank, no points will be awarded.</w:t>
            </w:r>
            <w:r w:rsidR="001564D2">
              <w:t xml:space="preserve"> </w:t>
            </w:r>
          </w:p>
        </w:tc>
      </w:tr>
    </w:tbl>
    <w:p w14:paraId="1512A59C" w14:textId="77777777" w:rsidR="00741241" w:rsidRDefault="00741241">
      <w:pPr>
        <w:widowControl/>
        <w:autoSpaceDE/>
        <w:autoSpaceDN/>
        <w:adjustRightInd/>
        <w:spacing w:before="0" w:after="0" w:line="240" w:lineRule="auto"/>
        <w:sectPr w:rsidR="00741241" w:rsidSect="009B2978">
          <w:headerReference w:type="default" r:id="rId39"/>
          <w:headerReference w:type="first" r:id="rId40"/>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1241" w:rsidRPr="00F44B1D" w14:paraId="3A32D555" w14:textId="77777777" w:rsidTr="00B74465">
        <w:trPr>
          <w:trHeight w:val="412"/>
        </w:trPr>
        <w:tc>
          <w:tcPr>
            <w:tcW w:w="709" w:type="dxa"/>
          </w:tcPr>
          <w:p w14:paraId="07681F74" w14:textId="77777777" w:rsidR="00741241" w:rsidRPr="00ED1D5A" w:rsidRDefault="00741241"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FFEFC1F" wp14:editId="541B216E">
                  <wp:extent cx="330200" cy="330200"/>
                  <wp:effectExtent l="0" t="0" r="0" b="0"/>
                  <wp:docPr id="1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08B4715" w14:textId="77777777" w:rsidR="00741241" w:rsidRPr="009B54F3" w:rsidRDefault="00741241" w:rsidP="00B74465">
            <w:pPr>
              <w:pStyle w:val="Heading3"/>
              <w:outlineLvl w:val="2"/>
              <w:rPr>
                <w:rStyle w:val="IntenseEmphasis"/>
                <w:b/>
                <w:bCs/>
                <w:i w:val="0"/>
                <w:iCs w:val="0"/>
                <w:color w:val="FFFFFF" w:themeColor="background1"/>
              </w:rPr>
            </w:pPr>
            <w:bookmarkStart w:id="12" w:name="_Toc438040253"/>
            <w:r>
              <w:rPr>
                <w:rStyle w:val="IntenseEmphasis"/>
                <w:b/>
                <w:bCs/>
                <w:i w:val="0"/>
                <w:iCs w:val="0"/>
                <w:color w:val="FFFFFF" w:themeColor="background1"/>
              </w:rPr>
              <w:t>MONITORING</w:t>
            </w:r>
            <w:bookmarkEnd w:id="12"/>
          </w:p>
        </w:tc>
      </w:tr>
    </w:tbl>
    <w:p w14:paraId="4B2EFC83" w14:textId="77777777" w:rsidR="00741241" w:rsidRDefault="00741241" w:rsidP="0074124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1241" w14:paraId="2663245D"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49A173D" w14:textId="77777777" w:rsidR="00741241" w:rsidRPr="00356CDA" w:rsidRDefault="00741241"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067A5D59" w14:textId="77777777" w:rsidR="00741241" w:rsidRPr="00356CDA"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F5BDF2C" w14:textId="77777777" w:rsidR="00741241" w:rsidRPr="00356CDA"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28D6B89" w14:textId="77777777" w:rsidR="00741241" w:rsidRPr="00356CDA" w:rsidRDefault="00741241"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741241" w14:paraId="3220CDB3"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476C31A" w14:textId="77777777" w:rsidR="00741241" w:rsidRPr="00356CDA" w:rsidRDefault="00741241" w:rsidP="00B74465">
            <w:pPr>
              <w:pStyle w:val="SectionIndicatorHeaderText"/>
              <w:rPr>
                <w:rStyle w:val="IntenseEmphasis"/>
                <w:bCs w:val="0"/>
                <w:i w:val="0"/>
                <w:iCs w:val="0"/>
                <w:color w:val="FFFFFF" w:themeColor="background1"/>
              </w:rPr>
            </w:pPr>
            <w:r>
              <w:rPr>
                <w:rStyle w:val="IntenseEmphasis"/>
                <w:i w:val="0"/>
                <w:color w:val="FFFFFF" w:themeColor="background1"/>
              </w:rPr>
              <w:t>SAM 0</w:t>
            </w:r>
            <w:r w:rsidR="00FE6CD6">
              <w:rPr>
                <w:rStyle w:val="IntenseEmphasis"/>
                <w:i w:val="0"/>
                <w:color w:val="FFFFFF" w:themeColor="background1"/>
              </w:rPr>
              <w:t>7</w:t>
            </w:r>
          </w:p>
        </w:tc>
        <w:tc>
          <w:tcPr>
            <w:tcW w:w="3402" w:type="dxa"/>
          </w:tcPr>
          <w:p w14:paraId="1B278295" w14:textId="77777777" w:rsidR="00741241" w:rsidRPr="00356CDA"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C94234" w14:textId="77777777" w:rsidR="00741241" w:rsidRPr="00356CDA"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4FDA7F3" w14:textId="77777777" w:rsidR="00741241" w:rsidRPr="00356CDA" w:rsidRDefault="00741241" w:rsidP="00B7446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2F801D40" w14:textId="77777777" w:rsidR="00741241" w:rsidRDefault="00741241" w:rsidP="00741241">
      <w:pPr>
        <w:pStyle w:val="INDICATORNUMBER"/>
      </w:pPr>
    </w:p>
    <w:tbl>
      <w:tblPr>
        <w:tblStyle w:val="SubSectionIndicatorTableVOLUNTARY"/>
        <w:tblW w:w="9214" w:type="dxa"/>
        <w:tblInd w:w="5" w:type="dxa"/>
        <w:tblLook w:val="04A0" w:firstRow="1" w:lastRow="0" w:firstColumn="1" w:lastColumn="0" w:noHBand="0" w:noVBand="1"/>
      </w:tblPr>
      <w:tblGrid>
        <w:gridCol w:w="1134"/>
        <w:gridCol w:w="3181"/>
        <w:gridCol w:w="850"/>
        <w:gridCol w:w="808"/>
        <w:gridCol w:w="734"/>
        <w:gridCol w:w="218"/>
        <w:gridCol w:w="494"/>
        <w:gridCol w:w="342"/>
        <w:gridCol w:w="641"/>
        <w:gridCol w:w="107"/>
        <w:gridCol w:w="705"/>
      </w:tblGrid>
      <w:tr w:rsidR="00741241" w14:paraId="03F5619F" w14:textId="77777777" w:rsidTr="007F46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0EEF631" w14:textId="77777777" w:rsidR="00741241" w:rsidRPr="00903B63" w:rsidRDefault="00741241"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8C7362">
              <w:rPr>
                <w:rStyle w:val="IntenseEmphasis"/>
                <w:i w:val="0"/>
                <w:color w:val="FFFFFF" w:themeColor="background1"/>
              </w:rPr>
              <w:t>7</w:t>
            </w:r>
          </w:p>
        </w:tc>
        <w:tc>
          <w:tcPr>
            <w:tcW w:w="8080" w:type="dxa"/>
            <w:gridSpan w:val="10"/>
            <w:tcBorders>
              <w:top w:val="single" w:sz="4" w:space="0" w:color="0070C0"/>
              <w:bottom w:val="single" w:sz="4" w:space="0" w:color="0070C0"/>
              <w:right w:val="single" w:sz="4" w:space="0" w:color="0070C0"/>
            </w:tcBorders>
            <w:shd w:val="clear" w:color="auto" w:fill="0070C0"/>
          </w:tcPr>
          <w:p w14:paraId="4A679CC0" w14:textId="77777777" w:rsidR="00741241" w:rsidRPr="00903B63" w:rsidRDefault="00741241"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41241" w14:paraId="381EC93D" w14:textId="77777777" w:rsidTr="007F46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77AECB81" w14:textId="77777777" w:rsidR="00741241" w:rsidRPr="000D72DF" w:rsidRDefault="00741241" w:rsidP="00B74465">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7</w:t>
            </w:r>
            <w:r>
              <w:rPr>
                <w:rStyle w:val="IntenseEmphasis"/>
                <w:b/>
                <w:bCs w:val="0"/>
                <w:i w:val="0"/>
                <w:iCs w:val="0"/>
                <w:color w:val="595959"/>
              </w:rPr>
              <w:t>.1</w:t>
            </w:r>
          </w:p>
        </w:tc>
        <w:tc>
          <w:tcPr>
            <w:tcW w:w="8080" w:type="dxa"/>
            <w:gridSpan w:val="10"/>
            <w:tcBorders>
              <w:top w:val="single" w:sz="4" w:space="0" w:color="0070C0"/>
              <w:right w:val="single" w:sz="4" w:space="0" w:color="0070C0"/>
            </w:tcBorders>
            <w:shd w:val="clear" w:color="auto" w:fill="DAEEF3" w:themeFill="accent5" w:themeFillTint="33"/>
          </w:tcPr>
          <w:p w14:paraId="07C1FD4B" w14:textId="77777777" w:rsidR="00741241" w:rsidRPr="00741241" w:rsidRDefault="00741241" w:rsidP="00AF68C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1241">
              <w:t>Indicate whether your organisation and/or your investment consultant in the dialogue and monitoring of your external manager typically do any of the following</w:t>
            </w:r>
            <w:r w:rsidR="00AF68C2">
              <w:t>.</w:t>
            </w:r>
          </w:p>
        </w:tc>
      </w:tr>
      <w:tr w:rsidR="0038273A" w14:paraId="6C43C37D" w14:textId="77777777" w:rsidTr="007F46EB">
        <w:trPr>
          <w:trHeight w:val="39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101AFC55" w14:textId="77777777" w:rsidR="0038273A" w:rsidRDefault="0038273A" w:rsidP="0038273A">
            <w:pPr>
              <w:pStyle w:val="INDICATORNUMBER"/>
              <w:spacing w:before="0"/>
              <w:rPr>
                <w:rStyle w:val="IntenseEmphasis"/>
                <w:b/>
                <w:bCs w:val="0"/>
                <w:i w:val="0"/>
                <w:iCs w:val="0"/>
                <w:color w:val="595959"/>
              </w:rPr>
            </w:pPr>
          </w:p>
        </w:tc>
        <w:tc>
          <w:tcPr>
            <w:tcW w:w="318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64F142E" w14:textId="77777777" w:rsidR="0038273A" w:rsidRPr="00542DFB" w:rsidRDefault="0038273A" w:rsidP="0038273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2C6179B" w14:textId="77777777" w:rsidR="0038273A" w:rsidRPr="00DF2AB6" w:rsidRDefault="0038273A" w:rsidP="0038273A">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All</w:t>
            </w:r>
            <w:r>
              <w:rPr>
                <w:b/>
                <w:color w:val="FFFFFF" w:themeColor="background1"/>
                <w:sz w:val="18"/>
              </w:rPr>
              <w:t xml:space="preserve"> assets</w:t>
            </w:r>
          </w:p>
        </w:tc>
        <w:tc>
          <w:tcPr>
            <w:tcW w:w="80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484688F" w14:textId="77777777" w:rsidR="0038273A" w:rsidRPr="00DF2AB6" w:rsidRDefault="0038273A" w:rsidP="0038273A">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LE</w:t>
            </w:r>
          </w:p>
        </w:tc>
        <w:tc>
          <w:tcPr>
            <w:tcW w:w="952"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6ABE1DC" w14:textId="77777777" w:rsidR="0038273A" w:rsidRPr="00DF2AB6" w:rsidRDefault="0038273A" w:rsidP="0038273A">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w:t>
            </w:r>
            <w:r w:rsidR="00F156EF">
              <w:rPr>
                <w:b/>
                <w:color w:val="FFFFFF" w:themeColor="background1"/>
                <w:sz w:val="18"/>
              </w:rPr>
              <w:t xml:space="preserve"> </w:t>
            </w:r>
            <w:r>
              <w:rPr>
                <w:b/>
                <w:color w:val="FFFFFF" w:themeColor="background1"/>
                <w:sz w:val="18"/>
              </w:rPr>
              <w:t>SSA</w:t>
            </w:r>
          </w:p>
        </w:tc>
        <w:tc>
          <w:tcPr>
            <w:tcW w:w="836"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B047954" w14:textId="77777777" w:rsidR="0038273A" w:rsidRPr="00DF2AB6" w:rsidRDefault="0038273A" w:rsidP="0038273A">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FI</w:t>
            </w:r>
            <w:r w:rsidR="00F156EF">
              <w:rPr>
                <w:b/>
                <w:color w:val="FFFFFF" w:themeColor="background1"/>
                <w:sz w:val="18"/>
              </w:rPr>
              <w:t xml:space="preserve"> </w:t>
            </w:r>
            <w:r>
              <w:rPr>
                <w:b/>
                <w:color w:val="FFFFFF" w:themeColor="background1"/>
                <w:sz w:val="18"/>
              </w:rPr>
              <w:t>C</w:t>
            </w:r>
            <w:r w:rsidR="00F156EF">
              <w:rPr>
                <w:b/>
                <w:color w:val="FFFFFF" w:themeColor="background1"/>
                <w:sz w:val="18"/>
              </w:rPr>
              <w:t xml:space="preserve">orp. </w:t>
            </w:r>
            <w:r w:rsidR="007F46EB">
              <w:rPr>
                <w:b/>
                <w:color w:val="FFFFFF" w:themeColor="background1"/>
                <w:sz w:val="18"/>
              </w:rPr>
              <w:t>(</w:t>
            </w:r>
            <w:r w:rsidR="00F156EF">
              <w:rPr>
                <w:b/>
                <w:color w:val="FFFFFF" w:themeColor="background1"/>
                <w:sz w:val="18"/>
              </w:rPr>
              <w:t>fin</w:t>
            </w:r>
            <w:r w:rsidR="007F46EB">
              <w:rPr>
                <w:b/>
                <w:color w:val="FFFFFF" w:themeColor="background1"/>
                <w:sz w:val="18"/>
              </w:rPr>
              <w:t>)</w:t>
            </w:r>
          </w:p>
        </w:tc>
        <w:tc>
          <w:tcPr>
            <w:tcW w:w="748" w:type="dxa"/>
            <w:gridSpan w:val="2"/>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A6A6A6" w:themeFill="background1" w:themeFillShade="A6"/>
          </w:tcPr>
          <w:p w14:paraId="75AF857F" w14:textId="77777777" w:rsidR="0038273A" w:rsidRPr="00DF2AB6" w:rsidRDefault="0038273A" w:rsidP="0042221C">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0560D">
              <w:rPr>
                <w:b/>
                <w:color w:val="FFFFFF" w:themeColor="background1"/>
                <w:sz w:val="18"/>
              </w:rPr>
              <w:t>FI</w:t>
            </w:r>
            <w:r w:rsidR="00F156EF">
              <w:rPr>
                <w:b/>
                <w:color w:val="FFFFFF" w:themeColor="background1"/>
                <w:sz w:val="18"/>
              </w:rPr>
              <w:t xml:space="preserve"> </w:t>
            </w:r>
            <w:r>
              <w:rPr>
                <w:b/>
                <w:color w:val="FFFFFF" w:themeColor="background1"/>
                <w:sz w:val="18"/>
              </w:rPr>
              <w:t>C</w:t>
            </w:r>
            <w:r w:rsidR="00F156EF">
              <w:rPr>
                <w:b/>
                <w:color w:val="FFFFFF" w:themeColor="background1"/>
                <w:sz w:val="18"/>
              </w:rPr>
              <w:t xml:space="preserve">orp. </w:t>
            </w:r>
            <w:r w:rsidR="007F46EB">
              <w:rPr>
                <w:b/>
                <w:color w:val="FFFFFF" w:themeColor="background1"/>
                <w:sz w:val="18"/>
              </w:rPr>
              <w:t>(</w:t>
            </w:r>
            <w:r w:rsidR="00F156EF">
              <w:rPr>
                <w:b/>
                <w:color w:val="FFFFFF" w:themeColor="background1"/>
                <w:sz w:val="18"/>
              </w:rPr>
              <w:t>non-fin</w:t>
            </w:r>
            <w:r w:rsidR="007F46EB">
              <w:rPr>
                <w:b/>
                <w:color w:val="FFFFFF" w:themeColor="background1"/>
                <w:sz w:val="18"/>
              </w:rPr>
              <w:t>)</w:t>
            </w:r>
          </w:p>
        </w:tc>
        <w:tc>
          <w:tcPr>
            <w:tcW w:w="705"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69A14E3F" w14:textId="77777777" w:rsidR="0038273A" w:rsidRPr="00DF2AB6" w:rsidRDefault="0038273A" w:rsidP="0038273A">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FI</w:t>
            </w:r>
            <w:r w:rsidR="00F156EF">
              <w:rPr>
                <w:b/>
                <w:color w:val="FFFFFF" w:themeColor="background1"/>
                <w:sz w:val="18"/>
              </w:rPr>
              <w:t xml:space="preserve"> </w:t>
            </w:r>
            <w:r>
              <w:rPr>
                <w:b/>
                <w:color w:val="FFFFFF" w:themeColor="background1"/>
                <w:sz w:val="18"/>
              </w:rPr>
              <w:t>S</w:t>
            </w:r>
            <w:r w:rsidR="00F156EF">
              <w:rPr>
                <w:b/>
                <w:color w:val="FFFFFF" w:themeColor="background1"/>
                <w:sz w:val="18"/>
              </w:rPr>
              <w:t>ec.</w:t>
            </w:r>
          </w:p>
        </w:tc>
      </w:tr>
      <w:tr w:rsidR="0038273A" w14:paraId="74B5CD21" w14:textId="77777777" w:rsidTr="007F46EB">
        <w:trPr>
          <w:cnfStyle w:val="000000100000" w:firstRow="0" w:lastRow="0" w:firstColumn="0" w:lastColumn="0" w:oddVBand="0" w:evenVBand="0" w:oddHBand="1"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7EAF953B" w14:textId="77777777" w:rsidR="0038273A" w:rsidRDefault="0038273A" w:rsidP="0038273A">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30FCFE55" w14:textId="77777777" w:rsidR="0038273A" w:rsidRPr="00FC1F8D" w:rsidRDefault="0038273A" w:rsidP="0038273A">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5217A0" w14:paraId="6468B747"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0070C0"/>
            </w:tcBorders>
            <w:shd w:val="clear" w:color="auto" w:fill="F2F2F2" w:themeFill="background1" w:themeFillShade="F2"/>
            <w:vAlign w:val="top"/>
          </w:tcPr>
          <w:p w14:paraId="7D8B6B69"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A4A83B" w14:textId="77777777" w:rsidR="005217A0" w:rsidRPr="00C7679A"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rsidRPr="00C7679A">
              <w:t>Include responsible investment as a standard agenda item at performance review meetings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FD6E0D7" w14:textId="77777777" w:rsidR="005217A0" w:rsidRPr="00112413"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7C3FD1"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6A9191B"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34F507"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7AA8EDA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B2E169"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127E51CA"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14614A"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0FE5227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r>
      <w:tr w:rsidR="005217A0" w14:paraId="61541656"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04BFC88"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23A9CD" w14:textId="77777777" w:rsidR="005217A0" w:rsidRPr="00C7679A"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rsidRPr="00C7679A">
              <w:t>Highlight examples of good responsible investment practice by other managers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935E062" w14:textId="77777777" w:rsidR="005217A0" w:rsidRPr="00112413"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EDF150"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D4F3824"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29B21E"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51A30F2D"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8A08DC"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0582E61F"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9C2F308"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16F21D20"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r>
      <w:tr w:rsidR="005217A0" w14:paraId="67CA3BDA"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1E9C68B"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72B284" w14:textId="77777777" w:rsidR="005217A0" w:rsidRPr="00C7679A"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Discuss whether the manager has acted in accordance with your</w:t>
            </w:r>
            <w:r w:rsidRPr="00596BF1">
              <w:t xml:space="preserve"> overall investment beliefs on responsible investment and ESG </w:t>
            </w:r>
            <w:r>
              <w:t>factors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373AB6" w14:textId="77777777" w:rsidR="005217A0" w:rsidRPr="00112413"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0D419E7"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3F29F30"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D1E056"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7980C4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F1C9D45"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r>
      <w:tr w:rsidR="005217A0" w14:paraId="25891F52"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4670797"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9B0D31" w14:textId="77777777" w:rsidR="005217A0" w:rsidRPr="00C7679A"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 xml:space="preserve">Discuss whether the manager has acted </w:t>
            </w:r>
            <w:r w:rsidRPr="00596BF1">
              <w:t xml:space="preserve">in accordance with your organisation’s overall </w:t>
            </w:r>
            <w:r>
              <w:t>strategy</w:t>
            </w:r>
            <w:r w:rsidRPr="00596BF1">
              <w:t xml:space="preserve"> on responsible investment and ESG </w:t>
            </w:r>
            <w:r>
              <w:t>factors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55C267" w14:textId="77777777" w:rsidR="005217A0" w:rsidRPr="00112413"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0FCCB2"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2CBC5B"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42B3EC"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6713D">
              <w:sym w:font="Wingdings" w:char="F071"/>
            </w: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0FD1571"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6713D">
              <w:sym w:font="Wingdings" w:char="F071"/>
            </w: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82C4614"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6713D">
              <w:sym w:font="Wingdings" w:char="F071"/>
            </w:r>
          </w:p>
        </w:tc>
      </w:tr>
      <w:tr w:rsidR="005217A0" w14:paraId="24B197EC"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88358A8"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ECE849" w14:textId="77777777" w:rsidR="005217A0" w:rsidRPr="00C7679A"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 xml:space="preserve">Discuss whether the manager has acted </w:t>
            </w:r>
            <w:r w:rsidRPr="00596BF1">
              <w:t>in accordance with yo</w:t>
            </w:r>
            <w:r>
              <w:t>ur organisation’s overall policy</w:t>
            </w:r>
            <w:r w:rsidRPr="00596BF1">
              <w:t xml:space="preserve"> on responsible investment and ESG </w:t>
            </w:r>
            <w:r>
              <w:t>factors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897D9AC" w14:textId="77777777" w:rsidR="005217A0" w:rsidRPr="00112413"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48696EE"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A590FEF"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C53E2E"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EF5C4E"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BB4DDE6"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6713D">
              <w:sym w:font="Wingdings" w:char="F071"/>
            </w:r>
          </w:p>
        </w:tc>
      </w:tr>
      <w:tr w:rsidR="005217A0" w14:paraId="62830FF7"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C1E0AA1"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8AB0C9" w14:textId="77777777" w:rsidR="005217A0" w:rsidRPr="00C7679A"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rsidRPr="00C7679A">
              <w:t xml:space="preserve">Review </w:t>
            </w:r>
            <w:r>
              <w:t xml:space="preserve">the </w:t>
            </w:r>
            <w:r w:rsidRPr="00C7679A">
              <w:t xml:space="preserve">manager’s </w:t>
            </w:r>
            <w:r>
              <w:t>responsible investment</w:t>
            </w:r>
            <w:r w:rsidRPr="00C7679A">
              <w:t xml:space="preserve"> reporting</w:t>
            </w:r>
            <w:r>
              <w:t xml:space="preserve"> (excluding PRI)</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EACD0E1" w14:textId="77777777" w:rsidR="005217A0" w:rsidRPr="00112413"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D63AFB"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A1709A"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696703"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5DA1B83A"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25769E"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5844544D"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063040F"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019F977C"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r>
      <w:tr w:rsidR="005217A0" w14:paraId="40D1EC9C"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9085F1B"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57516" w14:textId="77777777" w:rsidR="005217A0" w:rsidRPr="00C7679A"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Review the manager’s PRI Transparency or Assessment reports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AD9A482" w14:textId="77777777" w:rsidR="005217A0" w:rsidRPr="00112413"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88EF0F"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247F894"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80F59"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4C118B0B"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100A4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7A67F5A0"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146EA2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189254F5"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r>
      <w:tr w:rsidR="005217A0" w14:paraId="69F558AA"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06EE517"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577F5E" w14:textId="77777777" w:rsidR="005217A0" w:rsidRPr="00C7679A"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Review ESG characteristics of the portfolio</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BE1516" w14:textId="77777777" w:rsidR="005217A0" w:rsidRPr="00112413"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3BC1F6"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68CD376"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990838"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00DD2896"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AA69C"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79867746"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69AC479"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6A701C2A"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r>
      <w:tr w:rsidR="005217A0" w14:paraId="5F8E93EE"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45750B2"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BF7576" w14:textId="77777777" w:rsidR="005217A0"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Review the impact of ESG factors on financial performance</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009FD91" w14:textId="77777777" w:rsidR="005217A0" w:rsidRPr="00112413"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A518B60"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5CCAB4"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D9135C"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69C8A48F"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5DF0C4"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1BEA81D9"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E8411DD"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p w14:paraId="7BAE0F51" w14:textId="77777777" w:rsidR="005217A0" w:rsidRPr="0042063C" w:rsidRDefault="005217A0" w:rsidP="00C34CB7">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p>
        </w:tc>
      </w:tr>
      <w:tr w:rsidR="005217A0" w14:paraId="40EC4453"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BCDF4E3"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38AA18" w14:textId="77777777" w:rsidR="005217A0" w:rsidRPr="00C7679A"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rsidRPr="00C7679A">
              <w:t xml:space="preserve">Encourage your managers to consider joining </w:t>
            </w:r>
            <w:r>
              <w:t>responsible investment</w:t>
            </w:r>
            <w:r w:rsidRPr="00C7679A">
              <w:t xml:space="preserve"> initiatives/organisations </w:t>
            </w:r>
            <w:r w:rsidRPr="00C7679A">
              <w:lastRenderedPageBreak/>
              <w:t>or participate in collaborative projects</w:t>
            </w:r>
            <w:r>
              <w:t xml:space="preserve"> </w:t>
            </w:r>
            <w:r w:rsidRPr="00C7679A">
              <w:t>with other investors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3E2177C" w14:textId="77777777" w:rsidR="005217A0" w:rsidRPr="00112413"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lastRenderedPageBreak/>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3ABD5CC"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35E694"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66325">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DB6BB8"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p w14:paraId="44C05547"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9450B3"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lastRenderedPageBreak/>
              <w:sym w:font="Wingdings" w:char="F071"/>
            </w:r>
          </w:p>
          <w:p w14:paraId="51E89694"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2E58467"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lastRenderedPageBreak/>
              <w:sym w:font="Wingdings" w:char="F071"/>
            </w:r>
          </w:p>
          <w:p w14:paraId="1A155F0D" w14:textId="77777777" w:rsidR="005217A0" w:rsidRPr="0042063C" w:rsidRDefault="005217A0" w:rsidP="00C34CB7">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p>
        </w:tc>
      </w:tr>
      <w:tr w:rsidR="005217A0" w14:paraId="552A9E7E"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305EC62"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4A4956" w14:textId="77777777" w:rsidR="005217A0" w:rsidRPr="00AA7744"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Include r</w:t>
            </w:r>
            <w:r w:rsidRPr="001F0E91">
              <w:t xml:space="preserve">esponsible investment </w:t>
            </w:r>
            <w:r>
              <w:t xml:space="preserve">criteria </w:t>
            </w:r>
            <w:r w:rsidRPr="001F0E91">
              <w:t>a</w:t>
            </w:r>
            <w:r>
              <w:t>s a</w:t>
            </w:r>
            <w:r w:rsidRPr="001F0E91">
              <w:t xml:space="preserve"> formal component </w:t>
            </w:r>
            <w:r>
              <w:t xml:space="preserve">of overall </w:t>
            </w:r>
            <w:r w:rsidRPr="001F0E91">
              <w:t>manager performance evaluation</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DEC4B00" w14:textId="77777777" w:rsidR="005217A0" w:rsidRPr="00112413"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D0601EA"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84295A"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B333623"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6B0D1C0"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86BA876"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B10400">
              <w:sym w:font="Wingdings" w:char="F071"/>
            </w:r>
          </w:p>
        </w:tc>
      </w:tr>
      <w:tr w:rsidR="005217A0" w14:paraId="77FDA287"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A6A6A6" w:themeColor="background1" w:themeShade="A6"/>
            </w:tcBorders>
            <w:shd w:val="clear" w:color="auto" w:fill="F2F2F2" w:themeFill="background1" w:themeFillShade="F2"/>
            <w:vAlign w:val="top"/>
          </w:tcPr>
          <w:p w14:paraId="5F0F29B4"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BFC7BD" w14:textId="77777777" w:rsidR="005217A0" w:rsidRPr="0042063C"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general aspects of your monitoring; specify_______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F5E8656" w14:textId="77777777" w:rsidR="005217A0" w:rsidRPr="00112413"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8546190"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c>
          <w:tcPr>
            <w:tcW w:w="9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2FC6B9"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c>
          <w:tcPr>
            <w:tcW w:w="8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E79953"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c>
          <w:tcPr>
            <w:tcW w:w="74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EF1D121"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c>
          <w:tcPr>
            <w:tcW w:w="70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DF0BFDE"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B10400">
              <w:sym w:font="Wingdings" w:char="F071"/>
            </w:r>
          </w:p>
        </w:tc>
      </w:tr>
      <w:tr w:rsidR="007F46EB" w14:paraId="3907EAE0" w14:textId="77777777" w:rsidTr="00C87F2E">
        <w:trPr>
          <w:trHeight w:val="311"/>
        </w:trPr>
        <w:tc>
          <w:tcPr>
            <w:cnfStyle w:val="001000000000" w:firstRow="0" w:lastRow="0" w:firstColumn="1" w:lastColumn="0" w:oddVBand="0" w:evenVBand="0" w:oddHBand="0" w:evenHBand="0" w:firstRowFirstColumn="0" w:firstRowLastColumn="0" w:lastRowFirstColumn="0" w:lastRowLastColumn="0"/>
            <w:tcW w:w="9214" w:type="dxa"/>
            <w:gridSpan w:val="11"/>
            <w:tcBorders>
              <w:top w:val="single" w:sz="4" w:space="0" w:color="A6A6A6" w:themeColor="background1" w:themeShade="A6"/>
              <w:left w:val="single" w:sz="4" w:space="0" w:color="0070C0"/>
              <w:bottom w:val="single" w:sz="4" w:space="0" w:color="BFBFBF" w:themeColor="background1" w:themeShade="BF"/>
              <w:right w:val="single" w:sz="4" w:space="0" w:color="0070C0"/>
            </w:tcBorders>
            <w:shd w:val="clear" w:color="auto" w:fill="F2F2F2" w:themeFill="background1" w:themeFillShade="F2"/>
            <w:vAlign w:val="top"/>
          </w:tcPr>
          <w:p w14:paraId="5851110C" w14:textId="77777777" w:rsidR="007F46EB" w:rsidRPr="00FC1F8D" w:rsidRDefault="007F46EB" w:rsidP="0038273A">
            <w:pPr>
              <w:pStyle w:val="INDICATORTEXT"/>
              <w:rPr>
                <w:i/>
              </w:rPr>
            </w:pPr>
            <w:r>
              <w:rPr>
                <w:b/>
                <w:i/>
              </w:rPr>
              <w:t>ESG incorporation</w:t>
            </w:r>
          </w:p>
        </w:tc>
      </w:tr>
      <w:tr w:rsidR="005217A0" w14:paraId="3F2CE2F6"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BFBFBF" w:themeColor="background1" w:themeShade="BF"/>
              <w:left w:val="single" w:sz="4" w:space="0" w:color="0070C0"/>
            </w:tcBorders>
            <w:shd w:val="clear" w:color="auto" w:fill="F2F2F2" w:themeFill="background1" w:themeFillShade="F2"/>
            <w:vAlign w:val="top"/>
          </w:tcPr>
          <w:p w14:paraId="7FCA7454" w14:textId="77777777" w:rsidR="005217A0" w:rsidRDefault="005217A0" w:rsidP="0038273A">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DDBC5F" w14:textId="77777777" w:rsidR="005217A0" w:rsidRPr="00AA7744" w:rsidRDefault="005217A0" w:rsidP="0038273A">
            <w:pPr>
              <w:pStyle w:val="INDICATORTEXT"/>
              <w:cnfStyle w:val="000000100000" w:firstRow="0" w:lastRow="0" w:firstColumn="0" w:lastColumn="0" w:oddVBand="0" w:evenVBand="0" w:oddHBand="1" w:evenHBand="0" w:firstRowFirstColumn="0" w:firstRowLastColumn="0" w:lastRowFirstColumn="0" w:lastRowLastColumn="0"/>
            </w:pPr>
            <w:r>
              <w:t xml:space="preserve">Request information on ESG incorporation in specific investment decisions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9033BF" w14:textId="77777777" w:rsidR="005217A0" w:rsidRPr="00112413"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1DF8CF"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EEF8C"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8993C"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3B88A8" w14:textId="77777777" w:rsidR="005217A0"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F68A84"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5217A0" w14:paraId="43A62675"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BFBFBF" w:themeColor="background1" w:themeShade="BF"/>
            </w:tcBorders>
            <w:shd w:val="clear" w:color="auto" w:fill="F2F2F2" w:themeFill="background1" w:themeFillShade="F2"/>
            <w:vAlign w:val="top"/>
          </w:tcPr>
          <w:p w14:paraId="380BDE9F" w14:textId="77777777" w:rsidR="005217A0" w:rsidRDefault="005217A0" w:rsidP="0038273A">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6838C7" w14:textId="77777777" w:rsidR="005217A0" w:rsidRPr="0042063C" w:rsidRDefault="005217A0" w:rsidP="00AF68C2">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ways you monitor</w:t>
            </w:r>
            <w:r w:rsidRPr="00523E9D">
              <w:t xml:space="preserve"> </w:t>
            </w:r>
            <w:r>
              <w:t>ESG incorporation; specify_______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56FAEA" w14:textId="77777777" w:rsidR="005217A0" w:rsidRPr="00112413"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E4CDEE"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BD0504"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765753"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00E225"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F07ADC"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7F46EB" w14:paraId="1B117C0C" w14:textId="77777777" w:rsidTr="00C87F2E">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9214" w:type="dxa"/>
            <w:gridSpan w:val="11"/>
            <w:tcBorders>
              <w:top w:val="single" w:sz="4" w:space="0" w:color="BFBFBF" w:themeColor="background1" w:themeShade="BF"/>
              <w:left w:val="single" w:sz="4" w:space="0" w:color="0070C0"/>
              <w:bottom w:val="single" w:sz="4" w:space="0" w:color="BFBFBF" w:themeColor="background1" w:themeShade="BF"/>
              <w:right w:val="single" w:sz="4" w:space="0" w:color="0070C0"/>
            </w:tcBorders>
            <w:shd w:val="clear" w:color="auto" w:fill="F2F2F2" w:themeFill="background1" w:themeFillShade="F2"/>
            <w:vAlign w:val="top"/>
          </w:tcPr>
          <w:p w14:paraId="581E3CDB" w14:textId="77777777" w:rsidR="007F46EB" w:rsidRPr="002D3AD9" w:rsidRDefault="007F46EB" w:rsidP="0038273A">
            <w:pPr>
              <w:pStyle w:val="INDICATORTEXT"/>
              <w:rPr>
                <w:i/>
              </w:rPr>
            </w:pPr>
            <w:r w:rsidRPr="002D3AD9">
              <w:rPr>
                <w:b/>
                <w:i/>
              </w:rPr>
              <w:t>Engagements</w:t>
            </w:r>
          </w:p>
        </w:tc>
      </w:tr>
      <w:tr w:rsidR="005217A0" w14:paraId="571FEC27"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BFBFBF" w:themeColor="background1" w:themeShade="BF"/>
              <w:left w:val="single" w:sz="4" w:space="0" w:color="0070C0"/>
            </w:tcBorders>
            <w:shd w:val="clear" w:color="auto" w:fill="F2F2F2" w:themeFill="background1" w:themeFillShade="F2"/>
            <w:vAlign w:val="top"/>
          </w:tcPr>
          <w:p w14:paraId="08D08DB6"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D93F2E" w14:textId="77777777" w:rsidR="005217A0" w:rsidRPr="00AF77F9"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Review the ESG in</w:t>
            </w:r>
            <w:r w:rsidRPr="00AF77F9">
              <w:t xml:space="preserve">formation </w:t>
            </w:r>
            <w:r>
              <w:t>relevant to the engagements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059AD2B" w14:textId="77777777" w:rsidR="005217A0" w:rsidRPr="00112413"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B54FBDA"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64E9AA2"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08F2929"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2ADF2A"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AC01CDC"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r>
      <w:tr w:rsidR="005217A0" w14:paraId="6ABB21AE"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EB371E6"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258DAC" w14:textId="77777777" w:rsidR="005217A0" w:rsidRPr="00AF77F9"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Discuss the number of engagements and their comprehensiveness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CB8E8E8" w14:textId="77777777" w:rsidR="005217A0" w:rsidRPr="00112413"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CCBFBEC"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8C7F4C"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0FC7C78"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3FFD15"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EDCE147"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r>
      <w:tr w:rsidR="005217A0" w14:paraId="61E72B77"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807F597"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65727A" w14:textId="77777777" w:rsidR="005217A0" w:rsidRPr="00AF77F9"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Discuss the type of role played (i.e., l</w:t>
            </w:r>
            <w:r w:rsidRPr="00AF77F9">
              <w:t>ead</w:t>
            </w:r>
            <w:r>
              <w:t>ing</w:t>
            </w:r>
            <w:r w:rsidRPr="00AF77F9">
              <w:t xml:space="preserve"> or supporti</w:t>
            </w:r>
            <w:r>
              <w:t>ng)</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2E59D3E" w14:textId="77777777" w:rsidR="005217A0" w:rsidRPr="00112413"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DCE3514"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AD72D22"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EB6EA2"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000B4E"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6BE69A1"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r>
      <w:tr w:rsidR="005217A0" w14:paraId="20D9D9E6"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C7B6D3C"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AA46A" w14:textId="77777777" w:rsidR="005217A0"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 xml:space="preserve">Discuss the outcomes and quantifiable impact of the engagements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72235AC" w14:textId="77777777" w:rsidR="005217A0" w:rsidRPr="00112413"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71E60C"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A9316AC" w14:textId="77777777" w:rsidR="005217A0" w:rsidRPr="00D467C6"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7D9CD27" w14:textId="77777777" w:rsidR="005217A0" w:rsidRPr="00D467C6"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A036FE" w14:textId="77777777" w:rsidR="005217A0" w:rsidRPr="00D467C6"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26AA8C9" w14:textId="77777777" w:rsidR="005217A0" w:rsidRPr="00D467C6"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r>
      <w:tr w:rsidR="005217A0" w14:paraId="7D1008E1"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60890CD7"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BE8E78" w14:textId="77777777" w:rsidR="005217A0" w:rsidRPr="00543FC2"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 xml:space="preserve">Review </w:t>
            </w:r>
            <w:r w:rsidRPr="00543FC2">
              <w:t xml:space="preserve">the progress </w:t>
            </w:r>
            <w:r>
              <w:t>of</w:t>
            </w:r>
            <w:r w:rsidRPr="00543FC2">
              <w:t xml:space="preserve"> ongoing engagements and/or outcomes of </w:t>
            </w:r>
            <w:r>
              <w:t>completed</w:t>
            </w:r>
            <w:r w:rsidRPr="00543FC2">
              <w:t xml:space="preserve"> engagements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D6C3676"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720E6E"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A06954"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F58D6A"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3EE371"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BA827E9" w14:textId="77777777" w:rsidR="005217A0"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AE67B5">
              <w:sym w:font="Wingdings" w:char="F071"/>
            </w:r>
          </w:p>
        </w:tc>
      </w:tr>
      <w:tr w:rsidR="005217A0" w14:paraId="62068EDB"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BFBFBF" w:themeColor="background1" w:themeShade="BF"/>
            </w:tcBorders>
            <w:shd w:val="clear" w:color="auto" w:fill="F2F2F2" w:themeFill="background1" w:themeFillShade="F2"/>
            <w:vAlign w:val="top"/>
          </w:tcPr>
          <w:p w14:paraId="6B31AE06"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EE19FB" w14:textId="77777777" w:rsidR="005217A0" w:rsidRPr="0042063C"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ways you monitor engagement </w:t>
            </w:r>
            <w:r w:rsidRPr="00523E9D">
              <w:t>activities</w:t>
            </w:r>
            <w:r>
              <w:t>; specify_______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867B17D"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10D344"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859CC9" w14:textId="77777777" w:rsidR="005217A0"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5DCB6FE" w14:textId="77777777" w:rsidR="005217A0"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F64FE5F" w14:textId="77777777" w:rsidR="005217A0"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07F6304" w14:textId="77777777" w:rsidR="005217A0"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AE67B5">
              <w:sym w:font="Wingdings" w:char="F071"/>
            </w:r>
          </w:p>
        </w:tc>
      </w:tr>
      <w:tr w:rsidR="007F46EB" w14:paraId="04891B47"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11"/>
            <w:tcBorders>
              <w:top w:val="single" w:sz="4" w:space="0" w:color="BFBFBF" w:themeColor="background1" w:themeShade="BF"/>
              <w:left w:val="single" w:sz="4" w:space="0" w:color="0070C0"/>
              <w:bottom w:val="single" w:sz="4" w:space="0" w:color="BFBFBF" w:themeColor="background1" w:themeShade="BF"/>
              <w:right w:val="single" w:sz="4" w:space="0" w:color="0070C0"/>
            </w:tcBorders>
            <w:shd w:val="clear" w:color="auto" w:fill="F2F2F2" w:themeFill="background1" w:themeFillShade="F2"/>
            <w:vAlign w:val="top"/>
          </w:tcPr>
          <w:p w14:paraId="30A351E2" w14:textId="77777777" w:rsidR="007F46EB" w:rsidRPr="00664536" w:rsidRDefault="007F46EB" w:rsidP="0038273A">
            <w:pPr>
              <w:pStyle w:val="INDICATORTEXT"/>
              <w:rPr>
                <w:i/>
              </w:rPr>
            </w:pPr>
            <w:r w:rsidRPr="00664536">
              <w:rPr>
                <w:b/>
                <w:i/>
              </w:rPr>
              <w:t>(Proxy) voting</w:t>
            </w:r>
          </w:p>
        </w:tc>
      </w:tr>
      <w:tr w:rsidR="005217A0" w14:paraId="3629B5C5"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BFBFBF" w:themeColor="background1" w:themeShade="BF"/>
              <w:left w:val="single" w:sz="4" w:space="0" w:color="0070C0"/>
            </w:tcBorders>
            <w:shd w:val="clear" w:color="auto" w:fill="F2F2F2" w:themeFill="background1" w:themeFillShade="F2"/>
            <w:vAlign w:val="top"/>
          </w:tcPr>
          <w:p w14:paraId="1AE833E9"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1C1F33" w14:textId="77777777" w:rsidR="005217A0" w:rsidRPr="0042063C"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 xml:space="preserve">Review the number or percentage of votes cast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E5D227" w14:textId="77777777" w:rsidR="005217A0" w:rsidRPr="00112413"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9BBE7DA"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BA6D31"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p w14:paraId="42FB9FDB"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07118"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3F6F8C12"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5D6D06"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5C2C5AE4"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A7C342"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3AFA7A11"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5217A0" w14:paraId="1F1B00BC" w14:textId="77777777" w:rsidTr="00C26334">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92F0700"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2C934C" w14:textId="77777777" w:rsidR="005217A0" w:rsidRPr="0042063C" w:rsidRDefault="005217A0" w:rsidP="007F46EB">
            <w:pPr>
              <w:pStyle w:val="INDICATORTEXT"/>
              <w:cnfStyle w:val="000000000000" w:firstRow="0" w:lastRow="0" w:firstColumn="0" w:lastColumn="0" w:oddVBand="0" w:evenVBand="0" w:oddHBand="0" w:evenHBand="0" w:firstRowFirstColumn="0" w:firstRowLastColumn="0" w:lastRowFirstColumn="0" w:lastRowLastColumn="0"/>
            </w:pPr>
            <w:r>
              <w:t>Request an e</w:t>
            </w:r>
            <w:r w:rsidRPr="0042063C">
              <w:t xml:space="preserve">xplanation of </w:t>
            </w:r>
            <w:r>
              <w:t xml:space="preserve">reasons for </w:t>
            </w:r>
            <w:r w:rsidRPr="0042063C">
              <w:t>votes</w:t>
            </w:r>
            <w:r>
              <w:t xml:space="preserve"> cast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1B8DAB" w14:textId="77777777" w:rsidR="005217A0" w:rsidRPr="00112413"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E66FD">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16C8C4" w14:textId="77777777" w:rsidR="005217A0" w:rsidRPr="0042063C" w:rsidRDefault="005217A0"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E66FD">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20D38E"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p w14:paraId="3C60CBF2"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7CE930"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1B0AD452"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800743"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0FA35508"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01D685"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498F7226" w14:textId="77777777" w:rsidR="005217A0" w:rsidRPr="0042063C" w:rsidRDefault="005217A0"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5217A0" w14:paraId="1797A16F" w14:textId="77777777" w:rsidTr="00C263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BFBFBF" w:themeColor="background1" w:themeShade="BF"/>
            </w:tcBorders>
            <w:shd w:val="clear" w:color="auto" w:fill="F2F2F2" w:themeFill="background1" w:themeFillShade="F2"/>
            <w:vAlign w:val="top"/>
          </w:tcPr>
          <w:p w14:paraId="69F7F979" w14:textId="77777777" w:rsidR="005217A0" w:rsidRDefault="005217A0"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2A743E" w14:textId="77777777" w:rsidR="005217A0" w:rsidRPr="0042063C" w:rsidRDefault="005217A0" w:rsidP="007F46EB">
            <w:pPr>
              <w:pStyle w:val="INDICATORTEXT"/>
              <w:cnfStyle w:val="000000100000" w:firstRow="0" w:lastRow="0" w:firstColumn="0" w:lastColumn="0" w:oddVBand="0" w:evenVBand="0" w:oddHBand="1" w:evenHBand="0" w:firstRowFirstColumn="0" w:firstRowLastColumn="0" w:lastRowFirstColumn="0" w:lastRowLastColumn="0"/>
            </w:pPr>
            <w:r>
              <w:t>Discuss w</w:t>
            </w:r>
            <w:r w:rsidRPr="0042063C">
              <w:t xml:space="preserve">hether companies were informed of the </w:t>
            </w:r>
            <w:r>
              <w:t>reasons</w:t>
            </w:r>
            <w:r w:rsidRPr="0042063C">
              <w:t xml:space="preserve"> </w:t>
            </w:r>
            <w:r>
              <w:t xml:space="preserve">for votes </w:t>
            </w:r>
            <w:r w:rsidRPr="0042063C">
              <w:t>against management recommendations</w:t>
            </w:r>
            <w:r>
              <w:t xml:space="preserve"> </w:t>
            </w:r>
            <w:r w:rsidRPr="003B1017">
              <w:t>or abstentions/withh</w:t>
            </w:r>
            <w:r>
              <w:t>e</w:t>
            </w:r>
            <w:r w:rsidRPr="003B1017">
              <w:t>ld votes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CBA4DD6"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248C004" w14:textId="77777777" w:rsidR="005217A0" w:rsidRPr="0042063C" w:rsidRDefault="005217A0"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FB38EA"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p w14:paraId="5FC32C38"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84378F"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34545346"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0B749B"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2C851F6C"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A134628"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207730CB" w14:textId="77777777" w:rsidR="005217A0" w:rsidRPr="0042063C" w:rsidRDefault="005217A0"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7F46EB" w14:paraId="12D84381"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single" w:sz="4" w:space="0" w:color="0070C0"/>
            </w:tcBorders>
            <w:shd w:val="clear" w:color="auto" w:fill="F2F2F2" w:themeFill="background1" w:themeFillShade="F2"/>
            <w:vAlign w:val="top"/>
          </w:tcPr>
          <w:p w14:paraId="2F18CFF4" w14:textId="77777777" w:rsidR="007F46EB" w:rsidRDefault="007F46EB"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EE990F" w14:textId="77777777" w:rsidR="007F46EB" w:rsidRPr="0042063C"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t>Review the number of r</w:t>
            </w:r>
            <w:r w:rsidRPr="0042063C">
              <w:t>esolutions</w:t>
            </w:r>
            <w:r>
              <w:t xml:space="preserve"> on ESG </w:t>
            </w:r>
            <w:r w:rsidR="0057730C">
              <w:t>factors</w:t>
            </w:r>
            <w:r>
              <w:t xml:space="preserve"> f</w:t>
            </w:r>
            <w:r w:rsidRPr="0042063C">
              <w:t xml:space="preserve">iled or co-filed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D72B0FD" w14:textId="77777777" w:rsidR="007F46EB" w:rsidRPr="0042063C" w:rsidRDefault="007F46EB"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E66FD">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FC99E7" w14:textId="77777777" w:rsidR="007F46EB" w:rsidRPr="0042063C" w:rsidRDefault="007F46EB"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6E66FD">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A8EB0B"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p w14:paraId="474DBA58"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F2A866"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77331024"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FF3307"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6555A0C8"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0601A2"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7E7969AE"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7F46EB" w14:paraId="13725F1C"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shd w:val="clear" w:color="auto" w:fill="F2F2F2" w:themeFill="background1" w:themeFillShade="F2"/>
            <w:vAlign w:val="top"/>
          </w:tcPr>
          <w:p w14:paraId="0DA2791E" w14:textId="77777777" w:rsidR="007F46EB" w:rsidRDefault="007F46EB"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0D31CA" w14:textId="77777777" w:rsidR="007F46EB" w:rsidRPr="0042063C"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t>Discuss the c</w:t>
            </w:r>
            <w:r w:rsidRPr="003B1017">
              <w:t xml:space="preserve">hanges in company practice </w:t>
            </w:r>
            <w:r>
              <w:t>(ou</w:t>
            </w:r>
            <w:r w:rsidRPr="0042063C">
              <w:t>tcomes</w:t>
            </w:r>
            <w:r>
              <w:t>)</w:t>
            </w:r>
            <w:r w:rsidRPr="0042063C">
              <w:t xml:space="preserve"> that have been achieved from voting activities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E3BED91" w14:textId="77777777" w:rsidR="007F46EB" w:rsidRPr="0042063C" w:rsidRDefault="007F46EB"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C15D60E" w14:textId="77777777" w:rsidR="007F46EB" w:rsidRPr="0042063C" w:rsidRDefault="007F46EB"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6E66FD">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C18CA9"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p w14:paraId="683E045C"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3A3CE0"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0B3E3618"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ADEC97"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675A4DB2"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E6394C9"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1D4FA4CF"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7F46EB" w14:paraId="1B204494" w14:textId="77777777" w:rsidTr="00C87F2E">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5B77AB5" w14:textId="77777777" w:rsidR="007F46EB" w:rsidRDefault="007F46EB"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EB3AD0" w14:textId="77777777" w:rsidR="007F46EB" w:rsidRPr="0042063C" w:rsidRDefault="007F46EB" w:rsidP="007F46EB">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ways you monitor</w:t>
            </w:r>
            <w:r w:rsidRPr="00523E9D">
              <w:t xml:space="preserve"> </w:t>
            </w:r>
            <w:r>
              <w:t>(proxy) voting</w:t>
            </w:r>
            <w:r w:rsidRPr="00523E9D">
              <w:t xml:space="preserve"> activities</w:t>
            </w:r>
            <w:r>
              <w:t>; specify_______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D3BF4DB" w14:textId="77777777" w:rsidR="007F46EB" w:rsidRPr="0042063C" w:rsidRDefault="007F46EB"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7479A">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02D77B7" w14:textId="77777777" w:rsidR="007F46EB" w:rsidRPr="0042063C" w:rsidRDefault="007F46EB" w:rsidP="00347B81">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7479A">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564839"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rsidRPr="000605FF">
              <w:t>n/a</w:t>
            </w:r>
          </w:p>
          <w:p w14:paraId="681D9B02"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07DF5"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237CFEDD"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4A3C7B"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73FEE624"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4CFDA68"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r>
              <w:t>n/a</w:t>
            </w:r>
          </w:p>
          <w:p w14:paraId="04FA8DD8" w14:textId="77777777" w:rsidR="007F46EB" w:rsidRPr="0042063C" w:rsidRDefault="007F46EB" w:rsidP="007F46EB">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7F46EB" w14:paraId="57BCB9BB" w14:textId="77777777" w:rsidTr="00C87F2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FF3A294" w14:textId="77777777" w:rsidR="007F46EB" w:rsidRDefault="007F46EB" w:rsidP="007F46EB">
            <w:pPr>
              <w:pStyle w:val="INDICATORNUMBER"/>
              <w:rPr>
                <w:rStyle w:val="IntenseEmphasis"/>
                <w:b/>
                <w:bCs w:val="0"/>
                <w:i w:val="0"/>
                <w:iCs w:val="0"/>
                <w:color w:val="595959"/>
              </w:rPr>
            </w:pPr>
          </w:p>
        </w:tc>
        <w:tc>
          <w:tcPr>
            <w:tcW w:w="318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B0E62E" w14:textId="77777777" w:rsidR="007F46EB" w:rsidRPr="003442EE" w:rsidRDefault="007F46EB" w:rsidP="007F46EB">
            <w:pPr>
              <w:pStyle w:val="INDICATORTEXT"/>
              <w:cnfStyle w:val="000000100000" w:firstRow="0" w:lastRow="0" w:firstColumn="0" w:lastColumn="0" w:oddVBand="0" w:evenVBand="0" w:oddHBand="1" w:evenHBand="0" w:firstRowFirstColumn="0" w:firstRowLastColumn="0" w:lastRowFirstColumn="0" w:lastRowLastColumn="0"/>
            </w:pPr>
            <w:r w:rsidRPr="003442EE">
              <w:t>None of the above</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D7B2118" w14:textId="77777777" w:rsidR="007F46EB" w:rsidRPr="0042063C" w:rsidRDefault="007F46EB"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7479A">
              <w:sym w:font="Wingdings" w:char="F071"/>
            </w:r>
          </w:p>
        </w:tc>
        <w:tc>
          <w:tcPr>
            <w:tcW w:w="8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7B159E8" w14:textId="77777777" w:rsidR="007F46EB" w:rsidRPr="0042063C" w:rsidRDefault="007F46EB" w:rsidP="00347B81">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7479A">
              <w:sym w:font="Wingdings" w:char="F071"/>
            </w:r>
          </w:p>
        </w:tc>
        <w:tc>
          <w:tcPr>
            <w:tcW w:w="7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D2E380"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rsidRPr="000605FF">
              <w:t>n/a</w:t>
            </w:r>
          </w:p>
          <w:p w14:paraId="7A6E68E5"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BB1502"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3C21E10B"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83"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C32B73"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2C66CD6B"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1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35869"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r>
              <w:t>n/a</w:t>
            </w:r>
          </w:p>
          <w:p w14:paraId="72C3AC7A" w14:textId="77777777" w:rsidR="007F46EB" w:rsidRPr="0042063C" w:rsidRDefault="007F46EB" w:rsidP="007F46EB">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38273A" w14:paraId="611B94E7" w14:textId="77777777" w:rsidTr="007F46EB">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nil"/>
            </w:tcBorders>
            <w:shd w:val="clear" w:color="auto" w:fill="F2F2F2" w:themeFill="background1" w:themeFillShade="F2"/>
            <w:vAlign w:val="top"/>
          </w:tcPr>
          <w:p w14:paraId="7E2E2D0C" w14:textId="77777777" w:rsidR="0038273A" w:rsidRPr="00AE100E" w:rsidRDefault="0038273A" w:rsidP="0038273A">
            <w:pPr>
              <w:pStyle w:val="INDICATORNUMBER"/>
              <w:rPr>
                <w:rStyle w:val="IntenseEmphasis"/>
                <w:b/>
                <w:bCs w:val="0"/>
                <w:i w:val="0"/>
                <w:iCs w:val="0"/>
                <w:color w:val="595959"/>
              </w:rPr>
            </w:pPr>
            <w:r>
              <w:rPr>
                <w:rStyle w:val="IntenseEmphasis"/>
                <w:b/>
                <w:bCs w:val="0"/>
                <w:i w:val="0"/>
                <w:iCs w:val="0"/>
                <w:color w:val="595959"/>
              </w:rPr>
              <w:t xml:space="preserve">SAM </w:t>
            </w:r>
            <w:r w:rsidR="007F46EB">
              <w:rPr>
                <w:rStyle w:val="IntenseEmphasis"/>
                <w:b/>
                <w:bCs w:val="0"/>
                <w:i w:val="0"/>
                <w:iCs w:val="0"/>
                <w:color w:val="595959"/>
              </w:rPr>
              <w:t>0</w:t>
            </w:r>
            <w:r w:rsidR="008C7362">
              <w:rPr>
                <w:rStyle w:val="IntenseEmphasis"/>
                <w:b/>
                <w:bCs w:val="0"/>
                <w:i w:val="0"/>
                <w:iCs w:val="0"/>
                <w:color w:val="595959"/>
              </w:rPr>
              <w:t>7</w:t>
            </w:r>
            <w:r>
              <w:rPr>
                <w:rStyle w:val="IntenseEmphasis"/>
                <w:b/>
                <w:bCs w:val="0"/>
                <w:i w:val="0"/>
                <w:iCs w:val="0"/>
                <w:color w:val="595959"/>
              </w:rPr>
              <w:t>.2</w:t>
            </w:r>
          </w:p>
        </w:tc>
        <w:tc>
          <w:tcPr>
            <w:tcW w:w="8080" w:type="dxa"/>
            <w:gridSpan w:val="10"/>
            <w:tcBorders>
              <w:top w:val="single" w:sz="4" w:space="0" w:color="0070C0"/>
              <w:right w:val="single" w:sz="4" w:space="0" w:color="0070C0"/>
            </w:tcBorders>
            <w:shd w:val="clear" w:color="auto" w:fill="DAEEF3" w:themeFill="accent5" w:themeFillTint="33"/>
          </w:tcPr>
          <w:p w14:paraId="4C8317B3" w14:textId="77777777" w:rsidR="0038273A" w:rsidRPr="00247346" w:rsidRDefault="0038273A" w:rsidP="0038273A">
            <w:pPr>
              <w:pStyle w:val="INDICATORTEXT"/>
              <w:cnfStyle w:val="000000000000" w:firstRow="0" w:lastRow="0" w:firstColumn="0" w:lastColumn="0" w:oddVBand="0" w:evenVBand="0" w:oddHBand="0" w:evenHBand="0" w:firstRowFirstColumn="0" w:firstRowLastColumn="0" w:lastRowFirstColumn="0" w:lastRowLastColumn="0"/>
            </w:pPr>
            <w:r w:rsidRPr="002D7D69">
              <w:t xml:space="preserve">Provide additional </w:t>
            </w:r>
            <w:r>
              <w:t>information</w:t>
            </w:r>
            <w:r w:rsidRPr="002D7D69">
              <w:t xml:space="preserve"> relevant to your organisation's </w:t>
            </w:r>
            <w:r w:rsidRPr="00A451E5">
              <w:t xml:space="preserve">dialogue and monitoring </w:t>
            </w:r>
            <w:r>
              <w:t>of</w:t>
            </w:r>
            <w:r w:rsidRPr="00A451E5">
              <w:t xml:space="preserve"> external manager</w:t>
            </w:r>
            <w:r>
              <w:t>s</w:t>
            </w:r>
            <w:r w:rsidRPr="002D7D69">
              <w:t>.</w:t>
            </w:r>
            <w:r w:rsidRPr="002D7D69" w:rsidDel="00E56712">
              <w:t xml:space="preserve"> </w:t>
            </w:r>
          </w:p>
          <w:p w14:paraId="5C310F0F" w14:textId="77777777" w:rsidR="0038273A" w:rsidRPr="005B4C52" w:rsidRDefault="0038273A" w:rsidP="0038273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38273A" w14:paraId="5596D05D" w14:textId="77777777" w:rsidTr="007F46E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7A2C55AE" w14:textId="77777777" w:rsidR="0038273A" w:rsidRDefault="0038273A" w:rsidP="0038273A">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11DFE668" w14:textId="77777777" w:rsidR="0038273A" w:rsidRDefault="0038273A" w:rsidP="0038273A">
            <w:pPr>
              <w:pStyle w:val="INDICATORTEXT"/>
              <w:cnfStyle w:val="000000100000" w:firstRow="0" w:lastRow="0" w:firstColumn="0" w:lastColumn="0" w:oddVBand="0" w:evenVBand="0" w:oddHBand="1" w:evenHBand="0" w:firstRowFirstColumn="0" w:firstRowLastColumn="0" w:lastRowFirstColumn="0" w:lastRowLastColumn="0"/>
            </w:pPr>
          </w:p>
        </w:tc>
      </w:tr>
    </w:tbl>
    <w:p w14:paraId="15C45C8D" w14:textId="77777777" w:rsidR="00F22CED" w:rsidRDefault="00F22CED" w:rsidP="005E1C29">
      <w:pPr>
        <w:pStyle w:val="INDICATORNUMBER"/>
      </w:pPr>
    </w:p>
    <w:tbl>
      <w:tblPr>
        <w:tblStyle w:val="SubSubSectionMISCTableMANDATORY"/>
        <w:tblW w:w="9209" w:type="dxa"/>
        <w:tblInd w:w="5" w:type="dxa"/>
        <w:tblLook w:val="06A0" w:firstRow="1" w:lastRow="0" w:firstColumn="1" w:lastColumn="0" w:noHBand="1" w:noVBand="1"/>
      </w:tblPr>
      <w:tblGrid>
        <w:gridCol w:w="1134"/>
        <w:gridCol w:w="95"/>
        <w:gridCol w:w="7980"/>
      </w:tblGrid>
      <w:tr w:rsidR="005E1C29" w14:paraId="088833A3" w14:textId="77777777" w:rsidTr="00D4111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29" w:type="dxa"/>
            <w:gridSpan w:val="2"/>
          </w:tcPr>
          <w:p w14:paraId="291F3BC1" w14:textId="77777777" w:rsidR="005E1C29" w:rsidRPr="00DC20FA" w:rsidRDefault="005E1C29"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FE6CD6">
              <w:rPr>
                <w:rStyle w:val="IntenseEmphasis"/>
                <w:b w:val="0"/>
                <w:i w:val="0"/>
                <w:color w:val="FFFFFF" w:themeColor="background1"/>
              </w:rPr>
              <w:t>7</w:t>
            </w:r>
          </w:p>
        </w:tc>
        <w:tc>
          <w:tcPr>
            <w:tcW w:w="7980" w:type="dxa"/>
          </w:tcPr>
          <w:p w14:paraId="2E442D3C" w14:textId="77777777" w:rsidR="005E1C29" w:rsidRPr="00DC20FA" w:rsidRDefault="005E1C29"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E1C29" w:rsidRPr="00D5451C" w14:paraId="0FDD8E8C"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gridSpan w:val="2"/>
            <w:shd w:val="clear" w:color="auto" w:fill="F2F2F2" w:themeFill="background1" w:themeFillShade="F2"/>
          </w:tcPr>
          <w:p w14:paraId="6C31A9B6" w14:textId="77777777" w:rsidR="005E1C29" w:rsidRPr="000D72DF" w:rsidRDefault="005E1C29" w:rsidP="00B74465">
            <w:pPr>
              <w:pStyle w:val="INDICATORNUMBER"/>
              <w:rPr>
                <w:rStyle w:val="IntenseEmphasis"/>
                <w:b/>
                <w:bCs w:val="0"/>
                <w:i w:val="0"/>
                <w:iCs w:val="0"/>
              </w:rPr>
            </w:pPr>
            <w:r>
              <w:rPr>
                <w:rStyle w:val="IntenseEmphasis"/>
                <w:b/>
                <w:bCs w:val="0"/>
                <w:i w:val="0"/>
                <w:iCs w:val="0"/>
                <w:color w:val="595959"/>
              </w:rPr>
              <w:t>SAM 0</w:t>
            </w:r>
            <w:r w:rsidR="00FE6CD6">
              <w:rPr>
                <w:rStyle w:val="IntenseEmphasis"/>
                <w:b/>
                <w:bCs w:val="0"/>
                <w:i w:val="0"/>
                <w:iCs w:val="0"/>
                <w:color w:val="595959"/>
              </w:rPr>
              <w:t>7</w:t>
            </w:r>
          </w:p>
        </w:tc>
        <w:tc>
          <w:tcPr>
            <w:tcW w:w="7980" w:type="dxa"/>
          </w:tcPr>
          <w:p w14:paraId="48489F7B" w14:textId="77777777" w:rsidR="005E1C29" w:rsidRDefault="005E1C29"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E1C29">
              <w:rPr>
                <w:szCs w:val="18"/>
              </w:rPr>
              <w:t>You may wish to comment on variations in the reporting provided by your managers and on the reasons for these variations (</w:t>
            </w:r>
            <w:r w:rsidR="001C5088">
              <w:rPr>
                <w:szCs w:val="18"/>
              </w:rPr>
              <w:t xml:space="preserve">e.g., </w:t>
            </w:r>
            <w:r w:rsidRPr="005E1C29">
              <w:rPr>
                <w:szCs w:val="18"/>
              </w:rPr>
              <w:t>does it reflect their contractual obligations</w:t>
            </w:r>
            <w:r w:rsidR="00AF68C2">
              <w:rPr>
                <w:szCs w:val="18"/>
              </w:rPr>
              <w:t>?</w:t>
            </w:r>
            <w:r w:rsidR="00AF68C2" w:rsidRPr="005E1C29">
              <w:rPr>
                <w:szCs w:val="18"/>
              </w:rPr>
              <w:t xml:space="preserve"> </w:t>
            </w:r>
            <w:r w:rsidR="00AF68C2">
              <w:rPr>
                <w:szCs w:val="18"/>
              </w:rPr>
              <w:t>I</w:t>
            </w:r>
            <w:r w:rsidRPr="005E1C29">
              <w:rPr>
                <w:szCs w:val="18"/>
              </w:rPr>
              <w:t>s it a function of asset class or the types of investment being made</w:t>
            </w:r>
            <w:r w:rsidR="00AF68C2">
              <w:rPr>
                <w:szCs w:val="18"/>
              </w:rPr>
              <w:t>?</w:t>
            </w:r>
            <w:r w:rsidRPr="005E1C29">
              <w:rPr>
                <w:szCs w:val="18"/>
              </w:rPr>
              <w:t>).</w:t>
            </w:r>
          </w:p>
          <w:p w14:paraId="251B0EF9" w14:textId="77777777" w:rsidR="002901A7" w:rsidRPr="005E51F7" w:rsidRDefault="002901A7" w:rsidP="002901A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5E51F7">
              <w:rPr>
                <w:i/>
              </w:rPr>
              <w:t xml:space="preserve">Reporting on ESG impacts on financial performance, risk/volatility or ESG performance </w:t>
            </w:r>
          </w:p>
          <w:p w14:paraId="1A1A1F68" w14:textId="77777777" w:rsidR="002901A7" w:rsidRDefault="002901A7" w:rsidP="005E51F7">
            <w:pPr>
              <w:cnfStyle w:val="000000000000" w:firstRow="0" w:lastRow="0" w:firstColumn="0" w:lastColumn="0" w:oddVBand="0" w:evenVBand="0" w:oddHBand="0" w:evenHBand="0" w:firstRowFirstColumn="0" w:firstRowLastColumn="0" w:lastRowFirstColumn="0" w:lastRowLastColumn="0"/>
            </w:pPr>
            <w:r w:rsidRPr="00010B2F">
              <w:rPr>
                <w:color w:val="595959"/>
                <w:sz w:val="18"/>
              </w:rPr>
              <w:t xml:space="preserve">These options aim to capture whether you require your external manager to measure impact, positive or negative, of incorporating ESG </w:t>
            </w:r>
            <w:r w:rsidR="0057730C" w:rsidRPr="0057730C">
              <w:rPr>
                <w:color w:val="595959"/>
                <w:sz w:val="18"/>
              </w:rPr>
              <w:t>factors</w:t>
            </w:r>
            <w:r w:rsidRPr="00010B2F">
              <w:rPr>
                <w:color w:val="595959"/>
                <w:sz w:val="18"/>
              </w:rPr>
              <w:t xml:space="preserve"> into investment </w:t>
            </w:r>
            <w:r w:rsidR="003722A7">
              <w:rPr>
                <w:color w:val="595959"/>
                <w:sz w:val="18"/>
              </w:rPr>
              <w:t>decision-mak</w:t>
            </w:r>
            <w:r w:rsidRPr="00010B2F">
              <w:rPr>
                <w:color w:val="595959"/>
                <w:sz w:val="18"/>
              </w:rPr>
              <w:t>ing.</w:t>
            </w:r>
            <w:r w:rsidR="002547A2">
              <w:rPr>
                <w:color w:val="595959"/>
                <w:sz w:val="18"/>
              </w:rPr>
              <w:t xml:space="preserve"> Use the ‘additional information’ field to provide further details such as the outcomes of these discussions if appropriate. </w:t>
            </w:r>
          </w:p>
          <w:p w14:paraId="77338E0D" w14:textId="77777777" w:rsidR="002547A2" w:rsidRPr="005E51F7" w:rsidRDefault="002547A2" w:rsidP="005E51F7">
            <w:p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sz w:val="18"/>
              </w:rPr>
              <w:t>If you require your external managers to undertake carbon portfolio monitoring, you are strongly encouraged to report this using the ‘additional information’ field.</w:t>
            </w:r>
          </w:p>
        </w:tc>
      </w:tr>
      <w:tr w:rsidR="0081676E" w:rsidRPr="00D5451C" w14:paraId="7155CD7F"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shd w:val="clear" w:color="auto" w:fill="F2F2F2" w:themeFill="background1" w:themeFillShade="F2"/>
          </w:tcPr>
          <w:p w14:paraId="41B25438" w14:textId="77777777" w:rsidR="0081676E" w:rsidRPr="005E1C29" w:rsidRDefault="0081676E" w:rsidP="0081676E">
            <w:pPr>
              <w:pStyle w:val="INDICATORNUMBER"/>
            </w:pPr>
            <w:r>
              <w:rPr>
                <w:rStyle w:val="IntenseEmphasis"/>
                <w:b/>
                <w:bCs w:val="0"/>
                <w:i w:val="0"/>
                <w:iCs w:val="0"/>
                <w:color w:val="595959"/>
              </w:rPr>
              <w:t>DEFINITIONS</w:t>
            </w:r>
          </w:p>
        </w:tc>
      </w:tr>
      <w:tr w:rsidR="0081676E" w:rsidRPr="00D5451C" w14:paraId="3F51ED02"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gridSpan w:val="2"/>
            <w:shd w:val="clear" w:color="auto" w:fill="F2F2F2" w:themeFill="background1" w:themeFillShade="F2"/>
          </w:tcPr>
          <w:p w14:paraId="03B96339" w14:textId="77777777" w:rsidR="0081676E" w:rsidRPr="0081676E" w:rsidRDefault="0081676E" w:rsidP="0081676E">
            <w:pPr>
              <w:pStyle w:val="INDICATORNUMBER"/>
              <w:rPr>
                <w:rStyle w:val="IntenseEmphasis"/>
                <w:b/>
                <w:bCs w:val="0"/>
                <w:i w:val="0"/>
                <w:iCs w:val="0"/>
                <w:color w:val="595959"/>
              </w:rPr>
            </w:pPr>
            <w:r w:rsidRPr="0081676E">
              <w:rPr>
                <w:rStyle w:val="IntenseEmphasis"/>
                <w:b/>
                <w:bCs w:val="0"/>
                <w:i w:val="0"/>
                <w:iCs w:val="0"/>
                <w:color w:val="595959"/>
              </w:rPr>
              <w:t>Investment beliefs</w:t>
            </w:r>
          </w:p>
        </w:tc>
        <w:tc>
          <w:tcPr>
            <w:tcW w:w="7980" w:type="dxa"/>
          </w:tcPr>
          <w:p w14:paraId="7A202C57" w14:textId="77777777" w:rsidR="0081676E" w:rsidRPr="0081676E" w:rsidRDefault="0081676E" w:rsidP="00AF68C2">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 xml:space="preserve">Investment beliefs are a financial institution's key convictions </w:t>
            </w:r>
            <w:r w:rsidR="00AF68C2">
              <w:rPr>
                <w:color w:val="595959"/>
                <w:sz w:val="18"/>
              </w:rPr>
              <w:t>about</w:t>
            </w:r>
            <w:r w:rsidR="00AF68C2" w:rsidRPr="0081676E">
              <w:rPr>
                <w:color w:val="595959"/>
                <w:sz w:val="18"/>
              </w:rPr>
              <w:t xml:space="preserve"> </w:t>
            </w:r>
            <w:r w:rsidRPr="0081676E">
              <w:rPr>
                <w:color w:val="595959"/>
                <w:sz w:val="18"/>
              </w:rPr>
              <w:t xml:space="preserve">how financial markets work, taking human behaviour into consideration. This may include investment process beliefs, organisational beliefs and ESG beliefs. </w:t>
            </w:r>
          </w:p>
        </w:tc>
      </w:tr>
      <w:tr w:rsidR="0081676E" w:rsidRPr="00D5451C" w14:paraId="61425D87"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gridSpan w:val="2"/>
            <w:shd w:val="clear" w:color="auto" w:fill="F2F2F2" w:themeFill="background1" w:themeFillShade="F2"/>
          </w:tcPr>
          <w:p w14:paraId="44FE32AE" w14:textId="77777777" w:rsidR="0081676E" w:rsidRPr="0081676E" w:rsidRDefault="0081676E" w:rsidP="0081676E">
            <w:pPr>
              <w:pStyle w:val="INDICATORNUMBER"/>
              <w:rPr>
                <w:rStyle w:val="IntenseEmphasis"/>
                <w:b/>
                <w:bCs w:val="0"/>
                <w:i w:val="0"/>
                <w:iCs w:val="0"/>
                <w:color w:val="595959"/>
              </w:rPr>
            </w:pPr>
            <w:r w:rsidRPr="0081676E">
              <w:rPr>
                <w:rStyle w:val="IntenseEmphasis"/>
                <w:b/>
                <w:bCs w:val="0"/>
                <w:i w:val="0"/>
                <w:iCs w:val="0"/>
                <w:color w:val="595959"/>
              </w:rPr>
              <w:t>Investment strategy</w:t>
            </w:r>
          </w:p>
        </w:tc>
        <w:tc>
          <w:tcPr>
            <w:tcW w:w="7980" w:type="dxa"/>
          </w:tcPr>
          <w:p w14:paraId="66EB0597" w14:textId="77777777" w:rsidR="0081676E" w:rsidRPr="0081676E" w:rsidRDefault="0081676E" w:rsidP="00AF68C2">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 xml:space="preserve">An investment strategy is a systematic plan </w:t>
            </w:r>
            <w:r w:rsidR="00AF68C2">
              <w:rPr>
                <w:color w:val="595959"/>
                <w:sz w:val="18"/>
              </w:rPr>
              <w:t>that</w:t>
            </w:r>
            <w:r w:rsidR="00AF68C2" w:rsidRPr="0081676E">
              <w:rPr>
                <w:color w:val="595959"/>
                <w:sz w:val="18"/>
              </w:rPr>
              <w:t xml:space="preserve"> </w:t>
            </w:r>
            <w:r w:rsidRPr="0081676E">
              <w:rPr>
                <w:color w:val="595959"/>
                <w:sz w:val="18"/>
              </w:rPr>
              <w:t xml:space="preserve">guides a financial institution's investment decisions. This may include </w:t>
            </w:r>
            <w:hyperlink r:id="rId41" w:history="1">
              <w:r w:rsidRPr="0081676E">
                <w:rPr>
                  <w:color w:val="595959"/>
                  <w:sz w:val="18"/>
                </w:rPr>
                <w:t>asset allocation</w:t>
              </w:r>
            </w:hyperlink>
            <w:r w:rsidRPr="0081676E">
              <w:rPr>
                <w:color w:val="595959"/>
                <w:sz w:val="18"/>
              </w:rPr>
              <w:t>, buy and sell guidelines and risk guidelines, such as ESG risks.</w:t>
            </w:r>
            <w:r w:rsidRPr="00844D02">
              <w:t xml:space="preserve"> </w:t>
            </w:r>
          </w:p>
        </w:tc>
      </w:tr>
      <w:tr w:rsidR="0081676E" w:rsidRPr="00D5451C" w14:paraId="54445656"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229" w:type="dxa"/>
            <w:gridSpan w:val="2"/>
            <w:tcBorders>
              <w:bottom w:val="single" w:sz="4" w:space="0" w:color="A6A6A6"/>
            </w:tcBorders>
            <w:shd w:val="clear" w:color="auto" w:fill="F2F2F2" w:themeFill="background1" w:themeFillShade="F2"/>
          </w:tcPr>
          <w:p w14:paraId="4A0ADE8E" w14:textId="77777777" w:rsidR="0081676E" w:rsidRPr="0081676E" w:rsidRDefault="0081676E" w:rsidP="0081676E">
            <w:pPr>
              <w:pStyle w:val="INDICATORNUMBER"/>
              <w:rPr>
                <w:rStyle w:val="IntenseEmphasis"/>
                <w:b/>
                <w:bCs w:val="0"/>
                <w:i w:val="0"/>
                <w:iCs w:val="0"/>
                <w:color w:val="595959"/>
              </w:rPr>
            </w:pPr>
            <w:r w:rsidRPr="0081676E">
              <w:rPr>
                <w:rStyle w:val="IntenseEmphasis"/>
                <w:b/>
                <w:bCs w:val="0"/>
                <w:i w:val="0"/>
                <w:iCs w:val="0"/>
                <w:color w:val="595959"/>
              </w:rPr>
              <w:t>Investment policy</w:t>
            </w:r>
          </w:p>
        </w:tc>
        <w:tc>
          <w:tcPr>
            <w:tcW w:w="7980" w:type="dxa"/>
            <w:tcBorders>
              <w:bottom w:val="single" w:sz="4" w:space="0" w:color="A6A6A6"/>
            </w:tcBorders>
          </w:tcPr>
          <w:p w14:paraId="1E08D79D" w14:textId="77777777" w:rsidR="0081676E" w:rsidRPr="0081676E" w:rsidRDefault="0081676E" w:rsidP="001A69CF">
            <w:pPr>
              <w:spacing w:before="80" w:after="120" w:line="240" w:lineRule="auto"/>
              <w:cnfStyle w:val="000000000000" w:firstRow="0" w:lastRow="0" w:firstColumn="0" w:lastColumn="0" w:oddVBand="0" w:evenVBand="0" w:oddHBand="0" w:evenHBand="0" w:firstRowFirstColumn="0" w:firstRowLastColumn="0" w:lastRowFirstColumn="0" w:lastRowLastColumn="0"/>
              <w:rPr>
                <w:szCs w:val="24"/>
              </w:rPr>
            </w:pPr>
            <w:r w:rsidRPr="0081676E">
              <w:rPr>
                <w:color w:val="595959"/>
                <w:sz w:val="18"/>
              </w:rPr>
              <w:t>An investment policy is a document that formalises a financial institution's asset management objectives and guidelines. This may include objectives on the incorporation of ESG factors into investments.</w:t>
            </w:r>
          </w:p>
        </w:tc>
      </w:tr>
      <w:tr w:rsidR="008175F1" w:rsidRPr="00D5451C" w14:paraId="0B60F488"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bottom w:val="single" w:sz="4" w:space="0" w:color="BFBFBF" w:themeColor="background1" w:themeShade="BF"/>
            </w:tcBorders>
            <w:shd w:val="clear" w:color="auto" w:fill="F2F2F2" w:themeFill="background1" w:themeFillShade="F2"/>
          </w:tcPr>
          <w:p w14:paraId="5CB0F2D6" w14:textId="77777777" w:rsidR="008175F1" w:rsidRPr="00802299" w:rsidRDefault="008175F1" w:rsidP="00B74465">
            <w:pPr>
              <w:pStyle w:val="INDICATORTEXT"/>
              <w:jc w:val="both"/>
              <w:rPr>
                <w:b/>
              </w:rPr>
            </w:pPr>
            <w:r w:rsidRPr="00802299">
              <w:rPr>
                <w:b/>
              </w:rPr>
              <w:t>LOGIC</w:t>
            </w:r>
          </w:p>
        </w:tc>
      </w:tr>
      <w:tr w:rsidR="008175F1" w:rsidRPr="00D5451C" w14:paraId="6DE0F712"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tcBorders>
            <w:shd w:val="clear" w:color="auto" w:fill="F2F2F2" w:themeFill="background1" w:themeFillShade="F2"/>
          </w:tcPr>
          <w:p w14:paraId="2191B164" w14:textId="77777777" w:rsidR="008175F1" w:rsidRDefault="008175F1" w:rsidP="00B74465">
            <w:pPr>
              <w:pStyle w:val="INDICATORNUMBER"/>
              <w:rPr>
                <w:rStyle w:val="IntenseEmphasis"/>
                <w:b/>
                <w:bCs w:val="0"/>
                <w:i w:val="0"/>
                <w:iCs w:val="0"/>
                <w:color w:val="595959"/>
              </w:rPr>
            </w:pPr>
            <w:r>
              <w:rPr>
                <w:rStyle w:val="IntenseEmphasis"/>
                <w:b/>
                <w:i w:val="0"/>
                <w:color w:val="595959"/>
              </w:rPr>
              <w:lastRenderedPageBreak/>
              <w:t>SAM 0</w:t>
            </w:r>
            <w:r w:rsidR="00FE6CD6">
              <w:rPr>
                <w:rStyle w:val="IntenseEmphasis"/>
                <w:b/>
                <w:i w:val="0"/>
                <w:color w:val="595959"/>
              </w:rPr>
              <w:t>7</w:t>
            </w:r>
          </w:p>
        </w:tc>
        <w:tc>
          <w:tcPr>
            <w:tcW w:w="8075" w:type="dxa"/>
            <w:gridSpan w:val="2"/>
            <w:tcBorders>
              <w:top w:val="single" w:sz="4" w:space="0" w:color="BFBFBF" w:themeColor="background1" w:themeShade="BF"/>
            </w:tcBorders>
          </w:tcPr>
          <w:p w14:paraId="6D4F14B4" w14:textId="77777777" w:rsidR="00D27E9F" w:rsidRPr="009C4EDF"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be applicable if you report ‘Monitoring’ for the relevant asset class in [0</w:t>
            </w:r>
            <w:r w:rsidR="00FE6CD6">
              <w:t>2</w:t>
            </w:r>
            <w:r>
              <w:t xml:space="preserve">]. </w:t>
            </w:r>
            <w:r w:rsidRPr="00DA62C4">
              <w:t xml:space="preserve">The </w:t>
            </w:r>
            <w:r w:rsidRPr="00DA62C4">
              <w:rPr>
                <w:b/>
              </w:rPr>
              <w:t>General</w:t>
            </w:r>
            <w:r w:rsidRPr="00DA62C4">
              <w:t xml:space="preserve"> part of this indicator will</w:t>
            </w:r>
            <w:r>
              <w:t xml:space="preserve"> always be applicable. </w:t>
            </w:r>
          </w:p>
          <w:p w14:paraId="0DDA3342" w14:textId="77777777" w:rsidR="00D27E9F" w:rsidRPr="00DA62C4"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DA62C4">
              <w:rPr>
                <w:b/>
              </w:rPr>
              <w:t>ESG incorporation</w:t>
            </w:r>
            <w:r w:rsidRPr="00DA62C4">
              <w:t xml:space="preserve"> part of this indicator is applicable if you report that you require your external managers to </w:t>
            </w:r>
            <w:r>
              <w:t xml:space="preserve">implement ESG incorporation strategies </w:t>
            </w:r>
            <w:r w:rsidRPr="00DA62C4">
              <w:t>on your behalf in [0</w:t>
            </w:r>
            <w:r w:rsidR="00FE6CD6">
              <w:t>4</w:t>
            </w:r>
            <w:r w:rsidRPr="00DA62C4">
              <w:t>.</w:t>
            </w:r>
            <w:r>
              <w:t>1</w:t>
            </w:r>
            <w:r w:rsidRPr="00DA62C4">
              <w:t>]</w:t>
            </w:r>
            <w:r>
              <w:t>.</w:t>
            </w:r>
            <w:r w:rsidRPr="00DA62C4">
              <w:t xml:space="preserve"> </w:t>
            </w:r>
          </w:p>
          <w:p w14:paraId="06ED13D1" w14:textId="77777777" w:rsidR="00D27E9F"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 xml:space="preserve">The </w:t>
            </w:r>
            <w:r w:rsidRPr="009C4EDF">
              <w:rPr>
                <w:b/>
              </w:rPr>
              <w:t>Engagements</w:t>
            </w:r>
            <w:r>
              <w:rPr>
                <w:b/>
              </w:rPr>
              <w:t xml:space="preserve"> </w:t>
            </w:r>
            <w:r w:rsidRPr="00DA62C4">
              <w:t>part of this indicator is applicable if you report that you require your external managers to engage on your behalf in [0</w:t>
            </w:r>
            <w:r w:rsidR="00FE6CD6">
              <w:t>4</w:t>
            </w:r>
            <w:r w:rsidRPr="00DA62C4">
              <w:t>.2</w:t>
            </w:r>
            <w:r>
              <w:t xml:space="preserve">]. </w:t>
            </w:r>
          </w:p>
          <w:p w14:paraId="501DEC2D" w14:textId="77777777" w:rsidR="008175F1" w:rsidRDefault="00D27E9F" w:rsidP="00D27E9F">
            <w:pPr>
              <w:pStyle w:val="INDICATORTEXT"/>
              <w:jc w:val="both"/>
              <w:cnfStyle w:val="000000000000" w:firstRow="0" w:lastRow="0" w:firstColumn="0" w:lastColumn="0" w:oddVBand="0" w:evenVBand="0" w:oddHBand="0" w:evenHBand="0" w:firstRowFirstColumn="0" w:firstRowLastColumn="0" w:lastRowFirstColumn="0" w:lastRowLastColumn="0"/>
            </w:pPr>
            <w:r w:rsidRPr="00DA62C4">
              <w:t>The</w:t>
            </w:r>
            <w:r>
              <w:rPr>
                <w:b/>
              </w:rPr>
              <w:t xml:space="preserve"> </w:t>
            </w:r>
            <w:r w:rsidRPr="009C4EDF">
              <w:rPr>
                <w:b/>
              </w:rPr>
              <w:t>(Proxy) voting</w:t>
            </w:r>
            <w:r>
              <w:rPr>
                <w:b/>
              </w:rPr>
              <w:t xml:space="preserve"> </w:t>
            </w:r>
            <w:r w:rsidRPr="00DA62C4">
              <w:t>part of this indicator is only applicable if you report that your organisation requires external managers to cast (proxy) votes on your behalf</w:t>
            </w:r>
            <w:r>
              <w:t xml:space="preserve"> in [0</w:t>
            </w:r>
            <w:r w:rsidR="00FE6CD6">
              <w:t>4</w:t>
            </w:r>
            <w:r>
              <w:t>.3].</w:t>
            </w:r>
          </w:p>
          <w:p w14:paraId="26FA5D7B" w14:textId="77777777" w:rsidR="0051112B" w:rsidRPr="00802299" w:rsidRDefault="0051112B" w:rsidP="00FE6CD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If you report ‘Review the number or percentage of votes cast’ in the (proxy) voting part of this indicator, [0</w:t>
            </w:r>
            <w:r w:rsidR="00FE6CD6">
              <w:t>8</w:t>
            </w:r>
            <w:r>
              <w:t xml:space="preserve">] will be applicable. </w:t>
            </w:r>
          </w:p>
        </w:tc>
      </w:tr>
      <w:tr w:rsidR="005E1C29" w:rsidRPr="00D5451C" w14:paraId="675D39C1"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6A736100" w14:textId="77777777" w:rsidR="005E1C29" w:rsidRPr="00A62DF0" w:rsidRDefault="005E1C29"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5E1C29" w:rsidRPr="00D5451C" w14:paraId="40DE327D"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shd w:val="clear" w:color="auto" w:fill="F2F2F2" w:themeFill="background1" w:themeFillShade="F2"/>
          </w:tcPr>
          <w:p w14:paraId="7E7D8B82" w14:textId="77777777" w:rsidR="005E1C29" w:rsidRPr="00A62DF0" w:rsidRDefault="005E1C29" w:rsidP="00B74465">
            <w:pPr>
              <w:pStyle w:val="INDICATORNUMBER"/>
              <w:rPr>
                <w:rStyle w:val="IntenseEmphasis"/>
                <w:b/>
                <w:i w:val="0"/>
                <w:color w:val="595959"/>
              </w:rPr>
            </w:pPr>
            <w:r>
              <w:rPr>
                <w:rStyle w:val="IntenseEmphasis"/>
                <w:b/>
                <w:i w:val="0"/>
                <w:color w:val="595959"/>
              </w:rPr>
              <w:t>SAM 0</w:t>
            </w:r>
            <w:r w:rsidR="00FE6CD6">
              <w:rPr>
                <w:rStyle w:val="IntenseEmphasis"/>
                <w:b/>
                <w:i w:val="0"/>
                <w:color w:val="595959"/>
              </w:rPr>
              <w:t>7</w:t>
            </w:r>
          </w:p>
        </w:tc>
        <w:tc>
          <w:tcPr>
            <w:tcW w:w="8075" w:type="dxa"/>
            <w:gridSpan w:val="2"/>
            <w:tcBorders>
              <w:top w:val="single" w:sz="4" w:space="0" w:color="A6A6A6" w:themeColor="background1" w:themeShade="A6"/>
              <w:bottom w:val="single" w:sz="4" w:space="0" w:color="0082C8"/>
            </w:tcBorders>
          </w:tcPr>
          <w:p w14:paraId="315DF7BC" w14:textId="77777777" w:rsidR="005E1C29" w:rsidRPr="005E1C29" w:rsidRDefault="005E1C29" w:rsidP="005E1C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Maximum score: 12</w:t>
            </w:r>
            <w:r w:rsidRPr="005E1C29">
              <w:rPr>
                <w:szCs w:val="18"/>
              </w:rPr>
              <w:sym w:font="Wingdings" w:char="F0AB"/>
            </w:r>
            <w:r w:rsidRPr="005E01A1">
              <w:rPr>
                <w:szCs w:val="18"/>
              </w:rPr>
              <w:t xml:space="preserve"> for listed equity, 9</w:t>
            </w:r>
            <w:r w:rsidRPr="005E1C29">
              <w:rPr>
                <w:szCs w:val="18"/>
              </w:rPr>
              <w:sym w:font="Wingdings" w:char="F0AB"/>
            </w:r>
            <w:r w:rsidR="002B5F54">
              <w:rPr>
                <w:szCs w:val="18"/>
              </w:rPr>
              <w:t xml:space="preserve"> </w:t>
            </w:r>
            <w:r w:rsidR="00FE6CD6">
              <w:rPr>
                <w:szCs w:val="18"/>
              </w:rPr>
              <w:t xml:space="preserve">SSA, corporate financial, corporate non-financial and </w:t>
            </w:r>
            <w:r w:rsidR="00AF68C2">
              <w:rPr>
                <w:szCs w:val="18"/>
              </w:rPr>
              <w:t xml:space="preserve">securitised </w:t>
            </w:r>
            <w:r w:rsidRPr="005E01A1">
              <w:rPr>
                <w:szCs w:val="18"/>
              </w:rPr>
              <w:t>fixed income</w:t>
            </w:r>
            <w:r w:rsidR="00FE6CD6">
              <w:rPr>
                <w:szCs w:val="18"/>
              </w:rPr>
              <w:t>.</w:t>
            </w:r>
          </w:p>
          <w:p w14:paraId="7CF5A45C" w14:textId="77777777" w:rsidR="005E1C29" w:rsidRDefault="005E1C29" w:rsidP="002B5F54">
            <w:pPr>
              <w:pStyle w:val="INDICATORTEXT"/>
              <w:jc w:val="both"/>
              <w:cnfStyle w:val="000000000000" w:firstRow="0" w:lastRow="0" w:firstColumn="0" w:lastColumn="0" w:oddVBand="0" w:evenVBand="0" w:oddHBand="0" w:evenHBand="0" w:firstRowFirstColumn="0" w:firstRowLastColumn="0" w:lastRowFirstColumn="0" w:lastRowLastColumn="0"/>
            </w:pPr>
            <w:r w:rsidRPr="005E1C29">
              <w:rPr>
                <w:szCs w:val="18"/>
              </w:rPr>
              <w:t xml:space="preserve">The assessment of this indicator is based on your responses to </w:t>
            </w:r>
            <w:r w:rsidR="002B5F54">
              <w:rPr>
                <w:szCs w:val="18"/>
              </w:rPr>
              <w:t>[</w:t>
            </w:r>
            <w:r w:rsidRPr="005E1C29">
              <w:rPr>
                <w:szCs w:val="18"/>
              </w:rPr>
              <w:t>0</w:t>
            </w:r>
            <w:r w:rsidR="00FE6CD6">
              <w:rPr>
                <w:szCs w:val="18"/>
              </w:rPr>
              <w:t>7</w:t>
            </w:r>
            <w:r w:rsidRPr="005E1C29">
              <w:rPr>
                <w:szCs w:val="18"/>
              </w:rPr>
              <w:t>.1</w:t>
            </w:r>
            <w:r w:rsidR="002B5F54">
              <w:rPr>
                <w:szCs w:val="18"/>
              </w:rPr>
              <w:t>]</w:t>
            </w:r>
            <w:r w:rsidRPr="005E1C29">
              <w:rPr>
                <w:szCs w:val="18"/>
              </w:rPr>
              <w:t>.</w:t>
            </w:r>
            <w:r w:rsidR="00D10809">
              <w:rPr>
                <w:szCs w:val="18"/>
              </w:rPr>
              <w:t xml:space="preserve"> The ‘general section’ is applicable to everyone and is worth 3</w:t>
            </w:r>
            <w:r w:rsidR="00D10809" w:rsidRPr="009C4EDF">
              <w:sym w:font="Wingdings" w:char="F0AB"/>
            </w:r>
            <w:r w:rsidR="00D10809">
              <w:t xml:space="preserve"> as part of your ‘core’ assessment. The ‘ESG incorporation, Engagements and (proxy) voting’ sections (</w:t>
            </w:r>
            <w:r w:rsidR="00AF68C2">
              <w:t xml:space="preserve">when </w:t>
            </w:r>
            <w:r w:rsidR="00D10809">
              <w:t>applicable</w:t>
            </w:r>
            <w:r w:rsidR="00D026DA">
              <w:t>—</w:t>
            </w:r>
            <w:r w:rsidR="00D10809">
              <w:t xml:space="preserve">see logic above) will each be worth </w:t>
            </w:r>
            <w:r w:rsidR="00D10809">
              <w:rPr>
                <w:szCs w:val="18"/>
              </w:rPr>
              <w:t>3</w:t>
            </w:r>
            <w:r w:rsidR="00D10809" w:rsidRPr="009C4EDF">
              <w:sym w:font="Wingdings" w:char="F0AB"/>
            </w:r>
            <w:r w:rsidR="00D10809">
              <w:t xml:space="preserve"> as part of your ‘additional’ </w:t>
            </w:r>
            <w:r w:rsidR="00F8158A">
              <w:t>assessed indicators</w:t>
            </w:r>
            <w:r w:rsidR="00D10809">
              <w:t>.</w:t>
            </w:r>
          </w:p>
          <w:p w14:paraId="76AF5F0B" w14:textId="77777777" w:rsidR="000B142C" w:rsidRPr="00A62DF0" w:rsidRDefault="000B142C" w:rsidP="002B5F5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‘Other, specify’ options will be included in the score as long as an explanation has been provided in the appropriate text field. If the explanation is left blank, no points will be awarded.</w:t>
            </w:r>
            <w:r w:rsidR="001564D2">
              <w:t xml:space="preserve"> </w:t>
            </w:r>
          </w:p>
        </w:tc>
      </w:tr>
    </w:tbl>
    <w:p w14:paraId="2743CB3D" w14:textId="77777777" w:rsidR="00D10809" w:rsidRDefault="00D10809">
      <w:pPr>
        <w:widowControl/>
        <w:autoSpaceDE/>
        <w:autoSpaceDN/>
        <w:adjustRightInd/>
        <w:spacing w:before="0" w:after="0" w:line="240" w:lineRule="auto"/>
      </w:pPr>
    </w:p>
    <w:p w14:paraId="6ED8B73A" w14:textId="77777777" w:rsidR="00D10809" w:rsidRDefault="00D10809" w:rsidP="00F8158A">
      <w:r>
        <w:br w:type="page"/>
      </w:r>
    </w:p>
    <w:p w14:paraId="0AFA24A2" w14:textId="77777777" w:rsidR="008175F1" w:rsidRDefault="008175F1">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1BEF" w14:paraId="4AF088B9"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95C185E" w14:textId="77777777" w:rsidR="00061BEF" w:rsidRPr="00356CDA" w:rsidRDefault="00061BEF"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1D1FACDC" w14:textId="77777777" w:rsidR="00061BEF" w:rsidRPr="00356CDA"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3373E2D" w14:textId="77777777" w:rsidR="00061BEF" w:rsidRPr="00356CDA"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9591E69" w14:textId="77777777" w:rsidR="00061BEF" w:rsidRPr="00356CDA" w:rsidRDefault="00061BEF"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061BEF" w14:paraId="2E3C3B66"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8B9EE3D" w14:textId="77777777" w:rsidR="00061BEF" w:rsidRPr="00356CDA" w:rsidRDefault="00061BEF" w:rsidP="00B74465">
            <w:pPr>
              <w:pStyle w:val="SectionIndicatorHeaderText"/>
              <w:rPr>
                <w:rStyle w:val="IntenseEmphasis"/>
                <w:bCs w:val="0"/>
                <w:i w:val="0"/>
                <w:iCs w:val="0"/>
                <w:color w:val="FFFFFF" w:themeColor="background1"/>
              </w:rPr>
            </w:pPr>
            <w:r>
              <w:rPr>
                <w:rStyle w:val="IntenseEmphasis"/>
                <w:i w:val="0"/>
                <w:color w:val="FFFFFF" w:themeColor="background1"/>
              </w:rPr>
              <w:t>SAM 0</w:t>
            </w:r>
            <w:r w:rsidR="00C86474">
              <w:rPr>
                <w:rStyle w:val="IntenseEmphasis"/>
                <w:i w:val="0"/>
                <w:color w:val="FFFFFF" w:themeColor="background1"/>
              </w:rPr>
              <w:t>8</w:t>
            </w:r>
          </w:p>
        </w:tc>
        <w:tc>
          <w:tcPr>
            <w:tcW w:w="3402" w:type="dxa"/>
          </w:tcPr>
          <w:p w14:paraId="5FF54325" w14:textId="77777777" w:rsidR="00061BEF" w:rsidRPr="00356CDA"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F1DC9FE" w14:textId="77777777" w:rsidR="00061BEF" w:rsidRPr="00356CDA"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DAF02A" w14:textId="77777777" w:rsidR="00061BEF" w:rsidRPr="00356CDA" w:rsidRDefault="00061BEF" w:rsidP="00B7446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7BF7E1D" w14:textId="77777777" w:rsidR="00061BEF" w:rsidRDefault="00061BEF" w:rsidP="00061BEF">
      <w:pPr>
        <w:pStyle w:val="INDICATORNUMBER"/>
      </w:pPr>
    </w:p>
    <w:tbl>
      <w:tblPr>
        <w:tblStyle w:val="SubSectionIndicatorTableVOLUNTARY"/>
        <w:tblW w:w="9214" w:type="dxa"/>
        <w:tblInd w:w="5" w:type="dxa"/>
        <w:tblLook w:val="04A0" w:firstRow="1" w:lastRow="0" w:firstColumn="1" w:lastColumn="0" w:noHBand="0" w:noVBand="1"/>
      </w:tblPr>
      <w:tblGrid>
        <w:gridCol w:w="1085"/>
        <w:gridCol w:w="3451"/>
        <w:gridCol w:w="4678"/>
      </w:tblGrid>
      <w:tr w:rsidR="00FE538B" w14:paraId="4BF2478B"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6855F201" w14:textId="77777777" w:rsidR="00FE538B" w:rsidRPr="00903B63" w:rsidRDefault="00FE538B"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0</w:t>
            </w:r>
            <w:r w:rsidR="00C86474">
              <w:rPr>
                <w:rStyle w:val="IntenseEmphasis"/>
                <w:i w:val="0"/>
                <w:color w:val="FFFFFF" w:themeColor="background1"/>
              </w:rPr>
              <w:t>8</w:t>
            </w:r>
          </w:p>
        </w:tc>
        <w:tc>
          <w:tcPr>
            <w:tcW w:w="8129" w:type="dxa"/>
            <w:gridSpan w:val="2"/>
            <w:tcBorders>
              <w:top w:val="single" w:sz="4" w:space="0" w:color="0070C0"/>
              <w:bottom w:val="single" w:sz="4" w:space="0" w:color="0070C0"/>
              <w:right w:val="single" w:sz="4" w:space="0" w:color="0070C0"/>
            </w:tcBorders>
            <w:shd w:val="clear" w:color="auto" w:fill="0070C0"/>
          </w:tcPr>
          <w:p w14:paraId="4431F78A" w14:textId="77777777" w:rsidR="00FE538B" w:rsidRPr="00903B63" w:rsidRDefault="00FE538B"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E538B" w14:paraId="3EA52ED5"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tcPr>
          <w:p w14:paraId="28AF743E" w14:textId="77777777" w:rsidR="00FE538B" w:rsidRPr="000D72DF" w:rsidRDefault="00FE538B" w:rsidP="00C86474">
            <w:pPr>
              <w:pStyle w:val="INDICATORNUMBER"/>
              <w:rPr>
                <w:rStyle w:val="IntenseEmphasis"/>
                <w:b/>
                <w:bCs w:val="0"/>
                <w:i w:val="0"/>
                <w:iCs w:val="0"/>
              </w:rPr>
            </w:pPr>
            <w:r>
              <w:rPr>
                <w:rStyle w:val="IntenseEmphasis"/>
                <w:b/>
                <w:bCs w:val="0"/>
                <w:i w:val="0"/>
                <w:iCs w:val="0"/>
                <w:color w:val="595959"/>
              </w:rPr>
              <w:t>SAM 0</w:t>
            </w:r>
            <w:r w:rsidR="00C86474">
              <w:rPr>
                <w:rStyle w:val="IntenseEmphasis"/>
                <w:b/>
                <w:bCs w:val="0"/>
                <w:i w:val="0"/>
                <w:iCs w:val="0"/>
                <w:color w:val="595959"/>
              </w:rPr>
              <w:t>8</w:t>
            </w:r>
            <w:r>
              <w:rPr>
                <w:rStyle w:val="IntenseEmphasis"/>
                <w:b/>
                <w:bCs w:val="0"/>
                <w:i w:val="0"/>
                <w:iCs w:val="0"/>
                <w:color w:val="595959"/>
              </w:rPr>
              <w:t>.1</w:t>
            </w:r>
          </w:p>
        </w:tc>
        <w:tc>
          <w:tcPr>
            <w:tcW w:w="8129" w:type="dxa"/>
            <w:gridSpan w:val="2"/>
            <w:tcBorders>
              <w:top w:val="single" w:sz="4" w:space="0" w:color="0070C0"/>
              <w:right w:val="single" w:sz="4" w:space="0" w:color="0070C0"/>
            </w:tcBorders>
            <w:shd w:val="clear" w:color="auto" w:fill="DAEEF3" w:themeFill="accent5" w:themeFillTint="33"/>
          </w:tcPr>
          <w:p w14:paraId="6E0B32B5" w14:textId="77777777" w:rsidR="00FE538B" w:rsidRPr="00FE538B" w:rsidRDefault="00FE538B" w:rsidP="00AF68C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E538B">
              <w:t xml:space="preserve">For the listed equities </w:t>
            </w:r>
            <w:r w:rsidR="00AF68C2">
              <w:t>for which</w:t>
            </w:r>
            <w:r w:rsidR="00AF68C2" w:rsidRPr="00FE538B">
              <w:t xml:space="preserve"> </w:t>
            </w:r>
            <w:r w:rsidR="000B0768">
              <w:t xml:space="preserve">you have given </w:t>
            </w:r>
            <w:r w:rsidRPr="00FE538B">
              <w:t xml:space="preserve">your external managers </w:t>
            </w:r>
            <w:r w:rsidR="000B0768">
              <w:t>a</w:t>
            </w:r>
            <w:r w:rsidR="000B0768" w:rsidRPr="00FE538B">
              <w:t xml:space="preserve"> </w:t>
            </w:r>
            <w:r w:rsidRPr="00FE538B">
              <w:t xml:space="preserve">(proxy) voting </w:t>
            </w:r>
            <w:r w:rsidR="000B0768">
              <w:t>mandate</w:t>
            </w:r>
            <w:r w:rsidRPr="00FE538B">
              <w:t>, indicate the approximate percentage (+/- 5%) of votes that were cast during the reporting year.</w:t>
            </w:r>
          </w:p>
        </w:tc>
      </w:tr>
      <w:tr w:rsidR="00634507" w14:paraId="1B030759" w14:textId="77777777" w:rsidTr="00D41118">
        <w:trPr>
          <w:trHeight w:val="51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62027C91" w14:textId="77777777" w:rsidR="00634507" w:rsidRDefault="00634507" w:rsidP="007324A8">
            <w:pPr>
              <w:pStyle w:val="INDICATORNUMBER"/>
              <w:spacing w:before="0"/>
              <w:rPr>
                <w:rStyle w:val="IntenseEmphasis"/>
                <w:b/>
                <w:bCs w:val="0"/>
                <w:i w:val="0"/>
                <w:iCs w:val="0"/>
                <w:color w:val="595959"/>
              </w:rPr>
            </w:pPr>
          </w:p>
        </w:tc>
        <w:tc>
          <w:tcPr>
            <w:tcW w:w="345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471A2B1" w14:textId="77777777" w:rsidR="00634507" w:rsidRPr="00EC039D" w:rsidRDefault="00634507"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noProof/>
                <w:color w:val="FFFFFF" w:themeColor="background1"/>
                <w:sz w:val="18"/>
              </w:rPr>
              <w:t>Votes cast (to the nearest 5%)</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667B15DF" w14:textId="77777777" w:rsidR="00634507" w:rsidRPr="00EC039D" w:rsidRDefault="00634507"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noProof/>
                <w:color w:val="FFFFFF" w:themeColor="background1"/>
                <w:sz w:val="18"/>
              </w:rPr>
              <w:t>Specify the basis on which this percentage is calculated</w:t>
            </w:r>
            <w:r w:rsidR="00AF68C2">
              <w:rPr>
                <w:b/>
                <w:noProof/>
                <w:color w:val="FFFFFF" w:themeColor="background1"/>
                <w:sz w:val="18"/>
              </w:rPr>
              <w:t>.</w:t>
            </w:r>
          </w:p>
        </w:tc>
      </w:tr>
      <w:tr w:rsidR="0084304D" w14:paraId="23A08979"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5E3D940F" w14:textId="77777777" w:rsidR="0084304D" w:rsidRDefault="0084304D"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65DC29" w14:textId="77777777" w:rsidR="0084304D" w:rsidRPr="0084304D" w:rsidRDefault="0084304D" w:rsidP="0084304D">
            <w:pPr>
              <w:pStyle w:val="INDICATORTEXT"/>
              <w:jc w:val="center"/>
              <w:cnfStyle w:val="000000100000" w:firstRow="0" w:lastRow="0" w:firstColumn="0" w:lastColumn="0" w:oddVBand="0" w:evenVBand="0" w:oddHBand="1" w:evenHBand="0" w:firstRowFirstColumn="0" w:firstRowLastColumn="0" w:lastRowFirstColumn="0" w:lastRowLastColumn="0"/>
            </w:pPr>
            <w:r w:rsidRPr="0084304D">
              <w:rPr>
                <w:noProof/>
              </w:rPr>
              <w:drawing>
                <wp:inline distT="0" distB="0" distL="0" distR="0" wp14:anchorId="2FDE4F94" wp14:editId="7E9FB9B4">
                  <wp:extent cx="905510" cy="203835"/>
                  <wp:effectExtent l="19050" t="0" r="8890" b="571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112413">
              <w:t>%</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DBC137F" w14:textId="77777777" w:rsidR="0084304D" w:rsidRPr="007D1A51"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number of ballot items on which </w:t>
            </w:r>
            <w:r w:rsidR="000B0768">
              <w:t>they</w:t>
            </w:r>
            <w:r w:rsidR="000B0768" w:rsidRPr="007D1A51">
              <w:t xml:space="preserve"> </w:t>
            </w:r>
            <w:r w:rsidRPr="007D1A51">
              <w:t>could have issued instructions</w:t>
            </w:r>
          </w:p>
          <w:p w14:paraId="0344B9B2" w14:textId="77777777" w:rsidR="0084304D" w:rsidRPr="007D1A51"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number of company meetings at which </w:t>
            </w:r>
            <w:r w:rsidR="000B0768">
              <w:t>they</w:t>
            </w:r>
            <w:r w:rsidR="000B0768" w:rsidRPr="007D1A51">
              <w:t xml:space="preserve"> </w:t>
            </w:r>
            <w:r w:rsidRPr="007D1A51">
              <w:t>could have voted</w:t>
            </w:r>
          </w:p>
          <w:p w14:paraId="7E948ADF" w14:textId="77777777" w:rsidR="0084304D" w:rsidRPr="0084304D" w:rsidRDefault="0084304D" w:rsidP="000B0768">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rsidR="00EA32C8">
              <w:t xml:space="preserve"> O</w:t>
            </w:r>
            <w:r w:rsidRPr="007D1A51">
              <w:t xml:space="preserve">f the total value of your listed equity holdings on which </w:t>
            </w:r>
            <w:r w:rsidR="000B0768">
              <w:t>they</w:t>
            </w:r>
            <w:r w:rsidR="000B0768" w:rsidRPr="007D1A51">
              <w:t xml:space="preserve"> </w:t>
            </w:r>
            <w:r w:rsidRPr="007D1A51">
              <w:t>could have voted</w:t>
            </w:r>
          </w:p>
        </w:tc>
      </w:tr>
      <w:tr w:rsidR="0084304D" w14:paraId="088147F9"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0C6A61F" w14:textId="77777777" w:rsidR="0084304D" w:rsidRDefault="0084304D" w:rsidP="00B74465">
            <w:pPr>
              <w:pStyle w:val="INDICATORNUMBER"/>
              <w:rPr>
                <w:rStyle w:val="IntenseEmphasis"/>
                <w:b/>
                <w:bCs w:val="0"/>
                <w:i w:val="0"/>
                <w:iCs w:val="0"/>
                <w:color w:val="595959"/>
              </w:rPr>
            </w:pPr>
          </w:p>
        </w:tc>
        <w:tc>
          <w:tcPr>
            <w:tcW w:w="8129"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FDFD1D2" w14:textId="77777777" w:rsidR="0084304D" w:rsidRPr="0042063C" w:rsidRDefault="0084304D" w:rsidP="0084304D">
            <w:pPr>
              <w:pStyle w:val="INDICATORTEXT"/>
              <w:cnfStyle w:val="000000000000" w:firstRow="0" w:lastRow="0" w:firstColumn="0" w:lastColumn="0" w:oddVBand="0" w:evenVBand="0" w:oddHBand="0" w:evenHBand="0" w:firstRowFirstColumn="0" w:firstRowLastColumn="0" w:lastRowFirstColumn="0" w:lastRowLastColumn="0"/>
            </w:pPr>
            <w:r w:rsidRPr="0084304D">
              <w:sym w:font="Wingdings" w:char="F071"/>
            </w:r>
            <w:r w:rsidRPr="0084304D">
              <w:t xml:space="preserve"> We do not collect this information</w:t>
            </w:r>
            <w:r w:rsidR="00AF68C2">
              <w:t>.</w:t>
            </w:r>
          </w:p>
        </w:tc>
      </w:tr>
      <w:tr w:rsidR="00634507" w14:paraId="2D02652F"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62B2D766" w14:textId="77777777" w:rsidR="00634507" w:rsidRPr="00AE100E" w:rsidRDefault="00634507" w:rsidP="00C86474">
            <w:pPr>
              <w:pStyle w:val="INDICATORNUMBER"/>
              <w:rPr>
                <w:rStyle w:val="IntenseEmphasis"/>
                <w:b/>
                <w:bCs w:val="0"/>
                <w:i w:val="0"/>
                <w:iCs w:val="0"/>
                <w:color w:val="595959"/>
              </w:rPr>
            </w:pPr>
            <w:r>
              <w:rPr>
                <w:rStyle w:val="IntenseEmphasis"/>
                <w:b/>
                <w:bCs w:val="0"/>
                <w:i w:val="0"/>
                <w:iCs w:val="0"/>
                <w:color w:val="595959"/>
              </w:rPr>
              <w:t>SAM 0</w:t>
            </w:r>
            <w:r w:rsidR="00C86474">
              <w:rPr>
                <w:rStyle w:val="IntenseEmphasis"/>
                <w:b/>
                <w:bCs w:val="0"/>
                <w:i w:val="0"/>
                <w:iCs w:val="0"/>
                <w:color w:val="595959"/>
              </w:rPr>
              <w:t>8</w:t>
            </w:r>
            <w:r>
              <w:rPr>
                <w:rStyle w:val="IntenseEmphasis"/>
                <w:b/>
                <w:bCs w:val="0"/>
                <w:i w:val="0"/>
                <w:iCs w:val="0"/>
                <w:color w:val="595959"/>
              </w:rPr>
              <w:t>.2</w:t>
            </w:r>
          </w:p>
        </w:tc>
        <w:tc>
          <w:tcPr>
            <w:tcW w:w="8129" w:type="dxa"/>
            <w:gridSpan w:val="2"/>
            <w:tcBorders>
              <w:top w:val="single" w:sz="4" w:space="0" w:color="0070C0"/>
              <w:right w:val="single" w:sz="4" w:space="0" w:color="0070C0"/>
            </w:tcBorders>
            <w:shd w:val="clear" w:color="auto" w:fill="DAEEF3" w:themeFill="accent5" w:themeFillTint="33"/>
          </w:tcPr>
          <w:p w14:paraId="01FE49E3" w14:textId="77777777" w:rsidR="00634507" w:rsidRPr="00247346"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247346">
              <w:t xml:space="preserve">Additional information </w:t>
            </w:r>
          </w:p>
          <w:p w14:paraId="1365372D" w14:textId="77777777" w:rsidR="00634507" w:rsidRPr="005B4C52"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34507" w14:paraId="20303B7A"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4FF09085" w14:textId="77777777" w:rsidR="00634507" w:rsidRDefault="00634507" w:rsidP="00B74465">
            <w:pPr>
              <w:pStyle w:val="INDICATORNUMBER"/>
              <w:rPr>
                <w:rStyle w:val="IntenseEmphasis"/>
                <w:b/>
                <w:bCs w:val="0"/>
                <w:i w:val="0"/>
                <w:iCs w:val="0"/>
                <w:color w:val="595959"/>
              </w:rPr>
            </w:pPr>
          </w:p>
        </w:tc>
        <w:tc>
          <w:tcPr>
            <w:tcW w:w="8129" w:type="dxa"/>
            <w:gridSpan w:val="2"/>
            <w:tcBorders>
              <w:top w:val="nil"/>
              <w:bottom w:val="single" w:sz="4" w:space="0" w:color="0070C0"/>
              <w:right w:val="single" w:sz="4" w:space="0" w:color="0070C0"/>
            </w:tcBorders>
            <w:shd w:val="clear" w:color="auto" w:fill="auto"/>
          </w:tcPr>
          <w:p w14:paraId="5AE50CFD" w14:textId="77777777" w:rsidR="00634507"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5666A91" w14:textId="77777777" w:rsidR="00061BEF" w:rsidRDefault="00061BEF" w:rsidP="00A86272">
      <w:pPr>
        <w:pStyle w:val="NoSpacing"/>
      </w:pPr>
    </w:p>
    <w:p w14:paraId="7513462B" w14:textId="77777777" w:rsidR="00EC1FC4" w:rsidRDefault="00EC1FC4" w:rsidP="00A86272">
      <w:pPr>
        <w:pStyle w:val="NoSpacing"/>
      </w:pPr>
    </w:p>
    <w:tbl>
      <w:tblPr>
        <w:tblStyle w:val="SubSubSectionMISCTableMANDATORY"/>
        <w:tblW w:w="9209" w:type="dxa"/>
        <w:tblInd w:w="5" w:type="dxa"/>
        <w:tblLook w:val="06A0" w:firstRow="1" w:lastRow="0" w:firstColumn="1" w:lastColumn="0" w:noHBand="1" w:noVBand="1"/>
      </w:tblPr>
      <w:tblGrid>
        <w:gridCol w:w="1134"/>
        <w:gridCol w:w="8075"/>
      </w:tblGrid>
      <w:tr w:rsidR="003645F2" w14:paraId="67D056F9" w14:textId="77777777" w:rsidTr="0042221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7F77C572" w14:textId="77777777" w:rsidR="003645F2" w:rsidRPr="00DC20FA" w:rsidRDefault="003645F2" w:rsidP="00C86474">
            <w:pPr>
              <w:pStyle w:val="SectionIndicatorHeaderText"/>
              <w:rPr>
                <w:rStyle w:val="IntenseEmphasis"/>
                <w:b w:val="0"/>
                <w:bCs w:val="0"/>
                <w:i w:val="0"/>
                <w:iCs w:val="0"/>
                <w:color w:val="FFFFFF" w:themeColor="background1"/>
              </w:rPr>
            </w:pPr>
            <w:r>
              <w:rPr>
                <w:rStyle w:val="IntenseEmphasis"/>
                <w:b w:val="0"/>
                <w:i w:val="0"/>
                <w:color w:val="FFFFFF" w:themeColor="background1"/>
              </w:rPr>
              <w:t>SAM 0</w:t>
            </w:r>
            <w:r w:rsidR="00C86474">
              <w:rPr>
                <w:rStyle w:val="IntenseEmphasis"/>
                <w:b w:val="0"/>
                <w:i w:val="0"/>
                <w:color w:val="FFFFFF" w:themeColor="background1"/>
              </w:rPr>
              <w:t>8</w:t>
            </w:r>
          </w:p>
        </w:tc>
        <w:tc>
          <w:tcPr>
            <w:tcW w:w="8075" w:type="dxa"/>
            <w:tcBorders>
              <w:top w:val="single" w:sz="4" w:space="0" w:color="0082C8"/>
            </w:tcBorders>
          </w:tcPr>
          <w:p w14:paraId="30DEA0EC" w14:textId="77777777" w:rsidR="003645F2" w:rsidRPr="00DC20FA" w:rsidRDefault="003645F2"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3645F2" w:rsidRPr="00D5451C" w14:paraId="197047DA"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3EA5751C" w14:textId="77777777" w:rsidR="003645F2" w:rsidRPr="000D72DF" w:rsidRDefault="003645F2" w:rsidP="00C86474">
            <w:pPr>
              <w:pStyle w:val="INDICATORNUMBER"/>
              <w:rPr>
                <w:rStyle w:val="IntenseEmphasis"/>
                <w:b/>
                <w:bCs w:val="0"/>
                <w:i w:val="0"/>
                <w:iCs w:val="0"/>
              </w:rPr>
            </w:pPr>
            <w:r>
              <w:rPr>
                <w:rStyle w:val="IntenseEmphasis"/>
                <w:b/>
                <w:bCs w:val="0"/>
                <w:i w:val="0"/>
                <w:iCs w:val="0"/>
                <w:color w:val="595959"/>
              </w:rPr>
              <w:t>SAM 0</w:t>
            </w:r>
            <w:r w:rsidR="00C86474">
              <w:rPr>
                <w:rStyle w:val="IntenseEmphasis"/>
                <w:b/>
                <w:bCs w:val="0"/>
                <w:i w:val="0"/>
                <w:iCs w:val="0"/>
                <w:color w:val="595959"/>
              </w:rPr>
              <w:t>8</w:t>
            </w:r>
            <w:r>
              <w:rPr>
                <w:rStyle w:val="IntenseEmphasis"/>
                <w:b/>
                <w:bCs w:val="0"/>
                <w:i w:val="0"/>
                <w:iCs w:val="0"/>
                <w:color w:val="595959"/>
              </w:rPr>
              <w:t>.1</w:t>
            </w:r>
          </w:p>
        </w:tc>
        <w:tc>
          <w:tcPr>
            <w:tcW w:w="8075" w:type="dxa"/>
          </w:tcPr>
          <w:p w14:paraId="6C8A872A" w14:textId="77777777" w:rsidR="003645F2" w:rsidRPr="001C0916" w:rsidRDefault="003645F2" w:rsidP="00AF68C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3645F2">
              <w:rPr>
                <w:szCs w:val="18"/>
              </w:rPr>
              <w:t>When calculating the percentage of votes cas</w:t>
            </w:r>
            <w:r w:rsidR="000B0768">
              <w:rPr>
                <w:szCs w:val="18"/>
              </w:rPr>
              <w:t>t</w:t>
            </w:r>
            <w:r w:rsidRPr="003645F2">
              <w:rPr>
                <w:szCs w:val="18"/>
              </w:rPr>
              <w:t>, please include only those holdings for which you have given external managers the mandate to vote.</w:t>
            </w:r>
          </w:p>
        </w:tc>
      </w:tr>
      <w:tr w:rsidR="003645F2" w:rsidRPr="00D5451C" w14:paraId="75727DB5" w14:textId="77777777" w:rsidTr="0042221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038137C3" w14:textId="77777777" w:rsidR="003645F2" w:rsidRDefault="003645F2" w:rsidP="00C86474">
            <w:pPr>
              <w:pStyle w:val="INDICATORNUMBER"/>
              <w:rPr>
                <w:rStyle w:val="IntenseEmphasis"/>
                <w:b/>
                <w:bCs w:val="0"/>
                <w:i w:val="0"/>
                <w:iCs w:val="0"/>
                <w:color w:val="595959"/>
              </w:rPr>
            </w:pPr>
            <w:r>
              <w:rPr>
                <w:rStyle w:val="IntenseEmphasis"/>
                <w:b/>
                <w:bCs w:val="0"/>
                <w:i w:val="0"/>
                <w:iCs w:val="0"/>
                <w:color w:val="595959"/>
              </w:rPr>
              <w:t>SAM 0</w:t>
            </w:r>
            <w:r w:rsidR="00C86474">
              <w:rPr>
                <w:rStyle w:val="IntenseEmphasis"/>
                <w:b/>
                <w:bCs w:val="0"/>
                <w:i w:val="0"/>
                <w:iCs w:val="0"/>
                <w:color w:val="595959"/>
              </w:rPr>
              <w:t>8</w:t>
            </w:r>
            <w:r>
              <w:rPr>
                <w:rStyle w:val="IntenseEmphasis"/>
                <w:b/>
                <w:bCs w:val="0"/>
                <w:i w:val="0"/>
                <w:iCs w:val="0"/>
                <w:color w:val="595959"/>
              </w:rPr>
              <w:t>.2</w:t>
            </w:r>
          </w:p>
        </w:tc>
        <w:tc>
          <w:tcPr>
            <w:tcW w:w="8075" w:type="dxa"/>
            <w:tcBorders>
              <w:bottom w:val="single" w:sz="4" w:space="0" w:color="A6A6A6"/>
            </w:tcBorders>
          </w:tcPr>
          <w:p w14:paraId="0F44E4D9"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645F2">
              <w:rPr>
                <w:i/>
                <w:szCs w:val="18"/>
              </w:rPr>
              <w:t>Variations in reporting</w:t>
            </w:r>
          </w:p>
          <w:p w14:paraId="610C045D"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645F2">
              <w:rPr>
                <w:szCs w:val="18"/>
              </w:rPr>
              <w:t>You may wish to comment on variations in the reporting provided by your investment managers and on the reasons for these variations.</w:t>
            </w:r>
          </w:p>
          <w:p w14:paraId="25105215" w14:textId="77777777" w:rsidR="003645F2" w:rsidRPr="003645F2"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3645F2">
              <w:rPr>
                <w:i/>
                <w:szCs w:val="18"/>
              </w:rPr>
              <w:t>Reasons why managers choose not to vote</w:t>
            </w:r>
          </w:p>
          <w:p w14:paraId="7E29B17D" w14:textId="77777777" w:rsidR="003645F2" w:rsidRPr="0042063C"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szCs w:val="18"/>
              </w:rPr>
              <w:t xml:space="preserve">You may wish to comment on a variety of reasons why managers choose not to vote, including: </w:t>
            </w:r>
          </w:p>
          <w:p w14:paraId="208AFBA7"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s</w:t>
            </w:r>
            <w:r w:rsidRPr="00004514">
              <w:t>tra</w:t>
            </w:r>
            <w:r>
              <w:t xml:space="preserve">tegic </w:t>
            </w:r>
            <w:r w:rsidR="00525A3D">
              <w:t xml:space="preserve">decision not to vote on </w:t>
            </w:r>
            <w:r w:rsidR="000B0768" w:rsidRPr="00004514">
              <w:t>certain type</w:t>
            </w:r>
            <w:r w:rsidR="00525A3D">
              <w:t>s</w:t>
            </w:r>
            <w:r w:rsidR="000B0768" w:rsidRPr="00004514">
              <w:t xml:space="preserve"> of assets or funds</w:t>
            </w:r>
            <w:r>
              <w:t>;</w:t>
            </w:r>
          </w:p>
          <w:p w14:paraId="0EE4F73C"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o</w:t>
            </w:r>
            <w:r w:rsidRPr="00004514">
              <w:t xml:space="preserve">perational </w:t>
            </w:r>
            <w:r w:rsidR="000B0768" w:rsidRPr="00004514">
              <w:t>or timing constraints</w:t>
            </w:r>
            <w:r>
              <w:t>;</w:t>
            </w:r>
            <w:r w:rsidR="000B0768" w:rsidRPr="00004514">
              <w:t xml:space="preserve"> </w:t>
            </w:r>
          </w:p>
          <w:p w14:paraId="00ED69CE"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s</w:t>
            </w:r>
            <w:r w:rsidRPr="00004514">
              <w:t>hare</w:t>
            </w:r>
            <w:r w:rsidR="000B0768" w:rsidRPr="00004514">
              <w:t>-blocking</w:t>
            </w:r>
            <w:r>
              <w:t>;</w:t>
            </w:r>
            <w:r w:rsidR="000B0768" w:rsidRPr="00004514">
              <w:t xml:space="preserve"> </w:t>
            </w:r>
          </w:p>
          <w:p w14:paraId="2F00AF5F"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c</w:t>
            </w:r>
            <w:r w:rsidRPr="00004514">
              <w:t xml:space="preserve">onflicts </w:t>
            </w:r>
            <w:r w:rsidR="000B0768" w:rsidRPr="00004514">
              <w:t>of interest</w:t>
            </w:r>
            <w:r>
              <w:t>;</w:t>
            </w:r>
            <w:r w:rsidR="000B0768" w:rsidRPr="00004514" w:rsidDel="004F083A">
              <w:t xml:space="preserve"> </w:t>
            </w:r>
          </w:p>
          <w:p w14:paraId="48549772"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a</w:t>
            </w:r>
            <w:r w:rsidRPr="00004514">
              <w:t xml:space="preserve">dministrative </w:t>
            </w:r>
            <w:r w:rsidR="000B0768" w:rsidRPr="00004514">
              <w:t>impediments (</w:t>
            </w:r>
            <w:r w:rsidR="001C5088">
              <w:t xml:space="preserve">e.g., </w:t>
            </w:r>
            <w:r w:rsidR="000B0768" w:rsidRPr="00004514">
              <w:t>power of attorney requirements)</w:t>
            </w:r>
            <w:r>
              <w:t>;</w:t>
            </w:r>
          </w:p>
          <w:p w14:paraId="7042BDC6"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v</w:t>
            </w:r>
            <w:r w:rsidRPr="00004514">
              <w:t xml:space="preserve">oting </w:t>
            </w:r>
            <w:r w:rsidR="000B0768" w:rsidRPr="00004514">
              <w:t>fees</w:t>
            </w:r>
            <w:r>
              <w:t>;</w:t>
            </w:r>
          </w:p>
          <w:p w14:paraId="4B7756DB" w14:textId="77777777" w:rsidR="000B0768" w:rsidRPr="00004514"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g</w:t>
            </w:r>
            <w:r w:rsidRPr="00004514">
              <w:t xml:space="preserve">eographical </w:t>
            </w:r>
            <w:r w:rsidR="000B0768" w:rsidRPr="00004514">
              <w:t>restrictions (non-home market)</w:t>
            </w:r>
            <w:r>
              <w:t>;</w:t>
            </w:r>
          </w:p>
          <w:p w14:paraId="3C4BE833" w14:textId="77777777" w:rsidR="000B0768" w:rsidRDefault="00AF68C2" w:rsidP="005E51F7">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i</w:t>
            </w:r>
            <w:r w:rsidRPr="00004514">
              <w:t xml:space="preserve">nsufficient </w:t>
            </w:r>
            <w:r w:rsidR="000B0768" w:rsidRPr="00004514">
              <w:t>information</w:t>
            </w:r>
            <w:r>
              <w:t>; and/or</w:t>
            </w:r>
          </w:p>
          <w:p w14:paraId="4717C1CC" w14:textId="77777777" w:rsidR="00A86272" w:rsidRPr="003645F2" w:rsidRDefault="00AF68C2" w:rsidP="005E51F7">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rPr>
                <w:szCs w:val="18"/>
              </w:rPr>
            </w:pPr>
            <w:r>
              <w:t xml:space="preserve">overall </w:t>
            </w:r>
            <w:r w:rsidR="000B0768">
              <w:t>cost effectiveness</w:t>
            </w:r>
            <w:r>
              <w:t>.</w:t>
            </w:r>
          </w:p>
        </w:tc>
      </w:tr>
      <w:tr w:rsidR="00835AE2" w:rsidRPr="00D5451C" w14:paraId="6AE86F11" w14:textId="77777777" w:rsidTr="0042221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BFBFBF" w:themeColor="background1" w:themeShade="BF"/>
            </w:tcBorders>
            <w:shd w:val="clear" w:color="auto" w:fill="F2F2F2" w:themeFill="background1" w:themeFillShade="F2"/>
          </w:tcPr>
          <w:p w14:paraId="444D7759" w14:textId="77777777" w:rsidR="00835AE2" w:rsidRPr="00835AE2" w:rsidRDefault="00835AE2" w:rsidP="00B74465">
            <w:pPr>
              <w:pStyle w:val="INDICATORTEXT"/>
              <w:jc w:val="both"/>
              <w:rPr>
                <w:b/>
                <w:szCs w:val="18"/>
              </w:rPr>
            </w:pPr>
            <w:r w:rsidRPr="00835AE2">
              <w:rPr>
                <w:b/>
                <w:szCs w:val="18"/>
              </w:rPr>
              <w:lastRenderedPageBreak/>
              <w:t>LOGIC</w:t>
            </w:r>
          </w:p>
        </w:tc>
      </w:tr>
      <w:tr w:rsidR="003645F2" w:rsidRPr="00D5451C" w14:paraId="113BBDD3" w14:textId="77777777" w:rsidTr="0042221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tcBorders>
            <w:shd w:val="clear" w:color="auto" w:fill="F2F2F2" w:themeFill="background1" w:themeFillShade="F2"/>
          </w:tcPr>
          <w:p w14:paraId="71F9C1EE" w14:textId="77777777" w:rsidR="003645F2" w:rsidRDefault="00835AE2" w:rsidP="00C86474">
            <w:pPr>
              <w:pStyle w:val="INDICATORNUMBER"/>
              <w:rPr>
                <w:rStyle w:val="IntenseEmphasis"/>
                <w:b/>
                <w:bCs w:val="0"/>
                <w:i w:val="0"/>
                <w:iCs w:val="0"/>
                <w:color w:val="595959"/>
              </w:rPr>
            </w:pPr>
            <w:r>
              <w:rPr>
                <w:rStyle w:val="IntenseEmphasis"/>
                <w:b/>
                <w:bCs w:val="0"/>
                <w:i w:val="0"/>
                <w:iCs w:val="0"/>
                <w:color w:val="595959"/>
              </w:rPr>
              <w:t>SAM 0</w:t>
            </w:r>
            <w:r w:rsidR="00C86474">
              <w:rPr>
                <w:rStyle w:val="IntenseEmphasis"/>
                <w:b/>
                <w:bCs w:val="0"/>
                <w:i w:val="0"/>
                <w:iCs w:val="0"/>
                <w:color w:val="595959"/>
              </w:rPr>
              <w:t>8</w:t>
            </w:r>
          </w:p>
        </w:tc>
        <w:tc>
          <w:tcPr>
            <w:tcW w:w="8075" w:type="dxa"/>
            <w:tcBorders>
              <w:top w:val="single" w:sz="4" w:space="0" w:color="BFBFBF" w:themeColor="background1" w:themeShade="BF"/>
            </w:tcBorders>
          </w:tcPr>
          <w:p w14:paraId="1591B0E3" w14:textId="77777777" w:rsidR="003645F2" w:rsidRPr="003645F2" w:rsidRDefault="00835AE2" w:rsidP="00C8647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324A8">
              <w:t>This indicator will be applicable if you report</w:t>
            </w:r>
            <w:r w:rsidR="00E5128B" w:rsidRPr="007324A8">
              <w:t xml:space="preserve"> </w:t>
            </w:r>
            <w:r w:rsidRPr="007324A8">
              <w:t xml:space="preserve">‘Review the number or percentage of votes cast’ in </w:t>
            </w:r>
            <w:r w:rsidR="007324A8">
              <w:t>[</w:t>
            </w:r>
            <w:r w:rsidRPr="007324A8">
              <w:t>0</w:t>
            </w:r>
            <w:r w:rsidR="00C86474">
              <w:t>7</w:t>
            </w:r>
            <w:r w:rsidRPr="007324A8">
              <w:t>.1</w:t>
            </w:r>
            <w:r w:rsidR="007324A8">
              <w:t>]</w:t>
            </w:r>
            <w:r w:rsidR="00FE1A50">
              <w:t xml:space="preserve">. </w:t>
            </w:r>
          </w:p>
        </w:tc>
      </w:tr>
      <w:tr w:rsidR="003645F2" w:rsidRPr="00D5451C" w14:paraId="32C81E2C"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BEDF476" w14:textId="77777777" w:rsidR="003645F2" w:rsidRPr="00A62DF0" w:rsidRDefault="003645F2"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3645F2" w:rsidRPr="00D5451C" w14:paraId="02FA6BE3"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shd w:val="clear" w:color="auto" w:fill="F2F2F2" w:themeFill="background1" w:themeFillShade="F2"/>
          </w:tcPr>
          <w:p w14:paraId="423A4684" w14:textId="77777777" w:rsidR="003645F2" w:rsidRPr="00A62DF0" w:rsidRDefault="003645F2" w:rsidP="00C86474">
            <w:pPr>
              <w:pStyle w:val="INDICATORNUMBER"/>
              <w:rPr>
                <w:rStyle w:val="IntenseEmphasis"/>
                <w:b/>
                <w:i w:val="0"/>
                <w:color w:val="595959"/>
              </w:rPr>
            </w:pPr>
            <w:r>
              <w:rPr>
                <w:rStyle w:val="IntenseEmphasis"/>
                <w:b/>
                <w:i w:val="0"/>
                <w:color w:val="595959"/>
              </w:rPr>
              <w:t>SAM 0</w:t>
            </w:r>
            <w:r w:rsidR="00C86474">
              <w:rPr>
                <w:rStyle w:val="IntenseEmphasis"/>
                <w:b/>
                <w:i w:val="0"/>
                <w:color w:val="595959"/>
              </w:rPr>
              <w:t>8</w:t>
            </w:r>
          </w:p>
        </w:tc>
        <w:tc>
          <w:tcPr>
            <w:tcW w:w="8075" w:type="dxa"/>
            <w:tcBorders>
              <w:top w:val="single" w:sz="4" w:space="0" w:color="A6A6A6" w:themeColor="background1" w:themeShade="A6"/>
              <w:bottom w:val="single" w:sz="4" w:space="0" w:color="0082C8"/>
            </w:tcBorders>
          </w:tcPr>
          <w:p w14:paraId="50B00933" w14:textId="77777777" w:rsidR="00835AE2" w:rsidRPr="007324A8" w:rsidRDefault="00835AE2" w:rsidP="00835AE2">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7324A8">
              <w:rPr>
                <w:szCs w:val="18"/>
              </w:rPr>
              <w:t xml:space="preserve">Maximum score: Three </w:t>
            </w:r>
            <w:r w:rsidRPr="007324A8">
              <w:rPr>
                <w:szCs w:val="18"/>
              </w:rPr>
              <w:sym w:font="Wingdings" w:char="F0AB"/>
            </w:r>
            <w:r w:rsidRPr="007324A8">
              <w:rPr>
                <w:szCs w:val="18"/>
              </w:rPr>
              <w:t xml:space="preserve"> per asset class</w:t>
            </w:r>
          </w:p>
          <w:p w14:paraId="0C5DBBCD" w14:textId="77777777" w:rsidR="003645F2" w:rsidRPr="00A62DF0" w:rsidRDefault="00835AE2" w:rsidP="00C8647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7324A8">
              <w:rPr>
                <w:szCs w:val="18"/>
              </w:rPr>
              <w:t xml:space="preserve">The assessment of this indicator is based on your responses to </w:t>
            </w:r>
            <w:r w:rsidR="007324A8">
              <w:rPr>
                <w:szCs w:val="18"/>
              </w:rPr>
              <w:t>[</w:t>
            </w:r>
            <w:r w:rsidRPr="007324A8">
              <w:rPr>
                <w:szCs w:val="18"/>
              </w:rPr>
              <w:t>0</w:t>
            </w:r>
            <w:r w:rsidR="00C86474">
              <w:rPr>
                <w:szCs w:val="18"/>
              </w:rPr>
              <w:t>8</w:t>
            </w:r>
            <w:r w:rsidRPr="007324A8">
              <w:rPr>
                <w:szCs w:val="18"/>
              </w:rPr>
              <w:t>.1</w:t>
            </w:r>
            <w:r w:rsidR="007324A8">
              <w:rPr>
                <w:szCs w:val="18"/>
              </w:rPr>
              <w:t>]</w:t>
            </w:r>
            <w:r w:rsidRPr="007324A8">
              <w:rPr>
                <w:szCs w:val="18"/>
              </w:rPr>
              <w:t>.</w:t>
            </w:r>
          </w:p>
        </w:tc>
      </w:tr>
    </w:tbl>
    <w:p w14:paraId="5C0990B8" w14:textId="77777777" w:rsidR="003645F2" w:rsidRDefault="003645F2">
      <w:pPr>
        <w:widowControl/>
        <w:autoSpaceDE/>
        <w:autoSpaceDN/>
        <w:adjustRightInd/>
        <w:spacing w:before="0" w:after="0" w:line="240" w:lineRule="auto"/>
      </w:pPr>
    </w:p>
    <w:p w14:paraId="7601D7F5" w14:textId="77777777" w:rsidR="00A507BA" w:rsidRDefault="00A507BA">
      <w:pPr>
        <w:widowControl/>
        <w:autoSpaceDE/>
        <w:autoSpaceDN/>
        <w:adjustRightInd/>
        <w:spacing w:before="0" w:after="0" w:line="240" w:lineRule="auto"/>
        <w:sectPr w:rsidR="00A507BA" w:rsidSect="009B2978">
          <w:headerReference w:type="default" r:id="rId43"/>
          <w:headerReference w:type="first" r:id="rId4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551F8C" w14:paraId="46A0EDD9"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FC6BF2D" w14:textId="77777777" w:rsidR="00551F8C" w:rsidRDefault="00551F8C" w:rsidP="00B74465">
            <w:pPr>
              <w:widowControl/>
              <w:autoSpaceDE/>
              <w:autoSpaceDN/>
              <w:adjustRightInd/>
              <w:spacing w:after="0" w:line="240" w:lineRule="auto"/>
              <w:rPr>
                <w:rStyle w:val="IntenseEmphasis"/>
                <w:b/>
                <w:bCs w:val="0"/>
                <w:i w:val="0"/>
                <w:iCs w:val="0"/>
              </w:rPr>
            </w:pPr>
            <w:r>
              <w:lastRenderedPageBreak/>
              <w:t>SECTION</w:t>
            </w:r>
          </w:p>
        </w:tc>
      </w:tr>
      <w:tr w:rsidR="00551F8C" w14:paraId="4F869506"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6D18922" w14:textId="51011B4B" w:rsidR="00551F8C" w:rsidRPr="00BF74E2" w:rsidRDefault="004067EF" w:rsidP="001B3117">
            <w:pPr>
              <w:pStyle w:val="Heading2"/>
              <w:outlineLvl w:val="1"/>
              <w:rPr>
                <w:rStyle w:val="IntenseEmphasis"/>
                <w:i w:val="0"/>
                <w:iCs w:val="0"/>
                <w:color w:val="008CD0"/>
              </w:rPr>
            </w:pPr>
            <w:bookmarkStart w:id="13" w:name="_Toc438040254"/>
            <w:r>
              <w:t>Private equity</w:t>
            </w:r>
            <w:r w:rsidR="007226E8">
              <w:t xml:space="preserve"> (PE)</w:t>
            </w:r>
            <w:r>
              <w:t>, Property</w:t>
            </w:r>
            <w:r w:rsidR="007226E8">
              <w:t xml:space="preserve"> (PR)</w:t>
            </w:r>
            <w:r>
              <w:t>, Infrastructure</w:t>
            </w:r>
            <w:r w:rsidR="007324A8">
              <w:t xml:space="preserve"> </w:t>
            </w:r>
            <w:r w:rsidR="007226E8">
              <w:t>(INF</w:t>
            </w:r>
            <w:r w:rsidR="001B3117">
              <w:t>)</w:t>
            </w:r>
            <w:bookmarkEnd w:id="13"/>
          </w:p>
        </w:tc>
      </w:tr>
    </w:tbl>
    <w:p w14:paraId="790FDF71" w14:textId="77777777" w:rsidR="00551F8C" w:rsidRDefault="00551F8C" w:rsidP="00551F8C">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551F8C" w:rsidRPr="00F44B1D" w14:paraId="51E42FB1" w14:textId="77777777" w:rsidTr="00B74465">
        <w:trPr>
          <w:trHeight w:val="387"/>
        </w:trPr>
        <w:tc>
          <w:tcPr>
            <w:tcW w:w="708" w:type="dxa"/>
          </w:tcPr>
          <w:p w14:paraId="70FBF134" w14:textId="77777777" w:rsidR="00551F8C" w:rsidRDefault="00551F8C" w:rsidP="00B74465">
            <w:pPr>
              <w:pStyle w:val="ModuleSubSectionHeading"/>
              <w:ind w:left="0"/>
              <w:rPr>
                <w:b w:val="0"/>
                <w:noProof/>
              </w:rPr>
            </w:pPr>
            <w:r>
              <w:rPr>
                <w:b w:val="0"/>
                <w:noProof/>
              </w:rPr>
              <w:drawing>
                <wp:inline distT="0" distB="0" distL="0" distR="0" wp14:anchorId="50A41F88" wp14:editId="435A8909">
                  <wp:extent cx="330200" cy="330200"/>
                  <wp:effectExtent l="0" t="0" r="0" b="0"/>
                  <wp:docPr id="1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0C613B2D" w14:textId="77777777" w:rsidR="00551F8C" w:rsidRPr="00507595" w:rsidRDefault="00551F8C" w:rsidP="00B74465">
            <w:pPr>
              <w:pStyle w:val="Heading3"/>
              <w:ind w:left="170"/>
              <w:outlineLvl w:val="2"/>
            </w:pPr>
            <w:bookmarkStart w:id="14" w:name="_Toc438040255"/>
            <w:r>
              <w:rPr>
                <w:bCs w:val="0"/>
                <w:iCs/>
              </w:rPr>
              <w:t>SELECTION</w:t>
            </w:r>
            <w:bookmarkEnd w:id="14"/>
            <w:r>
              <w:t xml:space="preserve"> </w:t>
            </w:r>
          </w:p>
        </w:tc>
        <w:tc>
          <w:tcPr>
            <w:tcW w:w="425" w:type="dxa"/>
          </w:tcPr>
          <w:p w14:paraId="0927D464" w14:textId="77777777" w:rsidR="00551F8C" w:rsidRPr="00ED1D5A" w:rsidRDefault="00551F8C" w:rsidP="00B74465">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580BA5CB" w14:textId="77777777" w:rsidR="00551F8C" w:rsidRPr="00507595" w:rsidRDefault="00551F8C" w:rsidP="00B74465">
            <w:pPr>
              <w:pStyle w:val="Heading4"/>
              <w:outlineLvl w:val="3"/>
              <w:rPr>
                <w:rStyle w:val="IntenseEmphasis"/>
                <w:b w:val="0"/>
                <w:bCs/>
                <w:i/>
                <w:iCs w:val="0"/>
                <w:color w:val="FFFFFF" w:themeColor="background1"/>
              </w:rPr>
            </w:pPr>
          </w:p>
        </w:tc>
      </w:tr>
    </w:tbl>
    <w:p w14:paraId="3A067610" w14:textId="77777777" w:rsidR="00551F8C" w:rsidRDefault="00551F8C" w:rsidP="00551F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783D" w14:paraId="3FEF2EAF"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EC18B5" w14:textId="77777777" w:rsidR="009D783D" w:rsidRPr="00356CDA" w:rsidRDefault="009D783D"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107CA9E1" w14:textId="7E9E84EC" w:rsidR="009D783D" w:rsidRPr="00356CDA" w:rsidRDefault="009D783D" w:rsidP="001B3117">
            <w:pPr>
              <w:widowControl/>
              <w:tabs>
                <w:tab w:val="right" w:pos="3294"/>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r w:rsidR="001B3117">
              <w:tab/>
            </w:r>
          </w:p>
        </w:tc>
        <w:tc>
          <w:tcPr>
            <w:tcW w:w="3302" w:type="dxa"/>
          </w:tcPr>
          <w:p w14:paraId="198DD337" w14:textId="77777777" w:rsidR="009D783D" w:rsidRPr="00356CDA" w:rsidRDefault="009D783D"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0EC9A7A" w14:textId="77777777" w:rsidR="009D783D" w:rsidRPr="00356CDA" w:rsidRDefault="009D783D"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9D783D" w14:paraId="61671735"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DECCDC" w14:textId="77777777" w:rsidR="009D783D" w:rsidRPr="00356CDA" w:rsidRDefault="009D783D" w:rsidP="00B74465">
            <w:pPr>
              <w:pStyle w:val="SectionIndicatorHeaderText"/>
              <w:rPr>
                <w:rStyle w:val="IntenseEmphasis"/>
                <w:bCs w:val="0"/>
                <w:i w:val="0"/>
                <w:iCs w:val="0"/>
                <w:color w:val="FFFFFF" w:themeColor="background1"/>
              </w:rPr>
            </w:pPr>
            <w:r>
              <w:rPr>
                <w:rStyle w:val="IntenseEmphasis"/>
                <w:i w:val="0"/>
                <w:color w:val="FFFFFF" w:themeColor="background1"/>
              </w:rPr>
              <w:t xml:space="preserve">SAM </w:t>
            </w:r>
            <w:r w:rsidR="00C86474">
              <w:rPr>
                <w:rStyle w:val="IntenseEmphasis"/>
                <w:i w:val="0"/>
                <w:color w:val="FFFFFF" w:themeColor="background1"/>
              </w:rPr>
              <w:t>09</w:t>
            </w:r>
          </w:p>
        </w:tc>
        <w:tc>
          <w:tcPr>
            <w:tcW w:w="3402" w:type="dxa"/>
          </w:tcPr>
          <w:p w14:paraId="5F65F33B" w14:textId="77777777" w:rsidR="009D783D" w:rsidRPr="00356CDA" w:rsidRDefault="009D783D"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530FA12" w14:textId="77777777" w:rsidR="009D783D" w:rsidRPr="00356CDA" w:rsidRDefault="009D783D"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2F66400" w14:textId="6BDF6CE5" w:rsidR="009D783D" w:rsidRPr="00356CDA" w:rsidRDefault="009D783D" w:rsidP="00B74465">
            <w:pPr>
              <w:pStyle w:val="SectionIndicatorHeaderText"/>
              <w:rPr>
                <w:rStyle w:val="IntenseEmphasis"/>
                <w:bCs w:val="0"/>
                <w:i w:val="0"/>
                <w:iCs w:val="0"/>
                <w:color w:val="FFFFFF" w:themeColor="background1"/>
              </w:rPr>
            </w:pPr>
            <w:r>
              <w:rPr>
                <w:rStyle w:val="IntenseEmphasis"/>
                <w:i w:val="0"/>
                <w:color w:val="FFFFFF" w:themeColor="background1"/>
              </w:rPr>
              <w:t>PRI 1</w:t>
            </w:r>
            <w:r w:rsidR="00B8330B">
              <w:rPr>
                <w:rStyle w:val="IntenseEmphasis"/>
                <w:i w:val="0"/>
                <w:color w:val="FFFFFF" w:themeColor="background1"/>
              </w:rPr>
              <w:t xml:space="preserve"> </w:t>
            </w:r>
            <w:r w:rsidR="00D026DA">
              <w:rPr>
                <w:rStyle w:val="IntenseEmphasis"/>
                <w:i w:val="0"/>
                <w:color w:val="FFFFFF" w:themeColor="background1"/>
              </w:rPr>
              <w:t>—</w:t>
            </w:r>
            <w:r w:rsidR="00B8330B">
              <w:rPr>
                <w:rStyle w:val="IntenseEmphasis"/>
                <w:i w:val="0"/>
                <w:color w:val="FFFFFF" w:themeColor="background1"/>
              </w:rPr>
              <w:t xml:space="preserve"> </w:t>
            </w:r>
            <w:r>
              <w:rPr>
                <w:rStyle w:val="IntenseEmphasis"/>
                <w:i w:val="0"/>
                <w:color w:val="FFFFFF" w:themeColor="background1"/>
              </w:rPr>
              <w:t>6</w:t>
            </w:r>
          </w:p>
        </w:tc>
      </w:tr>
    </w:tbl>
    <w:p w14:paraId="4AF249D5" w14:textId="77777777" w:rsidR="009D783D" w:rsidRDefault="009D783D" w:rsidP="009D783D">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9D783D" w14:paraId="25A42ACA" w14:textId="77777777" w:rsidTr="00D4111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4C075AB4" w14:textId="77777777" w:rsidR="009D783D" w:rsidRPr="00903B63" w:rsidRDefault="009D783D" w:rsidP="00B7446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SAM </w:t>
            </w:r>
            <w:r w:rsidR="00C86474">
              <w:rPr>
                <w:rStyle w:val="IntenseEmphasis"/>
                <w:i w:val="0"/>
                <w:color w:val="FFFFFF" w:themeColor="background1"/>
              </w:rPr>
              <w:t>09</w:t>
            </w:r>
          </w:p>
        </w:tc>
        <w:tc>
          <w:tcPr>
            <w:tcW w:w="8129" w:type="dxa"/>
            <w:gridSpan w:val="5"/>
            <w:tcBorders>
              <w:top w:val="single" w:sz="4" w:space="0" w:color="0070C0"/>
              <w:bottom w:val="single" w:sz="4" w:space="0" w:color="0070C0"/>
              <w:right w:val="single" w:sz="4" w:space="0" w:color="0070C0"/>
            </w:tcBorders>
            <w:shd w:val="clear" w:color="auto" w:fill="0070C0"/>
          </w:tcPr>
          <w:p w14:paraId="512F7B90" w14:textId="77777777" w:rsidR="009D783D" w:rsidRPr="00903B63" w:rsidRDefault="009D783D"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D783D" w14:paraId="7C8E4A43"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tcPr>
          <w:p w14:paraId="260A5B4E" w14:textId="77777777" w:rsidR="009D783D" w:rsidRPr="000D72DF" w:rsidRDefault="009D783D" w:rsidP="00B74465">
            <w:pPr>
              <w:pStyle w:val="INDICATORNUMBER"/>
              <w:rPr>
                <w:rStyle w:val="IntenseEmphasis"/>
                <w:b/>
                <w:bCs w:val="0"/>
                <w:i w:val="0"/>
                <w:iCs w:val="0"/>
              </w:rPr>
            </w:pPr>
            <w:r>
              <w:rPr>
                <w:rStyle w:val="IntenseEmphasis"/>
                <w:b/>
                <w:bCs w:val="0"/>
                <w:i w:val="0"/>
                <w:iCs w:val="0"/>
                <w:color w:val="595959"/>
              </w:rPr>
              <w:t xml:space="preserve">SAM </w:t>
            </w:r>
            <w:r w:rsidR="00C86474">
              <w:rPr>
                <w:rStyle w:val="IntenseEmphasis"/>
                <w:b/>
                <w:bCs w:val="0"/>
                <w:i w:val="0"/>
                <w:iCs w:val="0"/>
                <w:color w:val="595959"/>
              </w:rPr>
              <w:t>09</w:t>
            </w:r>
            <w:r>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765D8398" w14:textId="77777777" w:rsidR="009D783D" w:rsidRPr="009D783D" w:rsidRDefault="009D783D" w:rsidP="003845E4">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9D783D">
              <w:t>In your manager selection process for the following assets, indicate</w:t>
            </w:r>
            <w:r w:rsidR="000F600C">
              <w:t xml:space="preserve"> whether </w:t>
            </w:r>
            <w:r w:rsidRPr="009D783D">
              <w:t>your organisation and/or your investment consultant typically</w:t>
            </w:r>
            <w:r w:rsidR="003845E4">
              <w:t xml:space="preserve"> take any of the following actions.</w:t>
            </w:r>
          </w:p>
        </w:tc>
      </w:tr>
      <w:tr w:rsidR="004F299E" w14:paraId="6BC576BC" w14:textId="77777777" w:rsidTr="00D41118">
        <w:trPr>
          <w:trHeight w:val="684"/>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79C3E9D7" w14:textId="77777777" w:rsidR="004F299E" w:rsidRDefault="004F299E" w:rsidP="007324A8">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BEEE6E5" w14:textId="77777777" w:rsidR="004F299E" w:rsidRPr="00542DFB" w:rsidRDefault="004F299E" w:rsidP="007324A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71CE0E4"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9EC74DA"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F4BA9DC"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4C02E85" w14:textId="77777777" w:rsidR="004F299E" w:rsidRPr="00EC039D" w:rsidRDefault="004F299E" w:rsidP="007324A8">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9D783D" w14:paraId="500FCE2D" w14:textId="77777777" w:rsidTr="0042221C">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1690302" w14:textId="77777777" w:rsidR="009D783D" w:rsidRDefault="009D783D"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4A52F2F" w14:textId="77777777" w:rsidR="009D783D" w:rsidRPr="00FC1F8D" w:rsidRDefault="009D783D" w:rsidP="0042221C">
            <w:pPr>
              <w:pStyle w:val="INDICATORTEXT"/>
              <w:spacing w:before="0" w:after="100" w:afterAutospacing="1"/>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247C34" w14:paraId="785D47A5"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096585B8"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C79081" w14:textId="77777777" w:rsidR="00247C34" w:rsidRPr="0042063C" w:rsidRDefault="00247C34" w:rsidP="003845E4">
            <w:pPr>
              <w:pStyle w:val="INDICATORTEXT"/>
              <w:cnfStyle w:val="000000000000" w:firstRow="0" w:lastRow="0" w:firstColumn="0" w:lastColumn="0" w:oddVBand="0" w:evenVBand="0" w:oddHBand="0" w:evenHBand="0" w:firstRowFirstColumn="0" w:firstRowLastColumn="0" w:lastRowFirstColumn="0" w:lastRowLastColumn="0"/>
            </w:pPr>
            <w:r>
              <w:t>Use the PRI's LP DDQ during discussions with managers as part of your selection process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FF623C"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684234"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C0BDC1" w14:textId="77777777" w:rsidR="00247C34" w:rsidRPr="0042063C" w:rsidRDefault="00D560BF" w:rsidP="00247C34">
            <w:pPr>
              <w:pStyle w:val="INDICATORTEXT"/>
              <w:jc w:val="center"/>
              <w:cnfStyle w:val="000000000000" w:firstRow="0" w:lastRow="0" w:firstColumn="0" w:lastColumn="0" w:oddVBand="0" w:evenVBand="0" w:oddHBand="0" w:evenHBand="0" w:firstRowFirstColumn="0" w:firstRowLastColumn="0" w:lastRowFirstColumn="0" w:lastRowLastColumn="0"/>
            </w:pPr>
            <w:r>
              <w:t>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F3C5387" w14:textId="77777777" w:rsidR="00247C34" w:rsidRPr="0042063C" w:rsidRDefault="00D560BF" w:rsidP="00247C34">
            <w:pPr>
              <w:pStyle w:val="INDICATORTEXT"/>
              <w:jc w:val="center"/>
              <w:cnfStyle w:val="000000000000" w:firstRow="0" w:lastRow="0" w:firstColumn="0" w:lastColumn="0" w:oddVBand="0" w:evenVBand="0" w:oddHBand="0" w:evenHBand="0" w:firstRowFirstColumn="0" w:firstRowLastColumn="0" w:lastRowFirstColumn="0" w:lastRowLastColumn="0"/>
            </w:pPr>
            <w:r>
              <w:t>n/a</w:t>
            </w:r>
          </w:p>
        </w:tc>
      </w:tr>
      <w:tr w:rsidR="00247C34" w14:paraId="615A8EAB"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2D926A78"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0B5C3A"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42063C">
              <w:t>Review the manager’s</w:t>
            </w:r>
            <w:r>
              <w:t>/</w:t>
            </w:r>
            <w:r w:rsidRPr="0042063C">
              <w:t>general partne</w:t>
            </w:r>
            <w:r>
              <w:t>r’s</w:t>
            </w:r>
            <w:r w:rsidRPr="0042063C">
              <w:t xml:space="preserve"> </w:t>
            </w:r>
            <w:r>
              <w:t>responsible investment</w:t>
            </w:r>
            <w:r w:rsidRPr="0042063C">
              <w:t xml:space="preserve"> policy</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DE06B7"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B49F08"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5B5D2"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5D10CE"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46F0D085"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A201C2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E5ACF5"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w:t>
            </w:r>
            <w:r>
              <w:t xml:space="preserve">the </w:t>
            </w:r>
            <w:r w:rsidRPr="0042063C">
              <w:t>manager</w:t>
            </w:r>
            <w:r>
              <w:t>’</w:t>
            </w:r>
            <w:r w:rsidRPr="0042063C">
              <w:t xml:space="preserve">s governance and management of responsible investment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291F33"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9ECC75"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1671AD"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113FD80"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1BF13F7F"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F7C60ED"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9F1913"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Meet staff with </w:t>
            </w:r>
            <w:r>
              <w:t>responsible investment</w:t>
            </w:r>
            <w:r w:rsidRPr="0042063C">
              <w:t xml:space="preserve"> </w:t>
            </w:r>
            <w:r>
              <w:t>responsi</w:t>
            </w:r>
            <w:r w:rsidRPr="0042063C">
              <w:t>bilities to assess their skills and competence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91B17D"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52DC1C"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D2D8FE"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DB524D"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77644979"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11DB7CB"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09341"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Discuss minimum </w:t>
            </w:r>
            <w:r>
              <w:t>responsible investment</w:t>
            </w:r>
            <w:r w:rsidRPr="0042063C">
              <w:t xml:space="preserve"> expectations that managers must meet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DFA68"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3C40CC"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EA3DC"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830E8EB"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391DB8E0"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5D63997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02993B"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the role managers have </w:t>
            </w:r>
            <w:r>
              <w:t xml:space="preserve">played </w:t>
            </w:r>
            <w:r w:rsidRPr="0042063C">
              <w:t>in collaborative initiatives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BD5F12"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F5324B"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9751B9"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26DDF4"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40AB7DF6"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44A3E0B"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B0F93"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42063C">
              <w:t>Ask whether the organisation is a signatory to the PRI and</w:t>
            </w:r>
            <w:r>
              <w:t>/or</w:t>
            </w:r>
            <w:r w:rsidRPr="0042063C">
              <w:t xml:space="preserve"> other relevant organisations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D1639A"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E6E5AF"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064324"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4A8A61"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6AD4D271"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0E0C0E3A"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8A81F6" w14:textId="77777777" w:rsidR="00247C34" w:rsidRPr="0042063C" w:rsidRDefault="00247C34" w:rsidP="003845E4">
            <w:pPr>
              <w:pStyle w:val="INDICATORTEXT"/>
              <w:cnfStyle w:val="000000100000" w:firstRow="0" w:lastRow="0" w:firstColumn="0" w:lastColumn="0" w:oddVBand="0" w:evenVBand="0" w:oddHBand="1" w:evenHBand="0" w:firstRowFirstColumn="0" w:firstRowLastColumn="0" w:lastRowFirstColumn="0" w:lastRowLastColumn="0"/>
            </w:pPr>
            <w:r>
              <w:t>Assess</w:t>
            </w:r>
            <w:r w:rsidRPr="0042063C">
              <w:t xml:space="preserve"> </w:t>
            </w:r>
            <w:r>
              <w:t>the external manager’s reporting and how it will help you monitor that it is acting consistent</w:t>
            </w:r>
            <w:r w:rsidR="003845E4">
              <w:t>ly</w:t>
            </w:r>
            <w:r>
              <w:t xml:space="preserve"> with the agreed-upon </w:t>
            </w:r>
            <w:r w:rsidRPr="0042063C">
              <w:t xml:space="preserve">ESG-related </w:t>
            </w:r>
            <w:r>
              <w:t xml:space="preserve">policies and practices </w:t>
            </w:r>
            <w:r w:rsidRPr="0042063C">
              <w:t>during the life of the fund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A8B1B9"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B7140D"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88E45A"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DAD424A"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51B17C61"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019A36C9"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3468B5" w14:textId="77777777" w:rsidR="00247C34" w:rsidRPr="0042063C" w:rsidRDefault="00247C34" w:rsidP="00C86474">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Review the manager’s </w:t>
            </w:r>
            <w:r>
              <w:t>responsible investment</w:t>
            </w:r>
            <w:r w:rsidRPr="0042063C">
              <w:t xml:space="preserve"> disclosure, </w:t>
            </w:r>
            <w:r w:rsidR="00C86474">
              <w:t>ex</w:t>
            </w:r>
            <w:r w:rsidRPr="0042063C">
              <w:t xml:space="preserve">cluding PRI reporting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A19743"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34AA77"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C4D2F"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DA9AF28"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4306A2BE"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20FD6FD4"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B7E2A5" w14:textId="77777777" w:rsidR="00247C34" w:rsidRPr="009C2B7F"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Review the manager’s PRI Transparency or Assessment reports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7EAA7B"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5F2905"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B573B8"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D251795"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165EAC58"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709E375A"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BE59DB" w14:textId="77777777" w:rsidR="00247C34" w:rsidRPr="009C2B7F" w:rsidRDefault="00247C34" w:rsidP="003845E4">
            <w:pPr>
              <w:pStyle w:val="INDICATORTEXT"/>
              <w:cnfStyle w:val="000000000000" w:firstRow="0" w:lastRow="0" w:firstColumn="0" w:lastColumn="0" w:oddVBand="0" w:evenVBand="0" w:oddHBand="0" w:evenHBand="0" w:firstRowFirstColumn="0" w:firstRowLastColumn="0" w:lastRowFirstColumn="0" w:lastRowLastColumn="0"/>
            </w:pPr>
            <w:r w:rsidRPr="009C2B7F">
              <w:t>Assign specific weighting to ESG factors in your manager evaluation</w:t>
            </w:r>
            <w:r w:rsidR="003845E4">
              <w:t xml:space="preserve">; </w:t>
            </w:r>
            <w:r w:rsidR="00D560BF">
              <w:t>specify 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89D83D"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39600C"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268110"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4323D19"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0D1D6405" w14:textId="77777777" w:rsidTr="00D41118">
        <w:trPr>
          <w:cnfStyle w:val="000000100000" w:firstRow="0" w:lastRow="0" w:firstColumn="0" w:lastColumn="0" w:oddVBand="0" w:evenVBand="0" w:oddHBand="1" w:evenHBand="0" w:firstRowFirstColumn="0" w:firstRowLastColumn="0" w:lastRowFirstColumn="0" w:lastRowLastColumn="0"/>
          <w:trHeight w:val="800"/>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90671A7"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42EAAA" w14:textId="77777777" w:rsidR="00247C34"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Other general aspects in your selection process</w:t>
            </w:r>
            <w:r w:rsidR="003845E4">
              <w:t xml:space="preserve">; </w:t>
            </w:r>
          </w:p>
          <w:p w14:paraId="7D312ACF" w14:textId="77777777" w:rsidR="00247C34" w:rsidRPr="00A13341"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444A19"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DB8782"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EA6BAE"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31C9F4"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449D91FB"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3B92C725" w14:textId="77777777" w:rsidR="00247C34" w:rsidRDefault="00247C34" w:rsidP="00247C34">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8EE9A2E" w14:textId="77777777" w:rsidR="00247C34" w:rsidRPr="00FC1F8D" w:rsidRDefault="00247C34" w:rsidP="00247C34">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4F299E">
              <w:rPr>
                <w:b/>
                <w:i/>
              </w:rPr>
              <w:t>Investment selection (pre-investment) of underlying holding</w:t>
            </w:r>
          </w:p>
        </w:tc>
      </w:tr>
      <w:tr w:rsidR="00247C34" w14:paraId="65806AB7"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BF617A8"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F68130"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42063C">
              <w:t>Assess the manager's</w:t>
            </w:r>
            <w:r>
              <w:t xml:space="preserve"> policies, </w:t>
            </w:r>
            <w:r w:rsidRPr="0042063C">
              <w:t xml:space="preserve">processes and systems for identifying </w:t>
            </w:r>
            <w:r>
              <w:t xml:space="preserve">ESG-related value drivers and </w:t>
            </w:r>
            <w:r w:rsidRPr="0042063C">
              <w:t>managing material ESG</w:t>
            </w:r>
            <w:r>
              <w:t>-related risks</w:t>
            </w:r>
            <w:r w:rsidRPr="0042063C">
              <w:t xml:space="preserve"> pre</w:t>
            </w:r>
            <w:r>
              <w:t>-</w:t>
            </w:r>
            <w:r w:rsidRPr="0042063C">
              <w:t>investment</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C703B3"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E5CE22"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21BB9B"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E26E732"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4D2BBCE3"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0A8ACA9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89FF96" w14:textId="77777777" w:rsidR="00247C34" w:rsidRPr="00A13341" w:rsidRDefault="00247C34" w:rsidP="003845E4">
            <w:pPr>
              <w:pStyle w:val="INDICATORTEXT"/>
              <w:cnfStyle w:val="000000000000" w:firstRow="0" w:lastRow="0" w:firstColumn="0" w:lastColumn="0" w:oddVBand="0" w:evenVBand="0" w:oddHBand="0" w:evenHBand="0" w:firstRowFirstColumn="0" w:firstRowLastColumn="0" w:lastRowFirstColumn="0" w:lastRowLastColumn="0"/>
            </w:pPr>
            <w:r>
              <w:t>Other pre-investment aspects reviewed in your selection process</w:t>
            </w:r>
            <w:r w:rsidR="003845E4">
              <w:t xml:space="preserve">; </w:t>
            </w: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EC7FB"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EA9B49"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5414B7"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AB781E"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247C34" w14:paraId="0B529732"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21FA2DD4" w14:textId="77777777" w:rsidR="00247C34" w:rsidRDefault="00247C34" w:rsidP="00247C34">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15BCE965" w14:textId="77777777" w:rsidR="00247C34" w:rsidRPr="002D3AD9" w:rsidRDefault="00247C34" w:rsidP="00247C34">
            <w:pPr>
              <w:pStyle w:val="INDICATORTEXT"/>
              <w:cnfStyle w:val="000000100000" w:firstRow="0" w:lastRow="0" w:firstColumn="0" w:lastColumn="0" w:oddVBand="0" w:evenVBand="0" w:oddHBand="1" w:evenHBand="0" w:firstRowFirstColumn="0" w:firstRowLastColumn="0" w:lastRowFirstColumn="0" w:lastRowLastColumn="0"/>
              <w:rPr>
                <w:i/>
              </w:rPr>
            </w:pPr>
            <w:r w:rsidRPr="004F299E">
              <w:rPr>
                <w:b/>
                <w:i/>
              </w:rPr>
              <w:t>Investment monitoring (post-investment) of underlying holding</w:t>
            </w:r>
          </w:p>
        </w:tc>
      </w:tr>
      <w:tr w:rsidR="00247C34" w14:paraId="670A55BE"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7A7F01E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79B3BE"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Understand </w:t>
            </w:r>
            <w:r>
              <w:t xml:space="preserve">if and how </w:t>
            </w:r>
            <w:r w:rsidRPr="0042063C">
              <w:t>the man</w:t>
            </w:r>
            <w:r>
              <w:t>a</w:t>
            </w:r>
            <w:r w:rsidRPr="0042063C">
              <w:t xml:space="preserve">ger influences and supports </w:t>
            </w:r>
            <w:r>
              <w:t>its</w:t>
            </w:r>
            <w:r w:rsidRPr="0042063C">
              <w:t xml:space="preserve"> portfolio companies’</w:t>
            </w:r>
            <w:r>
              <w:t>/assets’</w:t>
            </w:r>
            <w:r w:rsidRPr="0042063C">
              <w:t xml:space="preserve"> management of ESG</w:t>
            </w:r>
            <w:r>
              <w:t>-related risks and pursuit of ESG-related opportunities</w:t>
            </w:r>
            <w:r w:rsidRPr="0042063C">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F16759"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16ADC1"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149895"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E2E734E"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247C34" w14:paraId="2B14CD47"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1288552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36BD8A"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42063C">
              <w:t xml:space="preserve">Discuss examples of how managers have </w:t>
            </w:r>
            <w:r>
              <w:t xml:space="preserve">previously </w:t>
            </w:r>
            <w:r w:rsidRPr="0042063C">
              <w:t xml:space="preserve">identified and addressed ESG </w:t>
            </w:r>
            <w:r w:rsidR="0057730C">
              <w:t>factors</w:t>
            </w:r>
            <w:r w:rsidRPr="0042063C">
              <w:t xml:space="preserve"> in their portfolios</w:t>
            </w:r>
            <w:r>
              <w:t xml:space="preserve"> on an ongoing basis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1215D9"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DD00F1"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A18F6" w14:textId="77777777" w:rsidR="00247C34"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A1C4F22" w14:textId="77777777" w:rsidR="00247C34"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247C34" w14:paraId="0A7A33F8"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5813F56F"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BB7899" w14:textId="77777777" w:rsidR="00247C34" w:rsidRPr="00CD0CFA" w:rsidRDefault="00247C34" w:rsidP="004E5BA1">
            <w:pPr>
              <w:pStyle w:val="INDICATORTEXT"/>
              <w:cnfStyle w:val="000000000000" w:firstRow="0" w:lastRow="0" w:firstColumn="0" w:lastColumn="0" w:oddVBand="0" w:evenVBand="0" w:oddHBand="0" w:evenHBand="0" w:firstRowFirstColumn="0" w:firstRowLastColumn="0" w:lastRowFirstColumn="0" w:lastRowLastColumn="0"/>
            </w:pPr>
            <w:r w:rsidRPr="00CD0CFA">
              <w:t>Assess the manager’s/general partner’s approach to managing and disclosing material incidents at the</w:t>
            </w:r>
            <w:r>
              <w:t xml:space="preserve"> manager/</w:t>
            </w:r>
            <w:r w:rsidR="004E5BA1">
              <w:t>g</w:t>
            </w:r>
            <w:r w:rsidR="004E5BA1" w:rsidRPr="00CD0CFA">
              <w:t xml:space="preserve">eneral </w:t>
            </w:r>
            <w:r w:rsidR="004E5BA1">
              <w:t>p</w:t>
            </w:r>
            <w:r w:rsidR="004E5BA1" w:rsidRPr="00CD0CFA">
              <w:t xml:space="preserve">artner </w:t>
            </w:r>
            <w:r w:rsidRPr="00CD0CFA">
              <w:t>and underlying holdings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0E2DD3"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009985"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0E610D"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EAE297B"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247C34" w14:paraId="5A465AC9"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0D28743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FFCBAE" w14:textId="77777777" w:rsidR="00247C34" w:rsidRPr="00A13341" w:rsidRDefault="00247C34" w:rsidP="004E5BA1">
            <w:pPr>
              <w:pStyle w:val="INDICATORTEXT"/>
              <w:cnfStyle w:val="000000100000" w:firstRow="0" w:lastRow="0" w:firstColumn="0" w:lastColumn="0" w:oddVBand="0" w:evenVBand="0" w:oddHBand="1" w:evenHBand="0" w:firstRowFirstColumn="0" w:firstRowLastColumn="0" w:lastRowFirstColumn="0" w:lastRowLastColumn="0"/>
            </w:pPr>
            <w:r>
              <w:t>Other post-investment aspects reviewed in your selection process</w:t>
            </w:r>
            <w:r w:rsidR="004E5BA1">
              <w:t xml:space="preserve">; </w:t>
            </w:r>
            <w:r>
              <w:t>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35C0A7"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2CBCD5"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54FC04" w14:textId="77777777" w:rsidR="00247C34"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E54E79E" w14:textId="77777777" w:rsidR="00247C34"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247C34" w14:paraId="1C4DF27B"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5815A84F"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E6CFFD" w14:textId="77777777" w:rsidR="00247C34" w:rsidRPr="00B72764"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B72764">
              <w:t>None of the above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C60F54"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46CB01"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E6B5C3"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2D7CFDC" w14:textId="77777777" w:rsidR="00247C34"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C87F2E" w14:paraId="108640BC" w14:textId="77777777" w:rsidTr="00C87F2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single" w:sz="4" w:space="0" w:color="0070C0"/>
              <w:left w:val="single" w:sz="4" w:space="0" w:color="0070C0"/>
            </w:tcBorders>
            <w:shd w:val="clear" w:color="auto" w:fill="F2F2F2" w:themeFill="background1" w:themeFillShade="F2"/>
            <w:vAlign w:val="top"/>
          </w:tcPr>
          <w:p w14:paraId="755C1E10" w14:textId="77777777" w:rsidR="00C87F2E" w:rsidRDefault="00C87F2E" w:rsidP="00247C34">
            <w:pPr>
              <w:pStyle w:val="INDICATORNUMBER"/>
              <w:rPr>
                <w:rStyle w:val="IntenseEmphasis"/>
                <w:b/>
                <w:bCs w:val="0"/>
                <w:i w:val="0"/>
                <w:iCs w:val="0"/>
                <w:color w:val="595959"/>
              </w:rPr>
            </w:pPr>
            <w:r>
              <w:rPr>
                <w:rStyle w:val="IntenseEmphasis"/>
                <w:b/>
                <w:bCs w:val="0"/>
                <w:i w:val="0"/>
                <w:iCs w:val="0"/>
                <w:color w:val="595959"/>
              </w:rPr>
              <w:t>SAM 09.2</w:t>
            </w:r>
          </w:p>
        </w:tc>
        <w:tc>
          <w:tcPr>
            <w:tcW w:w="8129" w:type="dxa"/>
            <w:gridSpan w:val="5"/>
            <w:tcBorders>
              <w:top w:val="single" w:sz="4" w:space="0" w:color="0070C0"/>
              <w:right w:val="single" w:sz="4" w:space="0" w:color="0070C0"/>
            </w:tcBorders>
            <w:shd w:val="clear" w:color="auto" w:fill="DAEEF3" w:themeFill="accent5" w:themeFillTint="33"/>
          </w:tcPr>
          <w:p w14:paraId="69FA53A8" w14:textId="5015A4E1" w:rsidR="00C87F2E" w:rsidRDefault="00C87F2E" w:rsidP="00247C34">
            <w:pPr>
              <w:pStyle w:val="INDICATORTEXT"/>
              <w:cnfStyle w:val="000000100000" w:firstRow="0" w:lastRow="0" w:firstColumn="0" w:lastColumn="0" w:oddVBand="0" w:evenVBand="0" w:oddHBand="1" w:evenHBand="0" w:firstRowFirstColumn="0" w:firstRowLastColumn="0" w:lastRowFirstColumn="0" w:lastRowLastColumn="0"/>
            </w:pPr>
            <w:r>
              <w:t xml:space="preserve">Provide additional information on how </w:t>
            </w:r>
            <w:r w:rsidR="000D17E9" w:rsidRPr="000D17E9">
              <w:t>weighting</w:t>
            </w:r>
            <w:r>
              <w:t xml:space="preserve"> of ESG factors in your manager evaluation are applied.</w:t>
            </w:r>
          </w:p>
          <w:p w14:paraId="43683A02" w14:textId="77777777" w:rsidR="00C87F2E" w:rsidRPr="00C87F2E" w:rsidRDefault="00C87F2E" w:rsidP="00C87F2E">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91F46">
              <w:rPr>
                <w:caps/>
                <w:color w:val="0082C8"/>
                <w:szCs w:val="18"/>
              </w:rPr>
              <w:t>[Optional]</w:t>
            </w:r>
          </w:p>
        </w:tc>
      </w:tr>
      <w:tr w:rsidR="00C87F2E" w14:paraId="57FEC488" w14:textId="77777777" w:rsidTr="00C87F2E">
        <w:trPr>
          <w:trHeight w:val="15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096E3641" w14:textId="77777777" w:rsidR="00C87F2E" w:rsidRDefault="00C87F2E" w:rsidP="00247C34">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FFFFFF" w:themeFill="background1"/>
          </w:tcPr>
          <w:p w14:paraId="642419CD" w14:textId="77777777" w:rsidR="00C87F2E" w:rsidRDefault="00C87F2E" w:rsidP="00247C34">
            <w:pPr>
              <w:pStyle w:val="INDICATORTEXT"/>
              <w:cnfStyle w:val="000000000000" w:firstRow="0" w:lastRow="0" w:firstColumn="0" w:lastColumn="0" w:oddVBand="0" w:evenVBand="0" w:oddHBand="0" w:evenHBand="0" w:firstRowFirstColumn="0" w:firstRowLastColumn="0" w:lastRowFirstColumn="0" w:lastRowLastColumn="0"/>
            </w:pPr>
          </w:p>
        </w:tc>
      </w:tr>
      <w:tr w:rsidR="00247C34" w14:paraId="179430EC" w14:textId="77777777" w:rsidTr="00C87F2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63C6874C" w14:textId="77777777" w:rsidR="00247C34" w:rsidRDefault="00247C34" w:rsidP="00C86474">
            <w:pPr>
              <w:pStyle w:val="INDICATORNUMBER"/>
              <w:rPr>
                <w:rStyle w:val="IntenseEmphasis"/>
                <w:b/>
                <w:bCs w:val="0"/>
                <w:i w:val="0"/>
                <w:iCs w:val="0"/>
                <w:color w:val="595959"/>
              </w:rPr>
            </w:pPr>
            <w:r>
              <w:rPr>
                <w:rStyle w:val="IntenseEmphasis"/>
                <w:b/>
                <w:bCs w:val="0"/>
                <w:i w:val="0"/>
                <w:iCs w:val="0"/>
                <w:color w:val="595959"/>
              </w:rPr>
              <w:t>SAM</w:t>
            </w:r>
            <w:r w:rsidR="00C86474">
              <w:rPr>
                <w:rStyle w:val="IntenseEmphasis"/>
                <w:b/>
                <w:bCs w:val="0"/>
                <w:i w:val="0"/>
                <w:iCs w:val="0"/>
                <w:color w:val="595959"/>
              </w:rPr>
              <w:t xml:space="preserve"> 09</w:t>
            </w:r>
            <w:r>
              <w:rPr>
                <w:rStyle w:val="IntenseEmphasis"/>
                <w:b/>
                <w:bCs w:val="0"/>
                <w:i w:val="0"/>
                <w:iCs w:val="0"/>
                <w:color w:val="595959"/>
              </w:rPr>
              <w:t>.3</w:t>
            </w:r>
          </w:p>
        </w:tc>
        <w:tc>
          <w:tcPr>
            <w:tcW w:w="8129" w:type="dxa"/>
            <w:gridSpan w:val="5"/>
            <w:tcBorders>
              <w:top w:val="single" w:sz="4" w:space="0" w:color="0070C0"/>
              <w:right w:val="single" w:sz="4" w:space="0" w:color="0070C0"/>
            </w:tcBorders>
            <w:shd w:val="clear" w:color="auto" w:fill="DAEEF3" w:themeFill="accent5" w:themeFillTint="33"/>
          </w:tcPr>
          <w:p w14:paraId="52414C0B" w14:textId="77777777" w:rsidR="00247C34" w:rsidRDefault="00247C34" w:rsidP="00247C34">
            <w:pPr>
              <w:pStyle w:val="INDICATORTEXT"/>
              <w:cnfStyle w:val="000000100000" w:firstRow="0" w:lastRow="0" w:firstColumn="0" w:lastColumn="0" w:oddVBand="0" w:evenVBand="0" w:oddHBand="1" w:evenHBand="0" w:firstRowFirstColumn="0" w:firstRowLastColumn="0" w:lastRowFirstColumn="0" w:lastRowLastColumn="0"/>
              <w:rPr>
                <w:b/>
              </w:rPr>
            </w:pPr>
            <w:r w:rsidRPr="004F299E">
              <w:t xml:space="preserve">Provide additional </w:t>
            </w:r>
            <w:r>
              <w:t>information</w:t>
            </w:r>
            <w:r w:rsidRPr="002D7D69">
              <w:t xml:space="preserve"> </w:t>
            </w:r>
            <w:r w:rsidRPr="004F299E">
              <w:t>relevant to your organisation's selection approach for non-listed assets.</w:t>
            </w:r>
          </w:p>
          <w:p w14:paraId="2E0F2F3E" w14:textId="77777777" w:rsidR="00247C34" w:rsidRPr="00247346"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247C34" w14:paraId="795706FA"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2B258795" w14:textId="77777777" w:rsidR="00247C34" w:rsidRDefault="00247C34" w:rsidP="00247C34">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59CF1B4C" w14:textId="77777777" w:rsidR="00247C34" w:rsidRPr="00247346"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p>
        </w:tc>
      </w:tr>
    </w:tbl>
    <w:p w14:paraId="1AB392E5" w14:textId="77777777" w:rsidR="002B5F54" w:rsidRDefault="002B5F54" w:rsidP="009D783D">
      <w:pPr>
        <w:pStyle w:val="INDICATORNUMBER"/>
      </w:pPr>
    </w:p>
    <w:p w14:paraId="76170838" w14:textId="77777777" w:rsidR="00D41118" w:rsidRDefault="00D41118" w:rsidP="009D783D">
      <w:pPr>
        <w:pStyle w:val="INDICATORNUMBER"/>
      </w:pPr>
    </w:p>
    <w:p w14:paraId="6CA352EA" w14:textId="77777777" w:rsidR="00D41118" w:rsidRDefault="00D41118" w:rsidP="009D783D">
      <w:pPr>
        <w:pStyle w:val="INDICATORNUMBER"/>
      </w:pPr>
    </w:p>
    <w:p w14:paraId="50B0BD8A" w14:textId="77777777" w:rsidR="00D41118" w:rsidRDefault="00D41118" w:rsidP="009D783D">
      <w:pPr>
        <w:pStyle w:val="INDICATORNUMBER"/>
      </w:pPr>
    </w:p>
    <w:p w14:paraId="27642B94" w14:textId="77777777" w:rsidR="00D41118" w:rsidRDefault="00D41118" w:rsidP="009D783D">
      <w:pPr>
        <w:pStyle w:val="INDICATORNUMBER"/>
      </w:pPr>
    </w:p>
    <w:p w14:paraId="48E89B71" w14:textId="77777777" w:rsidR="00D41118" w:rsidRDefault="00D41118" w:rsidP="009D783D">
      <w:pPr>
        <w:pStyle w:val="INDICATORNUMBER"/>
      </w:pPr>
    </w:p>
    <w:p w14:paraId="1EA00D41" w14:textId="77777777" w:rsidR="00D41118" w:rsidRDefault="00D41118" w:rsidP="009D783D">
      <w:pPr>
        <w:pStyle w:val="INDICATORNUMBER"/>
      </w:pPr>
    </w:p>
    <w:p w14:paraId="7D2929DC" w14:textId="77777777" w:rsidR="00D41118" w:rsidRDefault="00D41118" w:rsidP="009D783D">
      <w:pPr>
        <w:pStyle w:val="INDICATORNUMBER"/>
      </w:pPr>
    </w:p>
    <w:p w14:paraId="2F37E66B" w14:textId="77777777" w:rsidR="00D41118" w:rsidRDefault="00D41118" w:rsidP="009D783D">
      <w:pPr>
        <w:pStyle w:val="INDICATORNUMBER"/>
      </w:pPr>
    </w:p>
    <w:p w14:paraId="0E8F5657" w14:textId="77777777" w:rsidR="00D41118" w:rsidRDefault="00D41118" w:rsidP="009D783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D783D" w14:paraId="141C57C9"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BEFF550" w14:textId="77777777" w:rsidR="009D783D" w:rsidRPr="00DC20FA" w:rsidRDefault="009D783D"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SAM </w:t>
            </w:r>
            <w:r w:rsidR="00C86474">
              <w:rPr>
                <w:rStyle w:val="IntenseEmphasis"/>
                <w:b w:val="0"/>
                <w:i w:val="0"/>
                <w:color w:val="FFFFFF" w:themeColor="background1"/>
              </w:rPr>
              <w:t>09</w:t>
            </w:r>
          </w:p>
        </w:tc>
        <w:tc>
          <w:tcPr>
            <w:tcW w:w="8075" w:type="dxa"/>
          </w:tcPr>
          <w:p w14:paraId="2FA2D043" w14:textId="77777777" w:rsidR="009D783D" w:rsidRPr="00DC20FA" w:rsidRDefault="009D783D"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D783D" w:rsidRPr="00D5451C" w14:paraId="56E71DFE"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E606B66" w14:textId="77777777" w:rsidR="009D783D" w:rsidRPr="000D72DF" w:rsidRDefault="009D783D" w:rsidP="00B74465">
            <w:pPr>
              <w:pStyle w:val="INDICATORNUMBER"/>
              <w:rPr>
                <w:rStyle w:val="IntenseEmphasis"/>
                <w:b/>
                <w:bCs w:val="0"/>
                <w:i w:val="0"/>
                <w:iCs w:val="0"/>
              </w:rPr>
            </w:pPr>
            <w:r>
              <w:rPr>
                <w:rStyle w:val="IntenseEmphasis"/>
                <w:b/>
                <w:bCs w:val="0"/>
                <w:i w:val="0"/>
                <w:iCs w:val="0"/>
                <w:color w:val="595959"/>
              </w:rPr>
              <w:t xml:space="preserve">SAM </w:t>
            </w:r>
            <w:r w:rsidR="00C86474">
              <w:rPr>
                <w:rStyle w:val="IntenseEmphasis"/>
                <w:b/>
                <w:bCs w:val="0"/>
                <w:i w:val="0"/>
                <w:iCs w:val="0"/>
                <w:color w:val="595959"/>
              </w:rPr>
              <w:t>09</w:t>
            </w:r>
          </w:p>
        </w:tc>
        <w:tc>
          <w:tcPr>
            <w:tcW w:w="8075" w:type="dxa"/>
          </w:tcPr>
          <w:p w14:paraId="7404F66D" w14:textId="77777777" w:rsidR="00856C4E"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pPr>
            <w:r w:rsidRPr="00856C4E">
              <w:t xml:space="preserve">This indicator seeks information about the typical </w:t>
            </w:r>
            <w:r w:rsidRPr="00B10A29">
              <w:t xml:space="preserve">processes in place </w:t>
            </w:r>
            <w:r w:rsidRPr="00856C4E">
              <w:t xml:space="preserve">and actions taken by your organisation in manager selection (even if managers have not been selected or reappointed during the reporting year). If these processes are implemented only in a minority of cases, do not report them here in the pre-selected options, but do describe these cases in the </w:t>
            </w:r>
            <w:r w:rsidR="004E5BA1">
              <w:t>'</w:t>
            </w:r>
            <w:r w:rsidRPr="00856C4E">
              <w:t>Additional Information</w:t>
            </w:r>
            <w:r w:rsidR="004E5BA1">
              <w:t>'</w:t>
            </w:r>
            <w:r w:rsidRPr="00856C4E">
              <w:t xml:space="preserve"> field at the end of this indicator</w:t>
            </w:r>
            <w:r w:rsidR="0099722E">
              <w:t>.</w:t>
            </w:r>
          </w:p>
          <w:p w14:paraId="7D6EB3A6" w14:textId="77777777" w:rsidR="0099722E" w:rsidRPr="00856C4E" w:rsidRDefault="0099722E" w:rsidP="00856C4E">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PRI has released the </w:t>
            </w:r>
            <w:hyperlink r:id="rId45" w:history="1">
              <w:r>
                <w:rPr>
                  <w:rStyle w:val="Hyperlink"/>
                  <w:i/>
                  <w:iCs/>
                </w:rPr>
                <w:t>Limited Partners' Responsible Investment Due Diligence Questionnaire (LP RI DDQ)</w:t>
              </w:r>
            </w:hyperlink>
            <w:r w:rsidR="004E5BA1">
              <w:rPr>
                <w:rStyle w:val="Hyperlink"/>
                <w:iCs/>
                <w:u w:val="none"/>
              </w:rPr>
              <w:t>,</w:t>
            </w:r>
            <w:r>
              <w:rPr>
                <w:i/>
                <w:iCs/>
              </w:rPr>
              <w:t xml:space="preserve"> </w:t>
            </w:r>
            <w:r>
              <w:t xml:space="preserve">which provides </w:t>
            </w:r>
            <w:r w:rsidR="004E5BA1">
              <w:t>'</w:t>
            </w:r>
            <w:r>
              <w:t>developed questioning</w:t>
            </w:r>
            <w:r w:rsidR="004E5BA1">
              <w:t>'</w:t>
            </w:r>
            <w:r>
              <w:t xml:space="preserve"> that should act as guidance for LPs how to develop their dialogue with GPs further.</w:t>
            </w:r>
          </w:p>
          <w:p w14:paraId="1AEED17B" w14:textId="77777777" w:rsidR="009D783D" w:rsidRPr="001C0916" w:rsidRDefault="00856C4E" w:rsidP="004E5BA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This </w:t>
            </w:r>
            <w:r w:rsidR="002B5F54">
              <w:t>section</w:t>
            </w:r>
            <w:r>
              <w:t xml:space="preserve"> </w:t>
            </w:r>
            <w:r w:rsidR="002B5F54">
              <w:t>(</w:t>
            </w:r>
            <w:r w:rsidR="002B5F54" w:rsidRPr="002B5F54">
              <w:t>PE, PR, INF</w:t>
            </w:r>
            <w:r w:rsidR="00D026DA">
              <w:t>—</w:t>
            </w:r>
            <w:r w:rsidR="002B5F54" w:rsidRPr="002B5F54">
              <w:t>non-listed assets</w:t>
            </w:r>
            <w:r w:rsidR="002B5F54">
              <w:t xml:space="preserve">) </w:t>
            </w:r>
            <w:r>
              <w:t xml:space="preserve">is </w:t>
            </w:r>
            <w:r w:rsidRPr="00216994">
              <w:t xml:space="preserve">broadly consistent </w:t>
            </w:r>
            <w:r>
              <w:t>and</w:t>
            </w:r>
            <w:r w:rsidRPr="00216994">
              <w:t xml:space="preserve"> complementary </w:t>
            </w:r>
            <w:r>
              <w:t xml:space="preserve">to the </w:t>
            </w:r>
            <w:hyperlink r:id="rId46" w:history="1">
              <w:r w:rsidRPr="00216994">
                <w:rPr>
                  <w:rStyle w:val="Hyperlink"/>
                </w:rPr>
                <w:t>ESG Disclosure Framework</w:t>
              </w:r>
            </w:hyperlink>
            <w:r>
              <w:t xml:space="preserve"> for private equity. The ESG Disclosure Framework </w:t>
            </w:r>
            <w:r w:rsidRPr="00216994">
              <w:t>help</w:t>
            </w:r>
            <w:r>
              <w:t>s</w:t>
            </w:r>
            <w:r w:rsidRPr="00216994">
              <w:t xml:space="preserve"> </w:t>
            </w:r>
            <w:r>
              <w:t>G</w:t>
            </w:r>
            <w:r w:rsidRPr="00216994">
              <w:t xml:space="preserve">eneral </w:t>
            </w:r>
            <w:r>
              <w:t>P</w:t>
            </w:r>
            <w:r w:rsidRPr="00216994">
              <w:t xml:space="preserve">artners </w:t>
            </w:r>
            <w:r>
              <w:t xml:space="preserve">(GPs) </w:t>
            </w:r>
            <w:r w:rsidRPr="00216994">
              <w:t xml:space="preserve">better understand why </w:t>
            </w:r>
            <w:r>
              <w:t>L</w:t>
            </w:r>
            <w:r w:rsidRPr="00216994">
              <w:t xml:space="preserve">imited </w:t>
            </w:r>
            <w:r>
              <w:t>P</w:t>
            </w:r>
            <w:r w:rsidRPr="00216994">
              <w:t xml:space="preserve">artners </w:t>
            </w:r>
            <w:r>
              <w:t xml:space="preserve">(LPs) </w:t>
            </w:r>
            <w:r w:rsidRPr="00216994">
              <w:t>want ESG</w:t>
            </w:r>
            <w:r>
              <w:t>-</w:t>
            </w:r>
            <w:r w:rsidRPr="00216994">
              <w:t>related information and help</w:t>
            </w:r>
            <w:r w:rsidR="004E5BA1">
              <w:t>s</w:t>
            </w:r>
            <w:r w:rsidRPr="00216994">
              <w:t xml:space="preserve"> rationalise the types of </w:t>
            </w:r>
            <w:r w:rsidR="004E5BA1">
              <w:t>questions</w:t>
            </w:r>
            <w:r w:rsidR="004E5BA1" w:rsidRPr="00216994">
              <w:t xml:space="preserve"> </w:t>
            </w:r>
            <w:r w:rsidRPr="00216994">
              <w:t xml:space="preserve">that LPs are asking GPs </w:t>
            </w:r>
            <w:r>
              <w:t>about</w:t>
            </w:r>
            <w:r w:rsidRPr="00216994">
              <w:t xml:space="preserve"> ESG</w:t>
            </w:r>
            <w:r>
              <w:t xml:space="preserve"> </w:t>
            </w:r>
            <w:r w:rsidR="0057730C">
              <w:t>factors</w:t>
            </w:r>
            <w:r>
              <w:t>. Given the broad similarities in the manager selection processes for private equity, property and infrastructure, the Private Equity ESG Disclosure Framework is used here for all three unlisted asset classes.</w:t>
            </w:r>
          </w:p>
        </w:tc>
      </w:tr>
      <w:tr w:rsidR="00856C4E" w:rsidRPr="00D5451C" w14:paraId="02D588CA"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B768FF5" w14:textId="77777777" w:rsidR="00856C4E" w:rsidRDefault="00856C4E" w:rsidP="00B74465">
            <w:pPr>
              <w:pStyle w:val="INDICATORNUMBER"/>
              <w:rPr>
                <w:rStyle w:val="IntenseEmphasis"/>
                <w:b/>
                <w:bCs w:val="0"/>
                <w:i w:val="0"/>
                <w:iCs w:val="0"/>
                <w:color w:val="595959"/>
              </w:rPr>
            </w:pPr>
            <w:r>
              <w:rPr>
                <w:rStyle w:val="IntenseEmphasis"/>
                <w:b/>
                <w:bCs w:val="0"/>
                <w:i w:val="0"/>
                <w:iCs w:val="0"/>
                <w:color w:val="595959"/>
              </w:rPr>
              <w:t xml:space="preserve">SAM </w:t>
            </w:r>
            <w:r w:rsidR="00C86474">
              <w:rPr>
                <w:rStyle w:val="IntenseEmphasis"/>
                <w:b/>
                <w:bCs w:val="0"/>
                <w:i w:val="0"/>
                <w:iCs w:val="0"/>
                <w:color w:val="595959"/>
              </w:rPr>
              <w:t>09</w:t>
            </w:r>
            <w:r>
              <w:rPr>
                <w:rStyle w:val="IntenseEmphasis"/>
                <w:b/>
                <w:bCs w:val="0"/>
                <w:i w:val="0"/>
                <w:iCs w:val="0"/>
                <w:color w:val="595959"/>
              </w:rPr>
              <w:t>.2</w:t>
            </w:r>
          </w:p>
        </w:tc>
        <w:tc>
          <w:tcPr>
            <w:tcW w:w="8075" w:type="dxa"/>
          </w:tcPr>
          <w:p w14:paraId="0E7D9F6B" w14:textId="77777777" w:rsidR="00856C4E" w:rsidRPr="00856C4E"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pPr>
            <w:r w:rsidRPr="00856C4E">
              <w:t xml:space="preserve">This may include a discussion of: </w:t>
            </w:r>
          </w:p>
          <w:p w14:paraId="045997A1" w14:textId="77777777" w:rsidR="00856C4E" w:rsidRPr="00856C4E" w:rsidRDefault="004E5BA1"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o</w:t>
            </w:r>
            <w:r w:rsidRPr="00856C4E">
              <w:t xml:space="preserve">ther </w:t>
            </w:r>
            <w:r w:rsidR="00856C4E" w:rsidRPr="00856C4E">
              <w:t>aspects of your process</w:t>
            </w:r>
            <w:r>
              <w:t>;</w:t>
            </w:r>
          </w:p>
          <w:p w14:paraId="7C1AA119" w14:textId="77777777" w:rsidR="00856C4E" w:rsidRPr="00856C4E" w:rsidRDefault="004E5BA1"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w</w:t>
            </w:r>
            <w:r w:rsidRPr="00856C4E">
              <w:t xml:space="preserve">hether </w:t>
            </w:r>
            <w:r w:rsidR="00856C4E" w:rsidRPr="00856C4E">
              <w:t>you consider some of the above to be of greater or lesser importance (or relevant/not relevant)</w:t>
            </w:r>
            <w:r>
              <w:t>; and/or</w:t>
            </w:r>
            <w:r w:rsidR="00856C4E" w:rsidRPr="00856C4E">
              <w:t xml:space="preserve"> </w:t>
            </w:r>
          </w:p>
          <w:p w14:paraId="24A34354" w14:textId="77777777" w:rsidR="00856C4E" w:rsidRPr="00856C4E" w:rsidRDefault="004E5BA1" w:rsidP="005E51F7">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856C4E">
              <w:t xml:space="preserve">ow </w:t>
            </w:r>
            <w:r w:rsidR="00856C4E" w:rsidRPr="00856C4E">
              <w:t>your approach varies, if at all, between asset classes and geographies</w:t>
            </w:r>
            <w:r>
              <w:t>.</w:t>
            </w:r>
            <w:r w:rsidR="00856C4E" w:rsidRPr="00856C4E">
              <w:t xml:space="preserve"> </w:t>
            </w:r>
          </w:p>
          <w:p w14:paraId="265AC21D" w14:textId="77777777" w:rsidR="00856C4E" w:rsidRPr="002B5F54" w:rsidRDefault="00856C4E" w:rsidP="004E5BA1">
            <w:pPr>
              <w:pStyle w:val="INDICATORTEXT"/>
              <w:jc w:val="both"/>
              <w:cnfStyle w:val="000000000000" w:firstRow="0" w:lastRow="0" w:firstColumn="0" w:lastColumn="0" w:oddVBand="0" w:evenVBand="0" w:oddHBand="0" w:evenHBand="0" w:firstRowFirstColumn="0" w:firstRowLastColumn="0" w:lastRowFirstColumn="0" w:lastRowLastColumn="0"/>
            </w:pPr>
            <w:r w:rsidRPr="002B5F54">
              <w:t xml:space="preserve">If appropriate, please also comment on whether you are willing to select a manager </w:t>
            </w:r>
            <w:r w:rsidR="004E5BA1">
              <w:t>who</w:t>
            </w:r>
            <w:r w:rsidR="004E5BA1" w:rsidRPr="002B5F54">
              <w:t xml:space="preserve"> </w:t>
            </w:r>
            <w:r w:rsidRPr="002B5F54">
              <w:t>does not currently meet all your ESG-related expectations but is committed to improvements after appointment.</w:t>
            </w:r>
          </w:p>
        </w:tc>
      </w:tr>
      <w:tr w:rsidR="000D1A8F" w:rsidRPr="00D5451C" w14:paraId="2ED54A30"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F2F2F2" w:themeFill="background1" w:themeFillShade="F2"/>
          </w:tcPr>
          <w:p w14:paraId="54ED4DFA" w14:textId="77777777" w:rsidR="000D1A8F" w:rsidRPr="00802299" w:rsidRDefault="000D1A8F" w:rsidP="00856C4E">
            <w:pPr>
              <w:pStyle w:val="INDICATORTEXT"/>
              <w:jc w:val="both"/>
              <w:rPr>
                <w:b/>
              </w:rPr>
            </w:pPr>
            <w:r w:rsidRPr="00802299">
              <w:rPr>
                <w:b/>
              </w:rPr>
              <w:t>LOGIC</w:t>
            </w:r>
          </w:p>
        </w:tc>
      </w:tr>
      <w:tr w:rsidR="000D1A8F" w:rsidRPr="00D5451C" w14:paraId="59B5E1C1"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478BE02A" w14:textId="77777777" w:rsidR="000D1A8F" w:rsidRDefault="000D1A8F" w:rsidP="00B74465">
            <w:pPr>
              <w:pStyle w:val="INDICATORNUMBER"/>
              <w:rPr>
                <w:rStyle w:val="IntenseEmphasis"/>
                <w:b/>
                <w:bCs w:val="0"/>
                <w:i w:val="0"/>
                <w:iCs w:val="0"/>
                <w:color w:val="595959"/>
              </w:rPr>
            </w:pPr>
            <w:r>
              <w:rPr>
                <w:rStyle w:val="IntenseEmphasis"/>
                <w:b/>
                <w:bCs w:val="0"/>
                <w:i w:val="0"/>
                <w:iCs w:val="0"/>
                <w:color w:val="595959"/>
              </w:rPr>
              <w:t xml:space="preserve">SAM </w:t>
            </w:r>
            <w:r w:rsidR="00C86474">
              <w:rPr>
                <w:rStyle w:val="IntenseEmphasis"/>
                <w:b/>
                <w:bCs w:val="0"/>
                <w:i w:val="0"/>
                <w:iCs w:val="0"/>
                <w:color w:val="595959"/>
              </w:rPr>
              <w:t>09</w:t>
            </w:r>
          </w:p>
        </w:tc>
        <w:tc>
          <w:tcPr>
            <w:tcW w:w="8075" w:type="dxa"/>
          </w:tcPr>
          <w:p w14:paraId="5C238518" w14:textId="77777777" w:rsidR="000D1A8F" w:rsidRPr="00856C4E" w:rsidRDefault="000D1A8F">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w:t>
            </w:r>
            <w:r w:rsidRPr="00DA62C4">
              <w:t>indicator will</w:t>
            </w:r>
            <w:r w:rsidRPr="009C4EDF">
              <w:t xml:space="preserve"> be applicable if you report </w:t>
            </w:r>
            <w:r>
              <w:t>‘</w:t>
            </w:r>
            <w:r w:rsidR="00DA1DD2">
              <w:t>s</w:t>
            </w:r>
            <w:r w:rsidRPr="009C4EDF">
              <w:t>election</w:t>
            </w:r>
            <w:r>
              <w:t>’</w:t>
            </w:r>
            <w:r w:rsidRPr="009C4EDF">
              <w:t xml:space="preserve"> for the relevant asset class</w:t>
            </w:r>
            <w:r>
              <w:t>(es)</w:t>
            </w:r>
            <w:r w:rsidRPr="009C4EDF">
              <w:t xml:space="preserve"> in </w:t>
            </w:r>
            <w:r>
              <w:t>[</w:t>
            </w:r>
            <w:r w:rsidRPr="009C4EDF">
              <w:t>0</w:t>
            </w:r>
            <w:r w:rsidR="00C86474">
              <w:t>2</w:t>
            </w:r>
            <w:r>
              <w:t>]</w:t>
            </w:r>
            <w:r w:rsidRPr="009C4EDF">
              <w:t>.</w:t>
            </w:r>
          </w:p>
        </w:tc>
      </w:tr>
      <w:tr w:rsidR="009D783D" w:rsidRPr="00D5451C" w14:paraId="42755D17"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1A28281" w14:textId="77777777" w:rsidR="009D783D" w:rsidRPr="00A62DF0" w:rsidRDefault="009D783D"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9D783D" w:rsidRPr="00D5451C" w14:paraId="255F9126"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shd w:val="clear" w:color="auto" w:fill="F2F2F2" w:themeFill="background1" w:themeFillShade="F2"/>
          </w:tcPr>
          <w:p w14:paraId="2B81071C" w14:textId="77777777" w:rsidR="009D783D" w:rsidRPr="00A62DF0" w:rsidRDefault="009D783D" w:rsidP="00B74465">
            <w:pPr>
              <w:pStyle w:val="INDICATORNUMBER"/>
              <w:rPr>
                <w:rStyle w:val="IntenseEmphasis"/>
                <w:b/>
                <w:i w:val="0"/>
                <w:color w:val="595959"/>
              </w:rPr>
            </w:pPr>
            <w:r>
              <w:rPr>
                <w:rStyle w:val="IntenseEmphasis"/>
                <w:b/>
                <w:i w:val="0"/>
                <w:color w:val="595959"/>
              </w:rPr>
              <w:t xml:space="preserve">SAM </w:t>
            </w:r>
            <w:r w:rsidR="00C86474">
              <w:rPr>
                <w:rStyle w:val="IntenseEmphasis"/>
                <w:b/>
                <w:i w:val="0"/>
                <w:color w:val="595959"/>
              </w:rPr>
              <w:t>09</w:t>
            </w:r>
          </w:p>
        </w:tc>
        <w:tc>
          <w:tcPr>
            <w:tcW w:w="8075" w:type="dxa"/>
            <w:tcBorders>
              <w:top w:val="single" w:sz="4" w:space="0" w:color="A6A6A6" w:themeColor="background1" w:themeShade="A6"/>
              <w:bottom w:val="single" w:sz="4" w:space="0" w:color="0082C8"/>
            </w:tcBorders>
          </w:tcPr>
          <w:p w14:paraId="0FFA8927" w14:textId="77777777" w:rsidR="00856C4E" w:rsidRPr="002B5F54" w:rsidRDefault="00856C4E" w:rsidP="00856C4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B5F54">
              <w:rPr>
                <w:szCs w:val="18"/>
              </w:rPr>
              <w:t xml:space="preserve">Maximum score: Nine </w:t>
            </w:r>
            <w:r w:rsidRPr="002B5F54">
              <w:rPr>
                <w:szCs w:val="18"/>
              </w:rPr>
              <w:sym w:font="Wingdings" w:char="F0AB"/>
            </w:r>
            <w:r w:rsidRPr="002B5F54">
              <w:rPr>
                <w:szCs w:val="18"/>
              </w:rPr>
              <w:t xml:space="preserve"> per asset class</w:t>
            </w:r>
          </w:p>
          <w:p w14:paraId="196C57B1" w14:textId="77777777" w:rsidR="009D783D" w:rsidRDefault="00856C4E" w:rsidP="00F8158A">
            <w:pPr>
              <w:pStyle w:val="INDICATORTEXT"/>
              <w:jc w:val="both"/>
              <w:cnfStyle w:val="000000000000" w:firstRow="0" w:lastRow="0" w:firstColumn="0" w:lastColumn="0" w:oddVBand="0" w:evenVBand="0" w:oddHBand="0" w:evenHBand="0" w:firstRowFirstColumn="0" w:firstRowLastColumn="0" w:lastRowFirstColumn="0" w:lastRowLastColumn="0"/>
            </w:pPr>
            <w:r w:rsidRPr="002B5F54">
              <w:rPr>
                <w:szCs w:val="18"/>
              </w:rPr>
              <w:t xml:space="preserve">The assessment of this indicator is based on your responses to </w:t>
            </w:r>
            <w:r w:rsidR="002B5F54">
              <w:rPr>
                <w:szCs w:val="18"/>
              </w:rPr>
              <w:t>[</w:t>
            </w:r>
            <w:r w:rsidRPr="002B5F54">
              <w:rPr>
                <w:szCs w:val="18"/>
              </w:rPr>
              <w:t>0</w:t>
            </w:r>
            <w:r w:rsidR="00C86474">
              <w:rPr>
                <w:szCs w:val="18"/>
              </w:rPr>
              <w:t>9</w:t>
            </w:r>
            <w:r w:rsidRPr="002B5F54">
              <w:rPr>
                <w:szCs w:val="18"/>
              </w:rPr>
              <w:t>.1</w:t>
            </w:r>
            <w:r w:rsidR="002B5F54">
              <w:rPr>
                <w:szCs w:val="18"/>
              </w:rPr>
              <w:t>]</w:t>
            </w:r>
            <w:r w:rsidRPr="002B5F54">
              <w:rPr>
                <w:szCs w:val="18"/>
              </w:rPr>
              <w:t>.</w:t>
            </w:r>
            <w:r w:rsidR="00D10809">
              <w:rPr>
                <w:szCs w:val="18"/>
              </w:rPr>
              <w:t xml:space="preserve"> The ‘general section’ is applicable to everyone and is worth 3</w:t>
            </w:r>
            <w:r w:rsidR="00D10809" w:rsidRPr="009C4EDF">
              <w:sym w:font="Wingdings" w:char="F0AB"/>
            </w:r>
            <w:r w:rsidR="00D10809">
              <w:t xml:space="preserve"> as part of your ‘core’ assessment. The ‘investment selection’ and ‘investment monitoring’ sections will each be worth </w:t>
            </w:r>
            <w:r w:rsidR="00D10809">
              <w:rPr>
                <w:szCs w:val="18"/>
              </w:rPr>
              <w:t>3</w:t>
            </w:r>
            <w:r w:rsidR="00D10809" w:rsidRPr="009C4EDF">
              <w:sym w:font="Wingdings" w:char="F0AB"/>
            </w:r>
            <w:r w:rsidR="00D10809">
              <w:t xml:space="preserve"> as part of your ‘additional’ assess</w:t>
            </w:r>
            <w:r w:rsidR="00F8158A">
              <w:t>ed indicators</w:t>
            </w:r>
            <w:r w:rsidR="00D10809">
              <w:t>.</w:t>
            </w:r>
          </w:p>
          <w:p w14:paraId="6C6CCF74" w14:textId="77777777" w:rsidR="000B142C" w:rsidRPr="00A62DF0" w:rsidRDefault="000B142C" w:rsidP="004E5BA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‘Other</w:t>
            </w:r>
            <w:r w:rsidR="004E5BA1">
              <w:t xml:space="preserve">; </w:t>
            </w:r>
            <w:r>
              <w:t>specify’ options will be included in the score as long as an explanation has been provided in the appropriate text field. If the explanation is left blank, no points will be awarded.</w:t>
            </w:r>
            <w:r w:rsidR="001564D2">
              <w:t xml:space="preserve"> </w:t>
            </w:r>
          </w:p>
        </w:tc>
      </w:tr>
    </w:tbl>
    <w:p w14:paraId="5E5029F5" w14:textId="77777777" w:rsidR="00061BEF" w:rsidRDefault="00061BEF">
      <w:pPr>
        <w:widowControl/>
        <w:autoSpaceDE/>
        <w:autoSpaceDN/>
        <w:adjustRightInd/>
        <w:spacing w:before="0" w:after="0" w:line="240" w:lineRule="auto"/>
        <w:rPr>
          <w:rFonts w:eastAsia="Times New Roman"/>
          <w:b/>
          <w:color w:val="595959"/>
          <w:sz w:val="18"/>
          <w:szCs w:val="18"/>
        </w:rPr>
      </w:pPr>
    </w:p>
    <w:p w14:paraId="44667CF6" w14:textId="77777777" w:rsidR="00791F29" w:rsidRDefault="00791F29">
      <w:pPr>
        <w:widowControl/>
        <w:autoSpaceDE/>
        <w:autoSpaceDN/>
        <w:adjustRightInd/>
        <w:spacing w:before="0" w:after="0" w:line="240" w:lineRule="auto"/>
        <w:sectPr w:rsidR="00791F29" w:rsidSect="009B2978">
          <w:headerReference w:type="default" r:id="rId47"/>
          <w:headerReference w:type="first" r:id="rId48"/>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B33D78" w:rsidRPr="00F44B1D" w14:paraId="32980C15" w14:textId="77777777" w:rsidTr="00B74465">
        <w:trPr>
          <w:trHeight w:val="412"/>
        </w:trPr>
        <w:tc>
          <w:tcPr>
            <w:tcW w:w="709" w:type="dxa"/>
          </w:tcPr>
          <w:p w14:paraId="2AD4C4DB" w14:textId="77777777" w:rsidR="00B33D78" w:rsidRPr="00ED1D5A" w:rsidRDefault="00B33D78" w:rsidP="00B74465">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0347F5F1" wp14:editId="7AB2BF97">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F90D715" w14:textId="77777777" w:rsidR="00B33D78" w:rsidRPr="009B54F3" w:rsidRDefault="00B33D78" w:rsidP="00B74465">
            <w:pPr>
              <w:pStyle w:val="Heading3"/>
              <w:outlineLvl w:val="2"/>
              <w:rPr>
                <w:rStyle w:val="IntenseEmphasis"/>
                <w:b/>
                <w:bCs/>
                <w:i w:val="0"/>
                <w:iCs w:val="0"/>
                <w:color w:val="FFFFFF" w:themeColor="background1"/>
              </w:rPr>
            </w:pPr>
            <w:bookmarkStart w:id="15" w:name="_Toc438040256"/>
            <w:r>
              <w:rPr>
                <w:rStyle w:val="IntenseEmphasis"/>
                <w:b/>
                <w:bCs/>
                <w:i w:val="0"/>
                <w:iCs w:val="0"/>
                <w:color w:val="FFFFFF" w:themeColor="background1"/>
              </w:rPr>
              <w:t>APPOINTMENT</w:t>
            </w:r>
            <w:bookmarkEnd w:id="15"/>
          </w:p>
        </w:tc>
      </w:tr>
    </w:tbl>
    <w:p w14:paraId="0E145819" w14:textId="77777777" w:rsidR="00B33D78" w:rsidRDefault="00B33D78" w:rsidP="00B33D78">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33D78" w14:paraId="42F70075"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848216" w14:textId="77777777" w:rsidR="00B33D78" w:rsidRPr="00903B63" w:rsidRDefault="00B33D78"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F7F5904" w14:textId="77777777" w:rsidR="00B33D78" w:rsidRPr="00903B63" w:rsidRDefault="00B33D7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386ABD1" w14:textId="77777777" w:rsidR="00B33D78" w:rsidRPr="00903B63" w:rsidRDefault="00B33D78"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07A6811" w14:textId="77777777" w:rsidR="00B33D78" w:rsidRPr="00903B63" w:rsidRDefault="00B33D78"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B33D78" w14:paraId="39D59798"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8D96FC2" w14:textId="77777777" w:rsidR="00B33D78" w:rsidRPr="00903B63" w:rsidRDefault="00B33D78" w:rsidP="00B74465">
            <w:pPr>
              <w:pStyle w:val="SectionIndicatorHeaderText"/>
              <w:rPr>
                <w:rStyle w:val="IntenseEmphasis"/>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0</w:t>
            </w:r>
          </w:p>
        </w:tc>
        <w:tc>
          <w:tcPr>
            <w:tcW w:w="3402" w:type="dxa"/>
            <w:shd w:val="clear" w:color="auto" w:fill="888888"/>
          </w:tcPr>
          <w:p w14:paraId="68A1247D" w14:textId="77777777" w:rsidR="00B33D78" w:rsidRPr="00903B63" w:rsidRDefault="00B33D7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901C666" w14:textId="77777777" w:rsidR="00B33D78" w:rsidRPr="00E41723" w:rsidRDefault="00B33D78"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424FB9E" w14:textId="77777777" w:rsidR="00B33D78" w:rsidRPr="00903B63" w:rsidRDefault="00B33D78" w:rsidP="00B74465">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22568BA" w14:textId="77777777" w:rsidR="00B33D78" w:rsidRDefault="00B33D78" w:rsidP="00B33D78">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B33D78" w14:paraId="5B488B94"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7F7F7F" w:themeColor="text1" w:themeTint="80"/>
              <w:left w:val="single" w:sz="4" w:space="0" w:color="7F7F7F" w:themeColor="text1" w:themeTint="80"/>
              <w:bottom w:val="nil"/>
            </w:tcBorders>
            <w:shd w:val="clear" w:color="auto" w:fill="595959" w:themeFill="text1" w:themeFillTint="A6"/>
          </w:tcPr>
          <w:p w14:paraId="002F7E7E" w14:textId="77777777" w:rsidR="00B33D78" w:rsidRPr="00903B63" w:rsidRDefault="00B33D78"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0</w:t>
            </w:r>
          </w:p>
        </w:tc>
        <w:tc>
          <w:tcPr>
            <w:tcW w:w="8129" w:type="dxa"/>
            <w:gridSpan w:val="5"/>
            <w:tcBorders>
              <w:top w:val="single" w:sz="4" w:space="0" w:color="7F7F7F" w:themeColor="text1" w:themeTint="80"/>
              <w:bottom w:val="nil"/>
              <w:right w:val="single" w:sz="4" w:space="0" w:color="7F7F7F" w:themeColor="text1" w:themeTint="80"/>
            </w:tcBorders>
            <w:shd w:val="clear" w:color="auto" w:fill="7F7F7F" w:themeFill="text1" w:themeFillTint="80"/>
          </w:tcPr>
          <w:p w14:paraId="39144FDC" w14:textId="77777777" w:rsidR="00B33D78" w:rsidRPr="00903B63" w:rsidRDefault="00B33D78"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33D78" w14:paraId="37F918DE"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tcBorders>
            <w:shd w:val="clear" w:color="auto" w:fill="F2F2F2" w:themeFill="background1" w:themeFillShade="F2"/>
          </w:tcPr>
          <w:p w14:paraId="091FA122" w14:textId="77777777" w:rsidR="00B33D78" w:rsidRPr="000D72DF" w:rsidRDefault="00B33D78"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0</w:t>
            </w:r>
            <w:r>
              <w:rPr>
                <w:rStyle w:val="IntenseEmphasis"/>
                <w:b/>
                <w:bCs w:val="0"/>
                <w:i w:val="0"/>
                <w:iCs w:val="0"/>
                <w:color w:val="595959"/>
              </w:rPr>
              <w:t>.1</w:t>
            </w:r>
          </w:p>
        </w:tc>
        <w:tc>
          <w:tcPr>
            <w:tcW w:w="8129" w:type="dxa"/>
            <w:gridSpan w:val="5"/>
            <w:tcBorders>
              <w:top w:val="nil"/>
              <w:right w:val="single" w:sz="4" w:space="0" w:color="7F7F7F" w:themeColor="text1" w:themeTint="80"/>
            </w:tcBorders>
            <w:shd w:val="clear" w:color="auto" w:fill="F2F2F2" w:themeFill="background1" w:themeFillShade="F2"/>
          </w:tcPr>
          <w:p w14:paraId="1D754C34" w14:textId="77777777" w:rsidR="00B33D78" w:rsidRPr="00B33D78" w:rsidRDefault="00B33D78"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B33D78">
              <w:t>When appointing managers, indicate which of the following responsible investment considerations your organisation typically includes in agreements/fund formation contracts for your non-listed assets:</w:t>
            </w:r>
            <w:r>
              <w:t xml:space="preserve"> </w:t>
            </w:r>
          </w:p>
        </w:tc>
      </w:tr>
      <w:tr w:rsidR="00A25227" w14:paraId="1E8F408C" w14:textId="77777777" w:rsidTr="00D41118">
        <w:trPr>
          <w:trHeight w:val="35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7F7F7F" w:themeColor="text1" w:themeTint="80"/>
              <w:bottom w:val="single" w:sz="4" w:space="0" w:color="A6A6A6" w:themeColor="background1" w:themeShade="A6"/>
            </w:tcBorders>
            <w:shd w:val="clear" w:color="auto" w:fill="F2F2F2" w:themeFill="background1" w:themeFillShade="F2"/>
            <w:vAlign w:val="top"/>
          </w:tcPr>
          <w:p w14:paraId="6A3BDC68" w14:textId="77777777" w:rsidR="00A25227" w:rsidRDefault="00A25227" w:rsidP="00B74465">
            <w:pPr>
              <w:pStyle w:val="INDICATORNUMBER"/>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58360DE" w14:textId="77777777" w:rsidR="00A25227" w:rsidRPr="00542DFB" w:rsidRDefault="00A25227" w:rsidP="00B74465">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6C27EB61" w14:textId="77777777" w:rsidR="00A25227" w:rsidRPr="00EC039D" w:rsidRDefault="00A25227" w:rsidP="00B74465">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27DD40F"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03D2BF9"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7F7F7F" w:themeColor="text1" w:themeTint="80"/>
            </w:tcBorders>
            <w:shd w:val="clear" w:color="auto" w:fill="A6A6A6" w:themeFill="background1" w:themeFillShade="A6"/>
          </w:tcPr>
          <w:p w14:paraId="05CCD836" w14:textId="77777777" w:rsidR="00A25227" w:rsidRPr="00EC039D" w:rsidRDefault="00A25227" w:rsidP="00A25227">
            <w:pPr>
              <w:spacing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B33D78" w14:paraId="5809A440" w14:textId="77777777" w:rsidTr="00D41118">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78AC05C9" w14:textId="77777777" w:rsidR="00B33D78" w:rsidRDefault="00B33D78"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A66E26F" w14:textId="77777777" w:rsidR="00B33D78" w:rsidRPr="00FC1F8D" w:rsidRDefault="00B33D78" w:rsidP="00B7446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38723F" w14:paraId="71A8328C"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04EF02B2" w14:textId="77777777" w:rsidR="0038723F" w:rsidRDefault="0038723F"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47192A" w14:textId="77777777" w:rsidR="0038723F" w:rsidRPr="00112413" w:rsidRDefault="0038723F" w:rsidP="00D560BF">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your organisation’s overal</w:t>
            </w:r>
            <w:r>
              <w:t xml:space="preserve">l investment beliefs </w:t>
            </w:r>
            <w:r w:rsidRPr="00596BF1">
              <w:t xml:space="preserve">on responsible investment and ESG </w:t>
            </w:r>
            <w:r w:rsidR="0057730C">
              <w:t>factors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9D4A6F" w14:textId="77777777" w:rsidR="0038723F" w:rsidRPr="00112413"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3D4691"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C8CBAB"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363A324B" w14:textId="77777777" w:rsidR="0038723F" w:rsidRPr="0042063C" w:rsidRDefault="0038723F" w:rsidP="0038723F">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47F24321"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5CA813C0"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0AA65C" w14:textId="77777777" w:rsidR="00247C34" w:rsidRDefault="00247C34" w:rsidP="00D560BF">
            <w:pPr>
              <w:pStyle w:val="INDICATORTEXT"/>
              <w:cnfStyle w:val="000000100000" w:firstRow="0" w:lastRow="0" w:firstColumn="0" w:lastColumn="0" w:oddVBand="0" w:evenVBand="0" w:oddHBand="1" w:evenHBand="0" w:firstRowFirstColumn="0" w:firstRowLastColumn="0" w:lastRowFirstColumn="0" w:lastRowLastColumn="0"/>
            </w:pPr>
            <w:r w:rsidRPr="00596BF1">
              <w:t xml:space="preserve">Acting in accordance with your organisation’s overall </w:t>
            </w:r>
            <w:r>
              <w:t>strategy</w:t>
            </w:r>
            <w:r w:rsidRPr="00596BF1">
              <w:t xml:space="preserve"> on responsible investment and ESG </w:t>
            </w:r>
            <w:r w:rsidR="0057730C">
              <w:t>factors</w:t>
            </w:r>
            <w:r>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9CE9B2"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BE1613"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61AA86"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0CD7A56F"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622925FD"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34061E7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CC3830" w14:textId="77777777" w:rsidR="00247C34"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596BF1">
              <w:t>Acting in accordance with yo</w:t>
            </w:r>
            <w:r>
              <w:t>ur organisation’s overall policy</w:t>
            </w:r>
            <w:r w:rsidRPr="00596BF1">
              <w:t xml:space="preserve"> on responsible investment and ESG </w:t>
            </w:r>
            <w:r w:rsidR="0057730C">
              <w:t>factors</w:t>
            </w:r>
            <w:r>
              <w:t xml:space="preserv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946BAB"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F35DFC"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693E60"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218ABAB3"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34AAFF0A"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5FA34741"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F17B7B" w14:textId="77777777" w:rsidR="00247C34" w:rsidRPr="00596BF1"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Other general RI considerations in your agreements, specify 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1AE29E"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74A56F"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FB6BAA"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375E3884"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3DD9A2C2" w14:textId="77777777" w:rsidTr="00D41118">
        <w:trPr>
          <w:trHeight w:val="31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1F06E95E" w14:textId="77777777" w:rsidR="00247C34" w:rsidRDefault="00247C34" w:rsidP="00247C34">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6733809B" w14:textId="77777777" w:rsidR="00247C34" w:rsidRPr="00FC1F8D" w:rsidRDefault="00247C34" w:rsidP="00247C34">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A25227">
              <w:rPr>
                <w:b/>
                <w:i/>
              </w:rPr>
              <w:t>Investment selection (pre-investment) of underlying holding</w:t>
            </w:r>
          </w:p>
        </w:tc>
      </w:tr>
      <w:tr w:rsidR="00247C34" w14:paraId="43FE9A4F"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6145CE4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069563" w14:textId="77777777" w:rsidR="00247C34" w:rsidRPr="00112413"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A25227">
              <w:t xml:space="preserve">Specific requirements relating to how ESG </w:t>
            </w:r>
            <w:r w:rsidR="0057730C">
              <w:t>factors</w:t>
            </w:r>
            <w:r w:rsidRPr="00A25227">
              <w:t xml:space="preserve"> are identified and managed in investment decision-making</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9DE7E1"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D598AD"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4EFB17"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F037DD0"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715799F2"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A6A6A6" w:themeColor="background1" w:themeShade="A6"/>
            </w:tcBorders>
            <w:shd w:val="clear" w:color="auto" w:fill="F2F2F2" w:themeFill="background1" w:themeFillShade="F2"/>
            <w:vAlign w:val="top"/>
          </w:tcPr>
          <w:p w14:paraId="1972AB6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258A8B" w14:textId="77777777" w:rsidR="00247C34" w:rsidRPr="00A25227"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t>Other RI considerations relating to investment selection in your agreements, 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40DC53"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513038"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B3CCE8"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7EC89DB8"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3EA12BEB" w14:textId="77777777" w:rsidTr="00D41118">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48B9CDBA" w14:textId="77777777" w:rsidR="00247C34" w:rsidRDefault="00247C34" w:rsidP="00247C34">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1B16394E" w14:textId="77777777" w:rsidR="00247C34" w:rsidRPr="002D3AD9" w:rsidRDefault="00247C34" w:rsidP="00247C34">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A25227">
              <w:rPr>
                <w:b/>
                <w:i/>
              </w:rPr>
              <w:t>Investment monitoring (post-investment) of underlying holding</w:t>
            </w:r>
          </w:p>
        </w:tc>
      </w:tr>
      <w:tr w:rsidR="00247C34" w14:paraId="306CA5DC"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481EB44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F6124E" w14:textId="77777777" w:rsidR="00247C34" w:rsidRPr="00112413"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A25227">
              <w:t>Specific requirements relating to the manager supporting or influencing the underlying holdings’ management of ESG factors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291B5E"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BC79B"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F552B5"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6B72DBF1" w14:textId="77777777" w:rsidR="00247C34" w:rsidRPr="0042063C"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271C839E"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5323C5C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667F57" w14:textId="77777777" w:rsidR="00247C34" w:rsidRPr="00A25227"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Other RI considerations relating to investment monitoring in your agreements, specify ___________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FFA9B"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ADE986"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E46BA8"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4C02EBCA"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7EC9C94F" w14:textId="77777777" w:rsidTr="00D41118">
        <w:trPr>
          <w:trHeight w:val="34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0BF21912" w14:textId="77777777" w:rsidR="00247C34" w:rsidRDefault="00247C34" w:rsidP="00247C34">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61B884C1" w14:textId="77777777" w:rsidR="00247C34" w:rsidRPr="00596BF1" w:rsidRDefault="00247C34" w:rsidP="00247C34">
            <w:pPr>
              <w:pStyle w:val="INDICATORTEXT"/>
              <w:spacing w:before="0" w:after="0"/>
              <w:cnfStyle w:val="000000000000" w:firstRow="0" w:lastRow="0" w:firstColumn="0" w:lastColumn="0" w:oddVBand="0" w:evenVBand="0" w:oddHBand="0" w:evenHBand="0" w:firstRowFirstColumn="0" w:firstRowLastColumn="0" w:lastRowFirstColumn="0" w:lastRowLastColumn="0"/>
              <w:rPr>
                <w:b/>
                <w:i/>
              </w:rPr>
            </w:pPr>
            <w:r w:rsidRPr="00596BF1">
              <w:rPr>
                <w:b/>
                <w:i/>
              </w:rPr>
              <w:t>Reporting</w:t>
            </w:r>
          </w:p>
        </w:tc>
      </w:tr>
      <w:tr w:rsidR="00247C34" w14:paraId="72D27690"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1E3CDCCE"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EF7D1D"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017574">
              <w:t xml:space="preserve">Reporting on </w:t>
            </w:r>
            <w:r>
              <w:t xml:space="preserve">the agreed </w:t>
            </w:r>
            <w:r w:rsidRPr="00C6088D">
              <w:t xml:space="preserve">ESG </w:t>
            </w:r>
            <w:r>
              <w:t>implementation activities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9F96CE"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2692B70"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B42FEB"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169F281C"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247C34" w14:paraId="4AB90AC7"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0F1B5B97"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956B47"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t>Reporting on the ESG characteristics of the portfolio</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4137D8"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082406"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5AC9C2"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57FAC734"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247C34" w14:paraId="36B165FD"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37DF5BEB"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D6283B" w14:textId="77777777" w:rsidR="00247C34" w:rsidRPr="0042063C"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A25227">
              <w:t xml:space="preserve">Reporting on company incidents relating to ESG </w:t>
            </w:r>
            <w:r w:rsidR="0057730C">
              <w:t>factors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D21B73"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73F793" w14:textId="77777777" w:rsidR="00247C34" w:rsidRPr="00112413"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ED9259"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5B145944" w14:textId="77777777" w:rsidR="00247C34" w:rsidRPr="0042063C" w:rsidRDefault="00247C34" w:rsidP="00247C34">
            <w:pPr>
              <w:pStyle w:val="INDICATORTEXT"/>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r>
      <w:tr w:rsidR="00247C34" w14:paraId="52BD0032"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4EA25E0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FEC29C"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t xml:space="preserve">Reporting on the impact of ESG </w:t>
            </w:r>
            <w:r w:rsidR="0057730C">
              <w:t>factors</w:t>
            </w:r>
            <w:r>
              <w:t xml:space="preserve"> on financial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7CA2C0"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7C95EA"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8FF6A4"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60F5DA1A"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347B81" w14:paraId="081A05F8"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0070C0"/>
            </w:tcBorders>
            <w:shd w:val="clear" w:color="auto" w:fill="F2F2F2" w:themeFill="background1" w:themeFillShade="F2"/>
            <w:vAlign w:val="top"/>
          </w:tcPr>
          <w:p w14:paraId="60A56C7C" w14:textId="77777777" w:rsidR="00347B81" w:rsidRDefault="00347B81"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3FA8A3" w14:textId="77777777" w:rsidR="00347B81" w:rsidRDefault="00347B81" w:rsidP="00247C34">
            <w:pPr>
              <w:pStyle w:val="INDICATORTEXT"/>
              <w:cnfStyle w:val="000000100000" w:firstRow="0" w:lastRow="0" w:firstColumn="0" w:lastColumn="0" w:oddVBand="0" w:evenVBand="0" w:oddHBand="1" w:evenHBand="0" w:firstRowFirstColumn="0" w:firstRowLastColumn="0" w:lastRowFirstColumn="0" w:lastRowLastColumn="0"/>
            </w:pP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355C04" w14:textId="77777777" w:rsidR="00347B81" w:rsidRPr="00112413" w:rsidRDefault="00347B81" w:rsidP="00247C34">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17E763" w14:textId="77777777" w:rsidR="00347B81" w:rsidRPr="00112413" w:rsidRDefault="00347B81" w:rsidP="00247C34">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1483F4" w14:textId="77777777" w:rsidR="00347B81" w:rsidRPr="00112413" w:rsidRDefault="00347B81" w:rsidP="00247C34">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1616E9F4" w14:textId="77777777" w:rsidR="00347B81" w:rsidRPr="00112413" w:rsidRDefault="00347B81" w:rsidP="00247C34">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47C34" w14:paraId="122A850F"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7F7F7F" w:themeColor="text1" w:themeTint="80"/>
              <w:bottom w:val="single" w:sz="4" w:space="0" w:color="5A5A5A"/>
            </w:tcBorders>
            <w:shd w:val="clear" w:color="auto" w:fill="F2F2F2" w:themeFill="background1" w:themeFillShade="F2"/>
            <w:vAlign w:val="top"/>
          </w:tcPr>
          <w:p w14:paraId="37BD5575"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7584346E"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Other </w:t>
            </w:r>
            <w:r>
              <w:t>RI</w:t>
            </w:r>
            <w:r w:rsidRPr="0042063C">
              <w:t xml:space="preserve"> considerations </w:t>
            </w:r>
            <w:r>
              <w:t xml:space="preserve">relating to reporting </w:t>
            </w:r>
            <w:r w:rsidRPr="0042063C">
              <w:t xml:space="preserve">in </w:t>
            </w:r>
            <w:r>
              <w:t xml:space="preserve">your </w:t>
            </w:r>
            <w:r w:rsidRPr="0042063C">
              <w:t>agreements</w:t>
            </w:r>
            <w:r>
              <w:t>, specify __________</w:t>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6BDC5260"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E5114CC"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0797D3EB"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5A5A5A"/>
              <w:right w:val="single" w:sz="4" w:space="0" w:color="7F7F7F" w:themeColor="text1" w:themeTint="80"/>
            </w:tcBorders>
            <w:shd w:val="clear" w:color="auto" w:fill="auto"/>
          </w:tcPr>
          <w:p w14:paraId="66A990F2" w14:textId="77777777" w:rsidR="00247C34" w:rsidRPr="00112413" w:rsidRDefault="00247C34" w:rsidP="00247C34">
            <w:pPr>
              <w:pStyle w:val="INDICATORTEXT"/>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r>
      <w:tr w:rsidR="00247C34" w14:paraId="5A88976E"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5A5A5A"/>
              <w:left w:val="single" w:sz="4" w:space="0" w:color="7F7F7F" w:themeColor="text1" w:themeTint="80"/>
            </w:tcBorders>
            <w:shd w:val="clear" w:color="auto" w:fill="F2F2F2" w:themeFill="background1" w:themeFillShade="F2"/>
            <w:vAlign w:val="top"/>
          </w:tcPr>
          <w:p w14:paraId="043F4E92" w14:textId="77777777" w:rsidR="00247C34" w:rsidRPr="00AE100E" w:rsidRDefault="00247C34" w:rsidP="00247C3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0</w:t>
            </w:r>
            <w:r>
              <w:rPr>
                <w:rStyle w:val="IntenseEmphasis"/>
                <w:b/>
                <w:bCs w:val="0"/>
                <w:i w:val="0"/>
                <w:iCs w:val="0"/>
                <w:color w:val="595959"/>
              </w:rPr>
              <w:t>.2</w:t>
            </w:r>
          </w:p>
        </w:tc>
        <w:tc>
          <w:tcPr>
            <w:tcW w:w="8129" w:type="dxa"/>
            <w:gridSpan w:val="5"/>
            <w:tcBorders>
              <w:top w:val="single" w:sz="4" w:space="0" w:color="5A5A5A"/>
              <w:right w:val="single" w:sz="4" w:space="0" w:color="7F7F7F" w:themeColor="text1" w:themeTint="80"/>
            </w:tcBorders>
            <w:shd w:val="clear" w:color="auto" w:fill="F2F2F2" w:themeFill="background1" w:themeFillShade="F2"/>
          </w:tcPr>
          <w:p w14:paraId="0BB5DA69" w14:textId="77777777" w:rsidR="00247C34" w:rsidRPr="00EF178A"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rsidRPr="002A7124">
              <w:t xml:space="preserve">Provide additional </w:t>
            </w:r>
            <w:r>
              <w:t>information</w:t>
            </w:r>
            <w:r w:rsidRPr="002D7D69">
              <w:t xml:space="preserve"> </w:t>
            </w:r>
            <w:r w:rsidRPr="002A7124">
              <w:t>relevant to your organisation's manager appointment process and considerations inc</w:t>
            </w:r>
            <w:r>
              <w:t>luded in contractual agreements for non-listed assets</w:t>
            </w:r>
            <w:r w:rsidRPr="00EF178A">
              <w:t>.</w:t>
            </w:r>
          </w:p>
        </w:tc>
      </w:tr>
      <w:tr w:rsidR="00247C34" w14:paraId="429F0021"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7F7F7F" w:themeColor="text1" w:themeTint="80"/>
              <w:bottom w:val="single" w:sz="4" w:space="0" w:color="BFBFBF" w:themeColor="background1" w:themeShade="BF"/>
            </w:tcBorders>
            <w:shd w:val="clear" w:color="auto" w:fill="F2F2F2" w:themeFill="background1" w:themeFillShade="F2"/>
            <w:vAlign w:val="top"/>
          </w:tcPr>
          <w:p w14:paraId="45263406" w14:textId="77777777" w:rsidR="00247C34" w:rsidRDefault="00247C34" w:rsidP="00247C34">
            <w:pPr>
              <w:pStyle w:val="INDICATORNUMBER"/>
              <w:rPr>
                <w:rStyle w:val="IntenseEmphasis"/>
                <w:b/>
                <w:bCs w:val="0"/>
                <w:i w:val="0"/>
                <w:iCs w:val="0"/>
                <w:color w:val="595959"/>
              </w:rPr>
            </w:pPr>
          </w:p>
        </w:tc>
        <w:tc>
          <w:tcPr>
            <w:tcW w:w="8129" w:type="dxa"/>
            <w:gridSpan w:val="5"/>
            <w:tcBorders>
              <w:top w:val="nil"/>
              <w:bottom w:val="single" w:sz="4" w:space="0" w:color="7F7F7F" w:themeColor="text1" w:themeTint="80"/>
              <w:right w:val="single" w:sz="4" w:space="0" w:color="7F7F7F" w:themeColor="text1" w:themeTint="80"/>
            </w:tcBorders>
            <w:shd w:val="clear" w:color="auto" w:fill="auto"/>
          </w:tcPr>
          <w:p w14:paraId="65A69495" w14:textId="77777777" w:rsidR="00247C34"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ectionMISCTableVOLUNTARY"/>
        <w:tblpPr w:leftFromText="180" w:rightFromText="180" w:vertAnchor="page" w:horzAnchor="margin" w:tblpY="4231"/>
        <w:tblW w:w="9214" w:type="dxa"/>
        <w:tblInd w:w="0" w:type="dxa"/>
        <w:tblLook w:val="06A0" w:firstRow="1" w:lastRow="0" w:firstColumn="1" w:lastColumn="0" w:noHBand="1" w:noVBand="1"/>
      </w:tblPr>
      <w:tblGrid>
        <w:gridCol w:w="1134"/>
        <w:gridCol w:w="8080"/>
      </w:tblGrid>
      <w:tr w:rsidR="00347B81" w14:paraId="2C175E01" w14:textId="77777777" w:rsidTr="00347B8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bottom w:val="single" w:sz="4" w:space="0" w:color="0070C0"/>
            </w:tcBorders>
            <w:shd w:val="clear" w:color="auto" w:fill="606060"/>
          </w:tcPr>
          <w:p w14:paraId="30395921" w14:textId="77777777" w:rsidR="00347B81" w:rsidRPr="00191BC1" w:rsidRDefault="00347B81" w:rsidP="00347B81">
            <w:pPr>
              <w:pStyle w:val="SectionIndicatorHeaderText"/>
              <w:rPr>
                <w:rStyle w:val="IntenseEmphasis"/>
                <w:b w:val="0"/>
                <w:bCs w:val="0"/>
                <w:i w:val="0"/>
                <w:iCs w:val="0"/>
                <w:color w:val="FFFFFF" w:themeColor="background1"/>
              </w:rPr>
            </w:pPr>
            <w:r>
              <w:rPr>
                <w:rStyle w:val="IntenseEmphasis"/>
                <w:b w:val="0"/>
                <w:i w:val="0"/>
                <w:color w:val="FFFFFF" w:themeColor="background1"/>
              </w:rPr>
              <w:t>SAM 10</w:t>
            </w:r>
          </w:p>
        </w:tc>
        <w:tc>
          <w:tcPr>
            <w:tcW w:w="8080" w:type="dxa"/>
            <w:tcBorders>
              <w:top w:val="single" w:sz="4" w:space="0" w:color="A6A6A6" w:themeColor="background1" w:themeShade="A6"/>
              <w:bottom w:val="single" w:sz="4" w:space="0" w:color="0070C0"/>
            </w:tcBorders>
          </w:tcPr>
          <w:p w14:paraId="231D0A0D" w14:textId="77777777" w:rsidR="00347B81" w:rsidRPr="00191BC1" w:rsidRDefault="00347B81" w:rsidP="00347B8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47B81" w:rsidRPr="00CF025D" w14:paraId="08D1A79B" w14:textId="77777777" w:rsidTr="00347B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shd w:val="clear" w:color="auto" w:fill="F2F2F2" w:themeFill="background1" w:themeFillShade="F2"/>
          </w:tcPr>
          <w:p w14:paraId="177E1891" w14:textId="77777777" w:rsidR="00347B81" w:rsidRPr="000D72DF" w:rsidRDefault="00347B81" w:rsidP="00347B81">
            <w:pPr>
              <w:pStyle w:val="INDICATORNUMBER"/>
              <w:rPr>
                <w:rStyle w:val="IntenseEmphasis"/>
                <w:b/>
                <w:bCs w:val="0"/>
                <w:i w:val="0"/>
                <w:iCs w:val="0"/>
              </w:rPr>
            </w:pPr>
            <w:r>
              <w:rPr>
                <w:rStyle w:val="IntenseEmphasis"/>
                <w:b/>
                <w:bCs w:val="0"/>
                <w:i w:val="0"/>
                <w:iCs w:val="0"/>
                <w:color w:val="595959"/>
              </w:rPr>
              <w:t>SAM 10.1</w:t>
            </w:r>
          </w:p>
        </w:tc>
        <w:tc>
          <w:tcPr>
            <w:tcW w:w="8080" w:type="dxa"/>
            <w:tcBorders>
              <w:top w:val="single" w:sz="4" w:space="0" w:color="595959"/>
              <w:bottom w:val="single" w:sz="4" w:space="0" w:color="A6A6A6" w:themeColor="background1" w:themeShade="A6"/>
            </w:tcBorders>
          </w:tcPr>
          <w:p w14:paraId="5B814219" w14:textId="77777777" w:rsidR="00347B81" w:rsidRPr="00694AFA"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4076C5">
              <w:rPr>
                <w:rFonts w:cs="Calibri"/>
                <w:szCs w:val="18"/>
              </w:rPr>
              <w:t>Agreement can for example refer to Limited Partnership Agreements (LPAs).</w:t>
            </w:r>
          </w:p>
        </w:tc>
      </w:tr>
      <w:tr w:rsidR="00347B81" w:rsidRPr="00CF025D" w14:paraId="02694DF5" w14:textId="77777777" w:rsidTr="00347B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6E1795B6" w14:textId="77777777" w:rsidR="00347B81" w:rsidRDefault="00347B81" w:rsidP="00347B81">
            <w:pPr>
              <w:pStyle w:val="INDICATORNUMBER"/>
              <w:rPr>
                <w:rStyle w:val="IntenseEmphasis"/>
                <w:b/>
                <w:bCs w:val="0"/>
                <w:i w:val="0"/>
                <w:iCs w:val="0"/>
                <w:color w:val="595959"/>
              </w:rPr>
            </w:pPr>
            <w:r>
              <w:rPr>
                <w:rStyle w:val="IntenseEmphasis"/>
                <w:b/>
                <w:bCs w:val="0"/>
                <w:i w:val="0"/>
                <w:iCs w:val="0"/>
                <w:color w:val="595959"/>
              </w:rPr>
              <w:t>SAM 10.2</w:t>
            </w:r>
          </w:p>
        </w:tc>
        <w:tc>
          <w:tcPr>
            <w:tcW w:w="8080" w:type="dxa"/>
            <w:tcBorders>
              <w:top w:val="single" w:sz="4" w:space="0" w:color="A6A6A6" w:themeColor="background1" w:themeShade="A6"/>
              <w:bottom w:val="single" w:sz="4" w:space="0" w:color="A6A6A6" w:themeColor="background1" w:themeShade="A6"/>
            </w:tcBorders>
          </w:tcPr>
          <w:p w14:paraId="19D74DFF" w14:textId="77777777" w:rsidR="00347B81" w:rsidRPr="004076C5"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 xml:space="preserve">This may include a discussion of: </w:t>
            </w:r>
          </w:p>
          <w:p w14:paraId="73D7F23F" w14:textId="77777777" w:rsidR="00347B81" w:rsidRPr="004076C5" w:rsidRDefault="00347B81" w:rsidP="00347B8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Whether your contract requirements relate to specific ESG incorporation strategies (screening, integration, etc.)</w:t>
            </w:r>
          </w:p>
          <w:p w14:paraId="3E754715" w14:textId="77777777" w:rsidR="00347B81" w:rsidRPr="004076C5" w:rsidRDefault="00347B81" w:rsidP="00347B8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 xml:space="preserve">Whether you link investment management fees to ESG </w:t>
            </w:r>
            <w:r>
              <w:t>factors</w:t>
            </w:r>
            <w:r w:rsidRPr="00CD3634">
              <w:t xml:space="preserve"> </w:t>
            </w:r>
            <w:r w:rsidRPr="004076C5">
              <w:rPr>
                <w:rFonts w:cs="Calibri"/>
                <w:szCs w:val="18"/>
              </w:rPr>
              <w:t xml:space="preserve"> or have break/renegotiation clauses linked to ESG </w:t>
            </w:r>
            <w:r>
              <w:t>factors</w:t>
            </w:r>
          </w:p>
          <w:p w14:paraId="3434D58F" w14:textId="77777777" w:rsidR="00347B81" w:rsidRPr="004076C5" w:rsidRDefault="00347B81" w:rsidP="00347B8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Where managers have substantial operational control over portfolio companies/assets your organisation expects them to operate in accordance with your ESG guidelines (or similar)</w:t>
            </w:r>
          </w:p>
          <w:p w14:paraId="69F19C20" w14:textId="77777777" w:rsidR="00347B81" w:rsidRPr="004076C5" w:rsidRDefault="00347B81" w:rsidP="00347B8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4076C5">
              <w:rPr>
                <w:rFonts w:cs="Calibri"/>
                <w:szCs w:val="18"/>
              </w:rPr>
              <w:t xml:space="preserve">The percentage of contracts (overall or by asset class) where ESG </w:t>
            </w:r>
            <w:r>
              <w:t xml:space="preserve"> actors</w:t>
            </w:r>
            <w:r w:rsidRPr="004076C5">
              <w:rPr>
                <w:rFonts w:cs="Calibri"/>
                <w:szCs w:val="18"/>
              </w:rPr>
              <w:t xml:space="preserve"> are included, or </w:t>
            </w:r>
          </w:p>
          <w:p w14:paraId="74FF54E8" w14:textId="77777777" w:rsidR="00347B81" w:rsidRPr="007324A8" w:rsidRDefault="00347B81" w:rsidP="00347B8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szCs w:val="18"/>
              </w:rPr>
            </w:pPr>
            <w:r w:rsidRPr="007324A8">
              <w:t>The challenges you hav</w:t>
            </w:r>
            <w:r>
              <w:t>e encountered in addressing ESG factors</w:t>
            </w:r>
            <w:r w:rsidRPr="00CD3634">
              <w:t xml:space="preserve"> </w:t>
            </w:r>
            <w:r w:rsidRPr="007324A8">
              <w:t>in contracts/investment mandates.</w:t>
            </w:r>
          </w:p>
        </w:tc>
      </w:tr>
      <w:tr w:rsidR="00347B81" w:rsidRPr="00CF025D" w14:paraId="679A3440" w14:textId="77777777" w:rsidTr="00347B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1CE06548" w14:textId="77777777" w:rsidR="00347B81" w:rsidRPr="00802299" w:rsidRDefault="00347B81" w:rsidP="00347B81">
            <w:pPr>
              <w:pStyle w:val="INDICATORTEXT"/>
              <w:rPr>
                <w:rFonts w:cs="Calibri"/>
                <w:b/>
                <w:szCs w:val="18"/>
              </w:rPr>
            </w:pPr>
            <w:r w:rsidRPr="00802299">
              <w:rPr>
                <w:rFonts w:cs="Calibri"/>
                <w:b/>
                <w:szCs w:val="18"/>
              </w:rPr>
              <w:t>LOGIC</w:t>
            </w:r>
          </w:p>
        </w:tc>
      </w:tr>
      <w:tr w:rsidR="00347B81" w:rsidRPr="00CF025D" w14:paraId="0DF13069" w14:textId="77777777" w:rsidTr="00347B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1D37BD4" w14:textId="77777777" w:rsidR="00347B81" w:rsidRDefault="00347B81" w:rsidP="00347B81">
            <w:pPr>
              <w:pStyle w:val="INDICATORNUMBER"/>
              <w:rPr>
                <w:rStyle w:val="IntenseEmphasis"/>
                <w:b/>
                <w:bCs w:val="0"/>
                <w:i w:val="0"/>
                <w:iCs w:val="0"/>
                <w:color w:val="595959"/>
              </w:rPr>
            </w:pPr>
            <w:r>
              <w:rPr>
                <w:rStyle w:val="IntenseEmphasis"/>
                <w:b/>
                <w:bCs w:val="0"/>
                <w:i w:val="0"/>
                <w:iCs w:val="0"/>
                <w:color w:val="595959"/>
              </w:rPr>
              <w:t>SAM 10</w:t>
            </w:r>
          </w:p>
        </w:tc>
        <w:tc>
          <w:tcPr>
            <w:tcW w:w="8080" w:type="dxa"/>
            <w:tcBorders>
              <w:top w:val="single" w:sz="4" w:space="0" w:color="A6A6A6" w:themeColor="background1" w:themeShade="A6"/>
              <w:bottom w:val="single" w:sz="4" w:space="0" w:color="A6A6A6" w:themeColor="background1" w:themeShade="A6"/>
            </w:tcBorders>
          </w:tcPr>
          <w:p w14:paraId="4942422A" w14:textId="77777777" w:rsidR="00347B81" w:rsidRPr="004076C5"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 xml:space="preserve">This </w:t>
            </w:r>
            <w:r w:rsidRPr="00DA62C4">
              <w:t>indicator will</w:t>
            </w:r>
            <w:r w:rsidRPr="009C4EDF">
              <w:t xml:space="preserve"> be applicable if you report </w:t>
            </w:r>
            <w:r>
              <w:t>‘Appointment’</w:t>
            </w:r>
            <w:r w:rsidRPr="009C4EDF">
              <w:t xml:space="preserve"> for the relevant asset class</w:t>
            </w:r>
            <w:r>
              <w:t>(es)</w:t>
            </w:r>
            <w:r w:rsidRPr="009C4EDF">
              <w:t xml:space="preserve"> in </w:t>
            </w:r>
            <w:r>
              <w:t>[</w:t>
            </w:r>
            <w:r w:rsidRPr="009C4EDF">
              <w:t>0</w:t>
            </w:r>
            <w:r>
              <w:t>2]</w:t>
            </w:r>
            <w:r w:rsidRPr="009C4EDF">
              <w:t>.</w:t>
            </w:r>
          </w:p>
        </w:tc>
      </w:tr>
      <w:tr w:rsidR="00347B81" w:rsidRPr="00CF025D" w14:paraId="7E4BF93E" w14:textId="77777777" w:rsidTr="00347B8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78DAD5E0" w14:textId="77777777" w:rsidR="00347B81" w:rsidRPr="00CB01B4" w:rsidRDefault="00347B81" w:rsidP="00347B81">
            <w:pPr>
              <w:pStyle w:val="INDICATORTEXT"/>
              <w:rPr>
                <w:rFonts w:cs="Calibri"/>
                <w:b/>
                <w:szCs w:val="18"/>
              </w:rPr>
            </w:pPr>
            <w:r w:rsidRPr="00CB01B4">
              <w:rPr>
                <w:rFonts w:cs="Calibri"/>
                <w:b/>
                <w:szCs w:val="18"/>
              </w:rPr>
              <w:t>ASSESSMENT</w:t>
            </w:r>
          </w:p>
        </w:tc>
      </w:tr>
      <w:tr w:rsidR="00347B81" w:rsidRPr="00CF025D" w14:paraId="3341CAE6" w14:textId="77777777" w:rsidTr="00347B8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uto"/>
            </w:tcBorders>
            <w:shd w:val="clear" w:color="auto" w:fill="F2F2F2" w:themeFill="background1" w:themeFillShade="F2"/>
          </w:tcPr>
          <w:p w14:paraId="43A5BDED" w14:textId="77777777" w:rsidR="00347B81" w:rsidRDefault="00347B81" w:rsidP="00347B81">
            <w:pPr>
              <w:pStyle w:val="INDICATORNUMBER"/>
              <w:rPr>
                <w:rStyle w:val="IntenseEmphasis"/>
                <w:b/>
                <w:bCs w:val="0"/>
                <w:i w:val="0"/>
                <w:iCs w:val="0"/>
                <w:color w:val="595959"/>
              </w:rPr>
            </w:pPr>
            <w:r>
              <w:rPr>
                <w:rStyle w:val="IntenseEmphasis"/>
                <w:b/>
                <w:bCs w:val="0"/>
                <w:i w:val="0"/>
                <w:iCs w:val="0"/>
                <w:color w:val="595959"/>
              </w:rPr>
              <w:t xml:space="preserve">SAM </w:t>
            </w:r>
            <w:r w:rsidRPr="00347B81">
              <w:rPr>
                <w:rStyle w:val="IntenseEmphasis"/>
                <w:b/>
                <w:bCs w:val="0"/>
                <w:i w:val="0"/>
                <w:iCs w:val="0"/>
                <w:color w:val="595959"/>
              </w:rPr>
              <w:t>1</w:t>
            </w:r>
            <w:r>
              <w:rPr>
                <w:rStyle w:val="IntenseEmphasis"/>
                <w:b/>
                <w:bCs w:val="0"/>
                <w:i w:val="0"/>
                <w:iCs w:val="0"/>
                <w:color w:val="595959"/>
              </w:rPr>
              <w:t>0</w:t>
            </w:r>
          </w:p>
        </w:tc>
        <w:tc>
          <w:tcPr>
            <w:tcW w:w="8080" w:type="dxa"/>
            <w:tcBorders>
              <w:top w:val="single" w:sz="4" w:space="0" w:color="A6A6A6" w:themeColor="background1" w:themeShade="A6"/>
              <w:bottom w:val="single" w:sz="4" w:space="0" w:color="5A5A5A"/>
            </w:tcBorders>
          </w:tcPr>
          <w:p w14:paraId="4874176C" w14:textId="77777777" w:rsidR="00347B81" w:rsidRPr="007324A8"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szCs w:val="18"/>
              </w:rPr>
            </w:pPr>
            <w:r w:rsidRPr="007324A8">
              <w:rPr>
                <w:szCs w:val="18"/>
              </w:rPr>
              <w:t xml:space="preserve">Maximum score: Three </w:t>
            </w:r>
            <w:r w:rsidRPr="007324A8">
              <w:rPr>
                <w:szCs w:val="18"/>
              </w:rPr>
              <w:sym w:font="Wingdings" w:char="F0AB"/>
            </w:r>
            <w:r w:rsidRPr="007324A8">
              <w:rPr>
                <w:szCs w:val="18"/>
              </w:rPr>
              <w:t xml:space="preserve"> per asset class</w:t>
            </w:r>
          </w:p>
          <w:p w14:paraId="28B35A69" w14:textId="77777777" w:rsidR="00347B81"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szCs w:val="18"/>
              </w:rPr>
            </w:pPr>
            <w:r w:rsidRPr="007324A8">
              <w:rPr>
                <w:szCs w:val="18"/>
              </w:rPr>
              <w:t xml:space="preserve">The assessment of this indicator is based on your responses to </w:t>
            </w:r>
            <w:r>
              <w:rPr>
                <w:szCs w:val="18"/>
              </w:rPr>
              <w:t>[</w:t>
            </w:r>
            <w:r w:rsidRPr="007324A8">
              <w:rPr>
                <w:szCs w:val="18"/>
              </w:rPr>
              <w:t>1</w:t>
            </w:r>
            <w:r>
              <w:rPr>
                <w:szCs w:val="18"/>
              </w:rPr>
              <w:t>0</w:t>
            </w:r>
            <w:r w:rsidRPr="007324A8">
              <w:rPr>
                <w:szCs w:val="18"/>
              </w:rPr>
              <w:t>.1</w:t>
            </w:r>
            <w:r>
              <w:rPr>
                <w:szCs w:val="18"/>
              </w:rPr>
              <w:t>]</w:t>
            </w:r>
            <w:r w:rsidRPr="007324A8">
              <w:rPr>
                <w:szCs w:val="18"/>
              </w:rPr>
              <w:t>.</w:t>
            </w:r>
          </w:p>
          <w:p w14:paraId="03A02F43" w14:textId="77777777" w:rsidR="00347B81" w:rsidRPr="00127E68" w:rsidRDefault="00347B81" w:rsidP="00347B81">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 xml:space="preserve">‘Other; specify’ options will be included in the score as long as an explanation has been provided in the appropriate text field. If the explanation is left blank, no points will be awarded. </w:t>
            </w:r>
          </w:p>
        </w:tc>
      </w:tr>
    </w:tbl>
    <w:p w14:paraId="6CA9F462" w14:textId="77777777" w:rsidR="00791F29" w:rsidRDefault="00791F29">
      <w:pPr>
        <w:widowControl/>
        <w:autoSpaceDE/>
        <w:autoSpaceDN/>
        <w:adjustRightInd/>
        <w:spacing w:before="0" w:after="0" w:line="240" w:lineRule="auto"/>
        <w:sectPr w:rsidR="00791F29" w:rsidSect="009B2978">
          <w:headerReference w:type="default" r:id="rId49"/>
          <w:headerReference w:type="first" r:id="rId50"/>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F35928" w:rsidRPr="00F44B1D" w14:paraId="53DC02B4" w14:textId="77777777" w:rsidTr="005360FC">
        <w:trPr>
          <w:trHeight w:val="412"/>
        </w:trPr>
        <w:tc>
          <w:tcPr>
            <w:tcW w:w="709" w:type="dxa"/>
          </w:tcPr>
          <w:p w14:paraId="4F114EDC" w14:textId="77777777" w:rsidR="00F35928" w:rsidRPr="00ED1D5A" w:rsidRDefault="00F35928" w:rsidP="005360FC">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366D0808" wp14:editId="0FD9F559">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660B201E" w14:textId="77777777" w:rsidR="00F35928" w:rsidRPr="009B54F3" w:rsidRDefault="00F35928" w:rsidP="005360FC">
            <w:pPr>
              <w:pStyle w:val="Heading3"/>
              <w:outlineLvl w:val="2"/>
              <w:rPr>
                <w:rStyle w:val="IntenseEmphasis"/>
                <w:b/>
                <w:bCs/>
                <w:i w:val="0"/>
                <w:iCs w:val="0"/>
                <w:color w:val="FFFFFF" w:themeColor="background1"/>
              </w:rPr>
            </w:pPr>
            <w:bookmarkStart w:id="16" w:name="_Toc438040257"/>
            <w:r>
              <w:rPr>
                <w:rStyle w:val="IntenseEmphasis"/>
                <w:b/>
                <w:bCs/>
                <w:i w:val="0"/>
                <w:iCs w:val="0"/>
                <w:color w:val="FFFFFF" w:themeColor="background1"/>
              </w:rPr>
              <w:t>MONITORING</w:t>
            </w:r>
            <w:bookmarkEnd w:id="16"/>
          </w:p>
        </w:tc>
      </w:tr>
    </w:tbl>
    <w:p w14:paraId="3A608B22" w14:textId="77777777" w:rsidR="00F35928" w:rsidRDefault="00F35928" w:rsidP="00791F29">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B5DC3" w14:paraId="5E60B73E"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C665BB" w14:textId="77777777" w:rsidR="008B5DC3" w:rsidRPr="00356CDA" w:rsidRDefault="008B5DC3"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6A396A42" w14:textId="77777777" w:rsidR="008B5DC3" w:rsidRPr="00356CDA" w:rsidRDefault="008B5D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7AE5013" w14:textId="77777777" w:rsidR="008B5DC3" w:rsidRPr="00356CDA" w:rsidRDefault="008B5D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542CA89" w14:textId="77777777" w:rsidR="008B5DC3" w:rsidRPr="00356CDA" w:rsidRDefault="008B5DC3"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8B5DC3" w14:paraId="32B67CDD"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F62BEAF" w14:textId="77777777" w:rsidR="008B5DC3" w:rsidRPr="00356CDA" w:rsidRDefault="008B5DC3" w:rsidP="00B74465">
            <w:pPr>
              <w:pStyle w:val="SectionIndicatorHeaderText"/>
              <w:rPr>
                <w:rStyle w:val="IntenseEmphasis"/>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1</w:t>
            </w:r>
          </w:p>
        </w:tc>
        <w:tc>
          <w:tcPr>
            <w:tcW w:w="3402" w:type="dxa"/>
          </w:tcPr>
          <w:p w14:paraId="4A3A0E66" w14:textId="77777777" w:rsidR="008B5DC3" w:rsidRPr="00356CDA" w:rsidRDefault="008B5D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0473C31" w14:textId="77777777" w:rsidR="008B5DC3" w:rsidRPr="00356CDA" w:rsidRDefault="008B5D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7DCF52C" w14:textId="3ACAA9D1" w:rsidR="008B5DC3" w:rsidRPr="00356CDA" w:rsidRDefault="008B5DC3" w:rsidP="00B74465">
            <w:pPr>
              <w:pStyle w:val="SectionIndicatorHeaderText"/>
              <w:rPr>
                <w:rStyle w:val="IntenseEmphasis"/>
                <w:bCs w:val="0"/>
                <w:i w:val="0"/>
                <w:iCs w:val="0"/>
                <w:color w:val="FFFFFF" w:themeColor="background1"/>
              </w:rPr>
            </w:pPr>
            <w:r>
              <w:rPr>
                <w:rStyle w:val="IntenseEmphasis"/>
                <w:i w:val="0"/>
                <w:color w:val="FFFFFF" w:themeColor="background1"/>
              </w:rPr>
              <w:t>PRI 1</w:t>
            </w:r>
            <w:r w:rsidR="00B8330B">
              <w:rPr>
                <w:rStyle w:val="IntenseEmphasis"/>
                <w:i w:val="0"/>
                <w:color w:val="FFFFFF" w:themeColor="background1"/>
              </w:rPr>
              <w:t xml:space="preserve"> </w:t>
            </w:r>
            <w:r w:rsidR="00D026DA">
              <w:rPr>
                <w:rStyle w:val="IntenseEmphasis"/>
                <w:i w:val="0"/>
                <w:color w:val="FFFFFF" w:themeColor="background1"/>
              </w:rPr>
              <w:t>—</w:t>
            </w:r>
            <w:r w:rsidR="00B8330B">
              <w:rPr>
                <w:rStyle w:val="IntenseEmphasis"/>
                <w:i w:val="0"/>
                <w:color w:val="FFFFFF" w:themeColor="background1"/>
              </w:rPr>
              <w:t xml:space="preserve"> </w:t>
            </w:r>
            <w:r>
              <w:rPr>
                <w:rStyle w:val="IntenseEmphasis"/>
                <w:i w:val="0"/>
                <w:color w:val="FFFFFF" w:themeColor="background1"/>
              </w:rPr>
              <w:t>6</w:t>
            </w:r>
          </w:p>
        </w:tc>
      </w:tr>
    </w:tbl>
    <w:p w14:paraId="1DE108FF" w14:textId="77777777" w:rsidR="008B5DC3" w:rsidRDefault="008B5DC3" w:rsidP="008B5DC3">
      <w:pPr>
        <w:pStyle w:val="INDICATORNUMBER"/>
      </w:pPr>
    </w:p>
    <w:tbl>
      <w:tblPr>
        <w:tblStyle w:val="SubSectionIndicatorTableVOLUNTARY"/>
        <w:tblW w:w="9214" w:type="dxa"/>
        <w:tblInd w:w="5" w:type="dxa"/>
        <w:tblLook w:val="04A0" w:firstRow="1" w:lastRow="0" w:firstColumn="1" w:lastColumn="0" w:noHBand="0" w:noVBand="1"/>
      </w:tblPr>
      <w:tblGrid>
        <w:gridCol w:w="1085"/>
        <w:gridCol w:w="4585"/>
        <w:gridCol w:w="851"/>
        <w:gridCol w:w="850"/>
        <w:gridCol w:w="851"/>
        <w:gridCol w:w="992"/>
      </w:tblGrid>
      <w:tr w:rsidR="008B5DC3" w14:paraId="738BAD67"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5D22E8E4" w14:textId="77777777" w:rsidR="008B5DC3" w:rsidRPr="00903B63" w:rsidRDefault="008B5DC3"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1</w:t>
            </w:r>
          </w:p>
        </w:tc>
        <w:tc>
          <w:tcPr>
            <w:tcW w:w="8129" w:type="dxa"/>
            <w:gridSpan w:val="5"/>
            <w:tcBorders>
              <w:top w:val="single" w:sz="4" w:space="0" w:color="0070C0"/>
              <w:bottom w:val="single" w:sz="4" w:space="0" w:color="0070C0"/>
              <w:right w:val="single" w:sz="4" w:space="0" w:color="0070C0"/>
            </w:tcBorders>
            <w:shd w:val="clear" w:color="auto" w:fill="0070C0"/>
          </w:tcPr>
          <w:p w14:paraId="1F4D4CE5" w14:textId="77777777" w:rsidR="008B5DC3" w:rsidRPr="00903B63" w:rsidRDefault="008B5D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5DC3" w14:paraId="4F0B3969" w14:textId="77777777" w:rsidTr="00B744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50883BCF" w14:textId="77777777" w:rsidR="008B5DC3" w:rsidRPr="000D72DF" w:rsidRDefault="008B5DC3"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1</w:t>
            </w:r>
            <w:r>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156B438D" w14:textId="77777777" w:rsidR="008B5DC3" w:rsidRPr="008B5DC3" w:rsidRDefault="008B5DC3" w:rsidP="004E5BA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5DC3">
              <w:t>Indicate whether your organisation and/or your investment consultant in the dialogue and monitoring of your external manager typically do any of the following</w:t>
            </w:r>
            <w:r w:rsidR="004E5BA1">
              <w:t>.</w:t>
            </w:r>
          </w:p>
        </w:tc>
      </w:tr>
      <w:tr w:rsidR="008B5DC3" w14:paraId="750E7CE3" w14:textId="77777777" w:rsidTr="00D41118">
        <w:trPr>
          <w:trHeight w:val="399"/>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7CA64C07" w14:textId="77777777" w:rsidR="008B5DC3" w:rsidRDefault="008B5DC3" w:rsidP="00A451E5">
            <w:pPr>
              <w:pStyle w:val="INDICATORNUMBER"/>
              <w:spacing w:before="0"/>
              <w:rPr>
                <w:rStyle w:val="IntenseEmphasis"/>
                <w:b/>
                <w:bCs w:val="0"/>
                <w:i w:val="0"/>
                <w:iCs w:val="0"/>
                <w:color w:val="595959"/>
              </w:rPr>
            </w:pPr>
          </w:p>
        </w:tc>
        <w:tc>
          <w:tcPr>
            <w:tcW w:w="4585"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2BFB569" w14:textId="77777777" w:rsidR="008B5DC3" w:rsidRPr="00542DFB" w:rsidRDefault="008B5DC3" w:rsidP="00A451E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F9F4333"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All</w:t>
            </w:r>
            <w:r w:rsidR="003A521E">
              <w:rPr>
                <w:b/>
                <w:color w:val="FFFFFF" w:themeColor="background1"/>
                <w:sz w:val="18"/>
              </w:rPr>
              <w:t xml:space="preserve"> assets</w:t>
            </w: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BE1F55B"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PE</w:t>
            </w:r>
          </w:p>
        </w:tc>
        <w:tc>
          <w:tcPr>
            <w:tcW w:w="8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68EB19A"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PR</w:t>
            </w:r>
          </w:p>
        </w:tc>
        <w:tc>
          <w:tcPr>
            <w:tcW w:w="99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B401911" w14:textId="77777777" w:rsidR="008B5DC3" w:rsidRPr="00EC039D" w:rsidRDefault="008B5DC3" w:rsidP="00A451E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EC039D">
              <w:rPr>
                <w:b/>
                <w:color w:val="FFFFFF" w:themeColor="background1"/>
                <w:sz w:val="18"/>
              </w:rPr>
              <w:t>INF</w:t>
            </w:r>
          </w:p>
        </w:tc>
      </w:tr>
      <w:tr w:rsidR="008B5DC3" w14:paraId="5653779E" w14:textId="77777777" w:rsidTr="00D41118">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7D9F6E4" w14:textId="77777777" w:rsidR="008B5DC3" w:rsidRDefault="008B5DC3" w:rsidP="008A23A7">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FE16E5C" w14:textId="77777777" w:rsidR="008B5DC3" w:rsidRPr="00FC1F8D" w:rsidRDefault="008B5DC3" w:rsidP="00C87F2E">
            <w:pPr>
              <w:pStyle w:val="INDICATORTEXT"/>
              <w:spacing w:before="120" w:after="0"/>
              <w:cnfStyle w:val="000000100000" w:firstRow="0" w:lastRow="0" w:firstColumn="0" w:lastColumn="0" w:oddVBand="0" w:evenVBand="0" w:oddHBand="1" w:evenHBand="0" w:firstRowFirstColumn="0" w:firstRowLastColumn="0" w:lastRowFirstColumn="0" w:lastRowLastColumn="0"/>
              <w:rPr>
                <w:b/>
                <w:i/>
                <w:color w:val="FFFFFF" w:themeColor="background1"/>
              </w:rPr>
            </w:pPr>
            <w:r>
              <w:rPr>
                <w:b/>
                <w:i/>
              </w:rPr>
              <w:t>General</w:t>
            </w:r>
          </w:p>
        </w:tc>
      </w:tr>
      <w:tr w:rsidR="008B5DC3" w14:paraId="748B9AB9"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5B20CB14"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1BA093" w14:textId="77777777" w:rsidR="008B5DC3" w:rsidRPr="00166920" w:rsidRDefault="008B5DC3" w:rsidP="008B5DC3">
            <w:pPr>
              <w:pStyle w:val="INDICATORTEXT"/>
              <w:cnfStyle w:val="000000000000" w:firstRow="0" w:lastRow="0" w:firstColumn="0" w:lastColumn="0" w:oddVBand="0" w:evenVBand="0" w:oddHBand="0" w:evenHBand="0" w:firstRowFirstColumn="0" w:firstRowLastColumn="0" w:lastRowFirstColumn="0" w:lastRowLastColumn="0"/>
            </w:pPr>
            <w:r w:rsidRPr="00C7679A">
              <w:t>Include responsible investment as a standard agenda item at performance review meetings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EBE6DF" w14:textId="77777777" w:rsidR="008B5DC3" w:rsidRPr="00112413" w:rsidRDefault="008B5DC3"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4A6B8"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7CB30A"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AED8171" w14:textId="77777777" w:rsidR="008B5DC3" w:rsidRPr="0042063C" w:rsidRDefault="008B5DC3" w:rsidP="00B74465">
            <w:pPr>
              <w:pStyle w:val="INDICATORTEXT"/>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8B5DC3" w14:paraId="0FDCC27A"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2ABBA0C5"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137F41" w14:textId="77777777" w:rsidR="008B5DC3" w:rsidRPr="00166920" w:rsidRDefault="008B5DC3" w:rsidP="008B5DC3">
            <w:pPr>
              <w:pStyle w:val="INDICATORTEXT"/>
              <w:cnfStyle w:val="000000100000" w:firstRow="0" w:lastRow="0" w:firstColumn="0" w:lastColumn="0" w:oddVBand="0" w:evenVBand="0" w:oddHBand="1" w:evenHBand="0" w:firstRowFirstColumn="0" w:firstRowLastColumn="0" w:lastRowFirstColumn="0" w:lastRowLastColumn="0"/>
            </w:pPr>
            <w:r w:rsidRPr="00C7679A">
              <w:t>Highlight examples of good responsible investment practice by other managers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05CAB6" w14:textId="77777777" w:rsidR="008B5DC3" w:rsidRPr="00112413" w:rsidRDefault="008B5DC3"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3E89C0" w14:textId="77777777" w:rsidR="008B5DC3" w:rsidRPr="0042063C" w:rsidRDefault="008B5DC3"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37583A" w14:textId="77777777" w:rsidR="008B5DC3" w:rsidRPr="0042063C" w:rsidRDefault="008B5DC3"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7407BDE" w14:textId="77777777" w:rsidR="008B5DC3" w:rsidRPr="0042063C" w:rsidRDefault="008B5DC3"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8B5DC3" w14:paraId="73F64FF6"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231D7918" w14:textId="77777777" w:rsidR="008B5DC3" w:rsidRDefault="008B5DC3" w:rsidP="00B74465">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BB5F17" w14:textId="77777777" w:rsidR="008B5DC3" w:rsidRPr="00166920" w:rsidRDefault="008B5DC3" w:rsidP="00247C34">
            <w:pPr>
              <w:pStyle w:val="INDICATORTEXT"/>
              <w:cnfStyle w:val="000000000000" w:firstRow="0" w:lastRow="0" w:firstColumn="0" w:lastColumn="0" w:oddVBand="0" w:evenVBand="0" w:oddHBand="0" w:evenHBand="0" w:firstRowFirstColumn="0" w:firstRowLastColumn="0" w:lastRowFirstColumn="0" w:lastRowLastColumn="0"/>
            </w:pPr>
            <w:r w:rsidRPr="00C7679A">
              <w:t xml:space="preserve">Review manager’s </w:t>
            </w:r>
            <w:r>
              <w:t>responsible investment</w:t>
            </w:r>
            <w:r w:rsidRPr="00C7679A">
              <w:t xml:space="preserve"> reporting</w:t>
            </w:r>
            <w:r w:rsidR="00C86474">
              <w:t xml:space="preserve"> (excluding PRI)</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3BD93B" w14:textId="77777777" w:rsidR="008B5DC3" w:rsidRPr="00112413" w:rsidRDefault="008B5DC3"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09B182" w14:textId="77777777" w:rsidR="008B5DC3" w:rsidRPr="0042063C" w:rsidRDefault="008B5DC3"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EB927C" w14:textId="77777777" w:rsidR="008B5DC3" w:rsidRPr="0042063C" w:rsidRDefault="008B5DC3"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05F52BF" w14:textId="77777777" w:rsidR="008B5DC3" w:rsidRPr="0042063C" w:rsidRDefault="008B5DC3"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1B4B6C18"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B6683C2"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D978D4" w14:textId="77777777" w:rsidR="00247C34" w:rsidRPr="00C7679A"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Review the manager’s PRI Transparency or Assessment reports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FD1E34" w14:textId="77777777" w:rsidR="00247C34" w:rsidRPr="00112413"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7C8BC7"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0B37CC"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668532A"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0A6810EF"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377E95AF"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412090" w14:textId="77777777" w:rsidR="00247C34" w:rsidRPr="00166920"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rsidRPr="00C7679A">
              <w:t xml:space="preserve">Encourage your managers to consider joining </w:t>
            </w:r>
            <w:r>
              <w:t>responsible investment</w:t>
            </w:r>
            <w:r w:rsidRPr="00C7679A">
              <w:t xml:space="preserve"> initiatives</w:t>
            </w:r>
            <w:r>
              <w:t xml:space="preserve"> or </w:t>
            </w:r>
            <w:r w:rsidRPr="00C7679A">
              <w:t>organisations or participate in collaborative projects</w:t>
            </w:r>
            <w:r w:rsidR="001564D2">
              <w:t xml:space="preserve"> </w:t>
            </w:r>
            <w:r w:rsidRPr="00C7679A">
              <w:t>with other investors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8ADA73" w14:textId="77777777" w:rsidR="00247C34" w:rsidRPr="00112413"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EB5913"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C50BF0"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567CE74"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67AAA725"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555E5DAA"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C2F7B" w14:textId="77777777" w:rsidR="00247C34" w:rsidRPr="00166920" w:rsidRDefault="00247C34" w:rsidP="00247C34">
            <w:pPr>
              <w:pStyle w:val="INDICATORTEXT"/>
              <w:cnfStyle w:val="000000100000" w:firstRow="0" w:lastRow="0" w:firstColumn="0" w:lastColumn="0" w:oddVBand="0" w:evenVBand="0" w:oddHBand="1" w:evenHBand="0" w:firstRowFirstColumn="0" w:firstRowLastColumn="0" w:lastRowFirstColumn="0" w:lastRowLastColumn="0"/>
            </w:pPr>
            <w:r>
              <w:t>Include r</w:t>
            </w:r>
            <w:r w:rsidRPr="001F0E91">
              <w:t xml:space="preserve">esponsible investment </w:t>
            </w:r>
            <w:r>
              <w:t xml:space="preserve">criteria </w:t>
            </w:r>
            <w:r w:rsidRPr="001F0E91">
              <w:t>a</w:t>
            </w:r>
            <w:r>
              <w:t>s a</w:t>
            </w:r>
            <w:r w:rsidRPr="001F0E91">
              <w:t xml:space="preserve"> formal component </w:t>
            </w:r>
            <w:r>
              <w:t xml:space="preserve">of overall </w:t>
            </w:r>
            <w:r w:rsidRPr="001F0E91">
              <w:t>manager performance evaluation</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F64AAA" w14:textId="77777777" w:rsidR="00247C34" w:rsidRPr="00112413"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9B3273"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EB45AF"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EDD3798"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r>
      <w:tr w:rsidR="00247C34" w14:paraId="54A79441"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8DB29FC"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E65F79" w14:textId="77777777" w:rsidR="00247C34" w:rsidRPr="005E51F7" w:rsidRDefault="00247C34" w:rsidP="004E5BA1">
            <w:pPr>
              <w:pStyle w:val="INDICATORTEXT"/>
              <w:cnfStyle w:val="000000000000" w:firstRow="0" w:lastRow="0" w:firstColumn="0" w:lastColumn="0" w:oddVBand="0" w:evenVBand="0" w:oddHBand="0" w:evenHBand="0" w:firstRowFirstColumn="0" w:firstRowLastColumn="0" w:lastRowFirstColumn="0" w:lastRowLastColumn="0"/>
              <w:rPr>
                <w:highlight w:val="green"/>
              </w:rPr>
            </w:pPr>
            <w:r>
              <w:t xml:space="preserve">Request information </w:t>
            </w:r>
            <w:r w:rsidR="004E5BA1">
              <w:t>about</w:t>
            </w:r>
            <w:r w:rsidR="004E5BA1" w:rsidRPr="00811910">
              <w:t xml:space="preserve"> </w:t>
            </w:r>
            <w:r w:rsidRPr="00811910">
              <w:t xml:space="preserve">whether </w:t>
            </w:r>
            <w:r>
              <w:t>your manager’s</w:t>
            </w:r>
            <w:r w:rsidRPr="00811910">
              <w:t xml:space="preserve"> approach to ESG </w:t>
            </w:r>
            <w:r w:rsidR="006F365B">
              <w:t>factors</w:t>
            </w:r>
            <w:r w:rsidRPr="00811910">
              <w:t xml:space="preserve"> has impacted financial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E95DE7" w14:textId="77777777" w:rsidR="00247C34" w:rsidRPr="00112413"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726CC5">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4428F"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726CC5">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A210B"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726CC5">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A128C93"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726CC5">
              <w:sym w:font="Wingdings" w:char="F071"/>
            </w:r>
          </w:p>
        </w:tc>
      </w:tr>
      <w:tr w:rsidR="00247C34" w14:paraId="3CE6A8C2"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3BEF6BF0"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0CA65C" w14:textId="77777777" w:rsidR="00247C34" w:rsidRPr="005E51F7" w:rsidRDefault="00247C34" w:rsidP="004E5BA1">
            <w:pPr>
              <w:pStyle w:val="INDICATORTEXT"/>
              <w:cnfStyle w:val="000000100000" w:firstRow="0" w:lastRow="0" w:firstColumn="0" w:lastColumn="0" w:oddVBand="0" w:evenVBand="0" w:oddHBand="1" w:evenHBand="0" w:firstRowFirstColumn="0" w:firstRowLastColumn="0" w:lastRowFirstColumn="0" w:lastRowLastColumn="0"/>
              <w:rPr>
                <w:highlight w:val="green"/>
              </w:rPr>
            </w:pPr>
            <w:r>
              <w:t xml:space="preserve">Request information </w:t>
            </w:r>
            <w:r w:rsidR="004E5BA1">
              <w:t>about</w:t>
            </w:r>
            <w:r w:rsidR="004E5BA1" w:rsidRPr="00811910">
              <w:t xml:space="preserve"> </w:t>
            </w:r>
            <w:r w:rsidRPr="00811910">
              <w:t xml:space="preserve">whether </w:t>
            </w:r>
            <w:r>
              <w:t>your manager’s</w:t>
            </w:r>
            <w:r w:rsidRPr="00811910">
              <w:t xml:space="preserve"> approach to ESG </w:t>
            </w:r>
            <w:r w:rsidR="006F365B">
              <w:t>factors</w:t>
            </w:r>
            <w:r w:rsidRPr="00811910">
              <w:t xml:space="preserve"> </w:t>
            </w:r>
            <w:r>
              <w:t xml:space="preserve">has </w:t>
            </w:r>
            <w:r w:rsidRPr="00811910">
              <w:t>impact</w:t>
            </w:r>
            <w:r>
              <w:t>ed</w:t>
            </w:r>
            <w:r w:rsidRPr="00811910">
              <w:t xml:space="preserve"> ESG performance</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56FEE5" w14:textId="77777777" w:rsidR="00247C34" w:rsidRPr="00112413"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943AB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7D918D"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943AB3">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459974"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943AB3">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41CB8B3" w14:textId="77777777" w:rsidR="00247C34"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943AB3">
              <w:sym w:font="Wingdings" w:char="F071"/>
            </w:r>
          </w:p>
        </w:tc>
      </w:tr>
      <w:tr w:rsidR="00247C34" w14:paraId="6B2E23C8"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77E4EC5F"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4CE6CF" w14:textId="77777777" w:rsidR="00247C34" w:rsidRPr="00166920"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t>Other general aspects of your monitoring, 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3F5510" w14:textId="77777777" w:rsidR="00247C34" w:rsidRPr="00112413"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AF13B0"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932EB7"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573EBEA"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1637CD94" w14:textId="77777777" w:rsidTr="00D41118">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41F9D33" w14:textId="77777777" w:rsidR="00247C34" w:rsidRDefault="00247C34" w:rsidP="00247C34">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2BDE9CF3" w14:textId="77777777" w:rsidR="00247C34" w:rsidRPr="00FC1F8D" w:rsidRDefault="00247C34" w:rsidP="00247C34">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4F299E">
              <w:rPr>
                <w:b/>
                <w:i/>
              </w:rPr>
              <w:t>Investment selection (pre-investment) of underlying holding</w:t>
            </w:r>
          </w:p>
        </w:tc>
      </w:tr>
      <w:tr w:rsidR="00247C34" w14:paraId="2165BC51"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75D65C30"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9B8AD5" w14:textId="77777777" w:rsidR="00247C34" w:rsidRPr="0042063C" w:rsidRDefault="00247C34" w:rsidP="00247C34">
            <w:pPr>
              <w:pStyle w:val="INDICATORTEXT"/>
              <w:cnfStyle w:val="000000000000" w:firstRow="0" w:lastRow="0" w:firstColumn="0" w:lastColumn="0" w:oddVBand="0" w:evenVBand="0" w:oddHBand="0" w:evenHBand="0" w:firstRowFirstColumn="0" w:firstRowLastColumn="0" w:lastRowFirstColumn="0" w:lastRowLastColumn="0"/>
            </w:pPr>
            <w:r>
              <w:t>Discuss h</w:t>
            </w:r>
            <w:r w:rsidRPr="0042063C">
              <w:t xml:space="preserve">ow the analysis of ESG </w:t>
            </w:r>
            <w:r w:rsidR="006F365B">
              <w:t>factors</w:t>
            </w:r>
            <w:r w:rsidRPr="0042063C">
              <w:t xml:space="preserve"> affect</w:t>
            </w:r>
            <w:r>
              <w:t>ed</w:t>
            </w:r>
            <w:r w:rsidRPr="0042063C">
              <w:t xml:space="preserve"> investment decisions</w:t>
            </w:r>
            <w:r>
              <w:t xml:space="preserve"> during the reporting period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29EEB6" w14:textId="77777777" w:rsidR="00247C34" w:rsidRPr="00112413"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B79415"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B8CCE8"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D99D3F8" w14:textId="77777777" w:rsidR="00247C34" w:rsidRPr="0042063C" w:rsidRDefault="00247C34"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r>
      <w:tr w:rsidR="00247C34" w14:paraId="2A021437"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56F6467E" w14:textId="77777777" w:rsidR="00247C34" w:rsidRDefault="00247C34" w:rsidP="00247C34">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FB2C29" w14:textId="77777777" w:rsidR="00247C34" w:rsidRPr="00166920" w:rsidRDefault="00247C34" w:rsidP="004E5BA1">
            <w:pPr>
              <w:pStyle w:val="INDICATORTEXT"/>
              <w:cnfStyle w:val="000000100000" w:firstRow="0" w:lastRow="0" w:firstColumn="0" w:lastColumn="0" w:oddVBand="0" w:evenVBand="0" w:oddHBand="1" w:evenHBand="0" w:firstRowFirstColumn="0" w:firstRowLastColumn="0" w:lastRowFirstColumn="0" w:lastRowLastColumn="0"/>
            </w:pPr>
            <w:r w:rsidRPr="0042063C">
              <w:t>Other</w:t>
            </w:r>
            <w:r>
              <w:t xml:space="preserve"> ways ESG </w:t>
            </w:r>
            <w:r w:rsidR="006F365B">
              <w:t>factors</w:t>
            </w:r>
            <w:r>
              <w:t xml:space="preserve"> are incorporated in the pre-investment process</w:t>
            </w:r>
            <w:r w:rsidR="004E5BA1">
              <w:t xml:space="preserve">; </w:t>
            </w:r>
            <w:r>
              <w:t>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D9F94E" w14:textId="77777777" w:rsidR="00247C34" w:rsidRPr="00112413"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3E326E" w14:textId="77777777" w:rsidR="00247C34" w:rsidRPr="0042063C"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215AA2" w14:textId="77777777" w:rsidR="00247C34"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9EED4A" w14:textId="77777777" w:rsidR="00247C34" w:rsidRDefault="00247C34"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6A716D" w14:paraId="3D06D09A" w14:textId="77777777" w:rsidTr="00D41118">
        <w:trPr>
          <w:trHeight w:val="301"/>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2CCE3DC6" w14:textId="77777777" w:rsidR="006A716D" w:rsidRDefault="006A716D" w:rsidP="006A716D">
            <w:pPr>
              <w:pStyle w:val="INDICATORNUMBER"/>
              <w:spacing w:before="0" w:after="0"/>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7F24ACD1" w14:textId="77777777" w:rsidR="006A716D" w:rsidRPr="002D3AD9" w:rsidRDefault="006A716D" w:rsidP="006A716D">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4F299E">
              <w:rPr>
                <w:b/>
                <w:i/>
              </w:rPr>
              <w:t>Investment monitoring (post-investment) of underlying holding</w:t>
            </w:r>
          </w:p>
        </w:tc>
      </w:tr>
      <w:tr w:rsidR="006A716D" w:rsidRPr="00347B81" w14:paraId="7EECDFC6"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497D7564" w14:textId="77777777" w:rsidR="006A716D" w:rsidRDefault="006A716D" w:rsidP="006A716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0D682C" w14:textId="77777777" w:rsidR="006A716D" w:rsidRPr="0042063C"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t xml:space="preserve">Request reports on the ESG characteristics </w:t>
            </w:r>
            <w:r w:rsidRPr="0042063C">
              <w:t>of the manager’s underlying holdings</w:t>
            </w:r>
            <w:r>
              <w:t xml:space="preserve"> and discuss </w:t>
            </w:r>
            <w:r w:rsidRPr="00CD0CFA">
              <w:t>related developments</w:t>
            </w:r>
            <w:r>
              <w:t xml:space="preserve"> </w:t>
            </w:r>
            <w:r w:rsidRPr="00CD0CFA">
              <w:t>that may impact holdings in the fund</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6260F0" w14:textId="77777777" w:rsidR="006A716D" w:rsidRPr="00112413"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2DA1E3" w14:textId="77777777" w:rsidR="006A716D" w:rsidRPr="0042063C"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A88557"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8102874"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6A716D" w:rsidRPr="00347B81" w14:paraId="14749360"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6051B5E0" w14:textId="77777777" w:rsidR="006A716D" w:rsidRDefault="006A716D" w:rsidP="006A716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BB3176" w14:textId="77777777" w:rsidR="006A716D" w:rsidRPr="0042063C"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t xml:space="preserve">Request examples </w:t>
            </w:r>
            <w:r w:rsidRPr="0042063C">
              <w:t xml:space="preserve">of </w:t>
            </w:r>
            <w:r>
              <w:t xml:space="preserve">ESG </w:t>
            </w:r>
            <w:r w:rsidR="006F365B">
              <w:t>factors</w:t>
            </w:r>
            <w:r>
              <w:t xml:space="preserve"> identified within the portfolio and action taken in response </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654299" w14:textId="77777777" w:rsidR="006A716D" w:rsidRPr="00112413"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B8D368" w14:textId="77777777" w:rsidR="006A716D" w:rsidRPr="0042063C"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2FEDF" w14:textId="77777777" w:rsidR="006A716D"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486C6E" w14:textId="77777777" w:rsidR="006A716D"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6A716D" w:rsidRPr="00347B81" w14:paraId="644795C1"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5746946D" w14:textId="77777777" w:rsidR="006A716D" w:rsidRDefault="006A716D" w:rsidP="006A716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B90F89" w14:textId="77777777" w:rsidR="006A716D" w:rsidRPr="0042063C" w:rsidRDefault="006A716D" w:rsidP="00A449E2">
            <w:pPr>
              <w:pStyle w:val="INDICATORTEXT"/>
              <w:cnfStyle w:val="000000100000" w:firstRow="0" w:lastRow="0" w:firstColumn="0" w:lastColumn="0" w:oddVBand="0" w:evenVBand="0" w:oddHBand="1" w:evenHBand="0" w:firstRowFirstColumn="0" w:firstRowLastColumn="0" w:lastRowFirstColumn="0" w:lastRowLastColumn="0"/>
            </w:pPr>
            <w:r>
              <w:t>Request d</w:t>
            </w:r>
            <w:r w:rsidRPr="0042063C">
              <w:t xml:space="preserve">etails </w:t>
            </w:r>
            <w:r w:rsidR="00A449E2">
              <w:t>about</w:t>
            </w:r>
            <w:r w:rsidR="00A449E2" w:rsidRPr="0042063C">
              <w:t xml:space="preserve"> </w:t>
            </w:r>
            <w:r w:rsidRPr="0042063C">
              <w:t xml:space="preserve">how ESG factors were considered when preparing </w:t>
            </w:r>
            <w:r>
              <w:t xml:space="preserve">to </w:t>
            </w:r>
            <w:r w:rsidRPr="0042063C">
              <w:t>exit from investments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95D0DC" w14:textId="77777777" w:rsidR="006A716D" w:rsidRPr="00112413"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7A7CD0" w14:textId="77777777" w:rsidR="006A716D" w:rsidRPr="0042063C"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12F8D2"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E09883"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6A716D" w:rsidRPr="00347B81" w14:paraId="6CF159E1"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294907D9" w14:textId="77777777" w:rsidR="006A716D" w:rsidRDefault="006A716D" w:rsidP="006A716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BED789" w14:textId="77777777" w:rsidR="006A716D" w:rsidRDefault="006A716D" w:rsidP="00A449E2">
            <w:pPr>
              <w:pStyle w:val="INDICATORTEXT"/>
              <w:cnfStyle w:val="000000000000" w:firstRow="0" w:lastRow="0" w:firstColumn="0" w:lastColumn="0" w:oddVBand="0" w:evenVBand="0" w:oddHBand="0" w:evenHBand="0" w:firstRowFirstColumn="0" w:firstRowLastColumn="0" w:lastRowFirstColumn="0" w:lastRowLastColumn="0"/>
            </w:pPr>
            <w:r w:rsidRPr="0042063C">
              <w:t>Other</w:t>
            </w:r>
            <w:r>
              <w:t xml:space="preserve"> ways ESG </w:t>
            </w:r>
            <w:r w:rsidR="006F365B">
              <w:t>factors</w:t>
            </w:r>
            <w:r>
              <w:t xml:space="preserve"> are monitored in the post-investment process</w:t>
            </w:r>
            <w:r w:rsidR="00A449E2">
              <w:t xml:space="preserve">; </w:t>
            </w:r>
            <w:r>
              <w:t>specify_______</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5F9C74" w14:textId="77777777" w:rsidR="006A716D" w:rsidRPr="00112413"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01E762" w14:textId="77777777" w:rsidR="006A716D" w:rsidRPr="0042063C"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165AE4" w14:textId="77777777" w:rsidR="006A716D"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4A9B0D3" w14:textId="77777777" w:rsidR="006A716D" w:rsidRDefault="006A716D" w:rsidP="00347B81">
            <w:pPr>
              <w:pStyle w:val="INDICATORTEXT"/>
              <w:ind w:left="57"/>
              <w:jc w:val="center"/>
              <w:cnfStyle w:val="000000000000" w:firstRow="0" w:lastRow="0" w:firstColumn="0" w:lastColumn="0" w:oddVBand="0" w:evenVBand="0" w:oddHBand="0" w:evenHBand="0" w:firstRowFirstColumn="0" w:firstRowLastColumn="0" w:lastRowFirstColumn="0" w:lastRowLastColumn="0"/>
            </w:pPr>
            <w:r w:rsidRPr="008D69ED">
              <w:sym w:font="Wingdings" w:char="F071"/>
            </w:r>
          </w:p>
        </w:tc>
      </w:tr>
      <w:tr w:rsidR="006A716D" w:rsidRPr="00347B81" w14:paraId="03559E25"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70C0"/>
            </w:tcBorders>
            <w:shd w:val="clear" w:color="auto" w:fill="F2F2F2" w:themeFill="background1" w:themeFillShade="F2"/>
            <w:vAlign w:val="top"/>
          </w:tcPr>
          <w:p w14:paraId="0211F4AB" w14:textId="77777777" w:rsidR="006A716D" w:rsidRDefault="006A716D" w:rsidP="006A716D">
            <w:pPr>
              <w:pStyle w:val="INDICATORNUMBER"/>
              <w:rPr>
                <w:rStyle w:val="IntenseEmphasis"/>
                <w:b/>
                <w:bCs w:val="0"/>
                <w:i w:val="0"/>
                <w:iCs w:val="0"/>
                <w:color w:val="595959"/>
              </w:rPr>
            </w:pPr>
          </w:p>
        </w:tc>
        <w:tc>
          <w:tcPr>
            <w:tcW w:w="458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05E3F534" w14:textId="77777777" w:rsidR="006A716D" w:rsidRPr="00B72764"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r w:rsidRPr="00B72764">
              <w:t>None of the above</w:t>
            </w:r>
          </w:p>
        </w:tc>
        <w:tc>
          <w:tcPr>
            <w:tcW w:w="8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15427E66" w14:textId="77777777" w:rsidR="006A716D" w:rsidRPr="00112413"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112413">
              <w:sym w:font="Wingdings" w:char="F071"/>
            </w:r>
          </w:p>
        </w:tc>
        <w:tc>
          <w:tcPr>
            <w:tcW w:w="85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32F7C37F" w14:textId="77777777" w:rsidR="006A716D" w:rsidRPr="0042063C"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42063C">
              <w:sym w:font="Wingdings" w:char="F071"/>
            </w:r>
          </w:p>
        </w:tc>
        <w:tc>
          <w:tcPr>
            <w:tcW w:w="8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613AF6C"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C3DA0FC" w14:textId="77777777" w:rsidR="006A716D" w:rsidRDefault="006A716D" w:rsidP="00347B81">
            <w:pPr>
              <w:pStyle w:val="INDICATORTEXT"/>
              <w:ind w:left="57"/>
              <w:jc w:val="center"/>
              <w:cnfStyle w:val="000000100000" w:firstRow="0" w:lastRow="0" w:firstColumn="0" w:lastColumn="0" w:oddVBand="0" w:evenVBand="0" w:oddHBand="1" w:evenHBand="0" w:firstRowFirstColumn="0" w:firstRowLastColumn="0" w:lastRowFirstColumn="0" w:lastRowLastColumn="0"/>
            </w:pPr>
            <w:r w:rsidRPr="008D69ED">
              <w:sym w:font="Wingdings" w:char="F071"/>
            </w:r>
          </w:p>
        </w:tc>
      </w:tr>
      <w:tr w:rsidR="006A716D" w14:paraId="3267F0A7"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06A0A692" w14:textId="77777777" w:rsidR="006A716D" w:rsidRPr="00AE100E" w:rsidRDefault="006A716D" w:rsidP="00C8647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1</w:t>
            </w:r>
            <w:r>
              <w:rPr>
                <w:rStyle w:val="IntenseEmphasis"/>
                <w:b/>
                <w:bCs w:val="0"/>
                <w:i w:val="0"/>
                <w:iCs w:val="0"/>
                <w:color w:val="595959"/>
              </w:rPr>
              <w:t>.2</w:t>
            </w:r>
          </w:p>
        </w:tc>
        <w:tc>
          <w:tcPr>
            <w:tcW w:w="8129" w:type="dxa"/>
            <w:gridSpan w:val="5"/>
            <w:tcBorders>
              <w:top w:val="single" w:sz="4" w:space="0" w:color="0070C0"/>
              <w:right w:val="single" w:sz="4" w:space="0" w:color="0070C0"/>
            </w:tcBorders>
            <w:shd w:val="clear" w:color="auto" w:fill="DAEEF3" w:themeFill="accent5" w:themeFillTint="33"/>
          </w:tcPr>
          <w:p w14:paraId="5C22DA32" w14:textId="77777777" w:rsidR="006A716D" w:rsidRPr="00247346"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2D7D69">
              <w:t xml:space="preserve">Provide any additional </w:t>
            </w:r>
            <w:r>
              <w:t>information</w:t>
            </w:r>
            <w:r w:rsidRPr="002D7D69">
              <w:t xml:space="preserve"> relevant to your organisation's </w:t>
            </w:r>
            <w:r w:rsidRPr="00A451E5">
              <w:t xml:space="preserve">dialogue and monitoring </w:t>
            </w:r>
            <w:r>
              <w:t>of</w:t>
            </w:r>
            <w:r w:rsidRPr="00A451E5">
              <w:t xml:space="preserve"> external manager</w:t>
            </w:r>
            <w:r>
              <w:t>s</w:t>
            </w:r>
            <w:r w:rsidRPr="002D7D69">
              <w:t>.</w:t>
            </w:r>
          </w:p>
          <w:p w14:paraId="4019A1FB" w14:textId="77777777" w:rsidR="006A716D" w:rsidRPr="005B4C52" w:rsidRDefault="006A716D" w:rsidP="006A716D">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6A716D" w14:paraId="5D619697"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588801AC" w14:textId="77777777" w:rsidR="006A716D" w:rsidRDefault="006A716D" w:rsidP="006A716D">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74B4F681" w14:textId="77777777" w:rsidR="006A716D" w:rsidRDefault="006A716D" w:rsidP="006A716D">
            <w:pPr>
              <w:pStyle w:val="INDICATORTEXT"/>
              <w:cnfStyle w:val="000000100000" w:firstRow="0" w:lastRow="0" w:firstColumn="0" w:lastColumn="0" w:oddVBand="0" w:evenVBand="0" w:oddHBand="1" w:evenHBand="0" w:firstRowFirstColumn="0" w:firstRowLastColumn="0" w:lastRowFirstColumn="0" w:lastRowLastColumn="0"/>
            </w:pPr>
          </w:p>
        </w:tc>
      </w:tr>
    </w:tbl>
    <w:p w14:paraId="03DB1612" w14:textId="77777777" w:rsidR="008B5DC3" w:rsidRDefault="008B5DC3" w:rsidP="008B5DC3">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B5DC3" w14:paraId="5B4FF68F"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6EA63A5" w14:textId="77777777" w:rsidR="008B5DC3" w:rsidRPr="00DC20FA" w:rsidRDefault="008B5DC3"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w:t>
            </w:r>
            <w:r w:rsidR="00C86474">
              <w:rPr>
                <w:rStyle w:val="IntenseEmphasis"/>
                <w:b w:val="0"/>
                <w:i w:val="0"/>
                <w:color w:val="FFFFFF" w:themeColor="background1"/>
              </w:rPr>
              <w:t>1</w:t>
            </w:r>
          </w:p>
        </w:tc>
        <w:tc>
          <w:tcPr>
            <w:tcW w:w="8075" w:type="dxa"/>
          </w:tcPr>
          <w:p w14:paraId="68FD5FC5" w14:textId="77777777" w:rsidR="008B5DC3" w:rsidRPr="00DC20FA" w:rsidRDefault="008B5D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B5DC3" w:rsidRPr="00D5451C" w14:paraId="6EB93D1E"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25B2BEAB" w14:textId="77777777" w:rsidR="008B5DC3" w:rsidRPr="000D72DF" w:rsidRDefault="008B5DC3"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1</w:t>
            </w:r>
            <w:r w:rsidR="00DC4C19">
              <w:rPr>
                <w:rStyle w:val="IntenseEmphasis"/>
                <w:b/>
                <w:bCs w:val="0"/>
                <w:i w:val="0"/>
                <w:iCs w:val="0"/>
                <w:color w:val="595959"/>
              </w:rPr>
              <w:t>.1</w:t>
            </w:r>
          </w:p>
        </w:tc>
        <w:tc>
          <w:tcPr>
            <w:tcW w:w="8075" w:type="dxa"/>
          </w:tcPr>
          <w:p w14:paraId="55495D1E" w14:textId="77777777" w:rsidR="008B5DC3" w:rsidRDefault="00DC4C19" w:rsidP="00B74465">
            <w:pPr>
              <w:pStyle w:val="INDICATORTEXT"/>
              <w:jc w:val="both"/>
              <w:cnfStyle w:val="000000000000" w:firstRow="0" w:lastRow="0" w:firstColumn="0" w:lastColumn="0" w:oddVBand="0" w:evenVBand="0" w:oddHBand="0" w:evenHBand="0" w:firstRowFirstColumn="0" w:firstRowLastColumn="0" w:lastRowFirstColumn="0" w:lastRowLastColumn="0"/>
            </w:pPr>
            <w:r w:rsidRPr="00DC4C19">
              <w:t>ESG disclosure during life of fund</w:t>
            </w:r>
            <w:r w:rsidR="00A449E2">
              <w:t xml:space="preserve">, </w:t>
            </w:r>
            <w:r w:rsidRPr="00DC4C19">
              <w:t>including incident reporting and explanation of how incidents have been managed.</w:t>
            </w:r>
          </w:p>
          <w:p w14:paraId="7A862E2C" w14:textId="77777777" w:rsidR="0081560F" w:rsidRPr="005E51F7" w:rsidRDefault="0081560F">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E51F7">
              <w:rPr>
                <w:b/>
              </w:rPr>
              <w:t xml:space="preserve">Reporting on ESG impacts on financial performance or ESG performance </w:t>
            </w:r>
          </w:p>
          <w:p w14:paraId="08A64BDE" w14:textId="77777777" w:rsidR="0081560F" w:rsidRPr="005E51F7" w:rsidRDefault="0081560F" w:rsidP="005E51F7">
            <w:pPr>
              <w:spacing w:before="80" w:after="12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010B2F">
              <w:rPr>
                <w:color w:val="595959"/>
                <w:sz w:val="18"/>
              </w:rPr>
              <w:t xml:space="preserve">These options aim to capture whether you require your external manager to measure impact, positive or negative, of incorporating ESG </w:t>
            </w:r>
            <w:r w:rsidR="006F365B" w:rsidRPr="006F365B">
              <w:rPr>
                <w:color w:val="595959"/>
                <w:sz w:val="18"/>
              </w:rPr>
              <w:t>factors</w:t>
            </w:r>
            <w:r w:rsidRPr="00010B2F">
              <w:rPr>
                <w:color w:val="595959"/>
                <w:sz w:val="18"/>
              </w:rPr>
              <w:t xml:space="preserve"> into investment </w:t>
            </w:r>
            <w:r w:rsidR="003722A7">
              <w:rPr>
                <w:color w:val="595959"/>
                <w:sz w:val="18"/>
              </w:rPr>
              <w:t>decision-mak</w:t>
            </w:r>
            <w:r w:rsidRPr="00010B2F">
              <w:rPr>
                <w:color w:val="595959"/>
                <w:sz w:val="18"/>
              </w:rPr>
              <w:t>ing.</w:t>
            </w:r>
            <w:r w:rsidR="00C67E04">
              <w:rPr>
                <w:color w:val="595959"/>
                <w:sz w:val="18"/>
              </w:rPr>
              <w:t xml:space="preserve"> </w:t>
            </w:r>
          </w:p>
        </w:tc>
      </w:tr>
      <w:tr w:rsidR="009B48F2" w:rsidRPr="00D5451C" w14:paraId="39D48C67"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F2F2F2" w:themeFill="background1" w:themeFillShade="F2"/>
          </w:tcPr>
          <w:p w14:paraId="536A8DF3" w14:textId="77777777" w:rsidR="009B48F2" w:rsidRPr="00802299" w:rsidRDefault="009B48F2" w:rsidP="00B74465">
            <w:pPr>
              <w:pStyle w:val="INDICATORTEXT"/>
              <w:jc w:val="both"/>
              <w:rPr>
                <w:b/>
              </w:rPr>
            </w:pPr>
            <w:r w:rsidRPr="00802299">
              <w:rPr>
                <w:b/>
              </w:rPr>
              <w:t>LOGIC</w:t>
            </w:r>
          </w:p>
        </w:tc>
      </w:tr>
      <w:tr w:rsidR="009B48F2" w:rsidRPr="00D5451C" w14:paraId="219D068D"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2A1B1F31" w14:textId="77777777" w:rsidR="009B48F2" w:rsidRDefault="009B48F2" w:rsidP="00B74465">
            <w:pPr>
              <w:pStyle w:val="INDICATORNUMBER"/>
              <w:rPr>
                <w:rStyle w:val="IntenseEmphasis"/>
                <w:b/>
                <w:bCs w:val="0"/>
                <w:i w:val="0"/>
                <w:iCs w:val="0"/>
                <w:color w:val="595959"/>
              </w:rPr>
            </w:pPr>
            <w:r>
              <w:rPr>
                <w:rStyle w:val="IntenseEmphasis"/>
                <w:b/>
                <w:i w:val="0"/>
                <w:color w:val="595959"/>
              </w:rPr>
              <w:t>SAM 1</w:t>
            </w:r>
            <w:r w:rsidR="00C86474">
              <w:rPr>
                <w:rStyle w:val="IntenseEmphasis"/>
                <w:b/>
                <w:i w:val="0"/>
                <w:color w:val="595959"/>
              </w:rPr>
              <w:t>1</w:t>
            </w:r>
          </w:p>
        </w:tc>
        <w:tc>
          <w:tcPr>
            <w:tcW w:w="8075" w:type="dxa"/>
          </w:tcPr>
          <w:p w14:paraId="6D88511F" w14:textId="77777777" w:rsidR="009B48F2" w:rsidRPr="00DC4C19" w:rsidRDefault="009B48F2">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w:t>
            </w:r>
            <w:r w:rsidRPr="00DA62C4">
              <w:t>indicator will</w:t>
            </w:r>
            <w:r w:rsidRPr="009C4EDF">
              <w:t xml:space="preserve"> be applicable if you report </w:t>
            </w:r>
            <w:r>
              <w:t>‘Monitoring’</w:t>
            </w:r>
            <w:r w:rsidRPr="009C4EDF">
              <w:t xml:space="preserve"> for the relevant asset class</w:t>
            </w:r>
            <w:r>
              <w:t>(es)</w:t>
            </w:r>
            <w:r w:rsidRPr="009C4EDF">
              <w:t xml:space="preserve"> in </w:t>
            </w:r>
            <w:r>
              <w:t>[</w:t>
            </w:r>
            <w:r w:rsidRPr="009C4EDF">
              <w:t>0</w:t>
            </w:r>
            <w:r w:rsidR="00C86474">
              <w:t>2</w:t>
            </w:r>
            <w:r>
              <w:t>]</w:t>
            </w:r>
            <w:r w:rsidRPr="009C4EDF">
              <w:t>.</w:t>
            </w:r>
          </w:p>
        </w:tc>
      </w:tr>
      <w:tr w:rsidR="008B5DC3" w:rsidRPr="00D5451C" w14:paraId="4CD722B1"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0112578" w14:textId="77777777" w:rsidR="008B5DC3" w:rsidRPr="00A62DF0" w:rsidRDefault="008B5DC3" w:rsidP="00B74465">
            <w:pPr>
              <w:pStyle w:val="INDICATORNUMBER"/>
              <w:rPr>
                <w:b w:val="0"/>
                <w:i/>
              </w:rPr>
            </w:pPr>
            <w:r w:rsidRPr="00A62DF0">
              <w:rPr>
                <w:rStyle w:val="IntenseEmphasis"/>
                <w:b/>
                <w:i w:val="0"/>
                <w:color w:val="595959"/>
              </w:rPr>
              <w:t>A</w:t>
            </w:r>
            <w:r w:rsidRPr="00A62DF0">
              <w:rPr>
                <w:rStyle w:val="IntenseEmphasis"/>
                <w:b/>
                <w:bCs w:val="0"/>
                <w:i w:val="0"/>
                <w:iCs w:val="0"/>
                <w:color w:val="595959"/>
              </w:rPr>
              <w:t>SSESSMENT</w:t>
            </w:r>
          </w:p>
        </w:tc>
      </w:tr>
      <w:tr w:rsidR="008B5DC3" w:rsidRPr="00D5451C" w14:paraId="40490365"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shd w:val="clear" w:color="auto" w:fill="F2F2F2" w:themeFill="background1" w:themeFillShade="F2"/>
          </w:tcPr>
          <w:p w14:paraId="745ABFAE" w14:textId="77777777" w:rsidR="008B5DC3" w:rsidRPr="00A62DF0" w:rsidRDefault="008B5DC3" w:rsidP="00B74465">
            <w:pPr>
              <w:pStyle w:val="INDICATORNUMBER"/>
              <w:rPr>
                <w:rStyle w:val="IntenseEmphasis"/>
                <w:b/>
                <w:i w:val="0"/>
                <w:color w:val="595959"/>
              </w:rPr>
            </w:pPr>
            <w:r>
              <w:rPr>
                <w:rStyle w:val="IntenseEmphasis"/>
                <w:b/>
                <w:i w:val="0"/>
                <w:color w:val="595959"/>
              </w:rPr>
              <w:t>SAM 1</w:t>
            </w:r>
            <w:r w:rsidR="00C86474">
              <w:rPr>
                <w:rStyle w:val="IntenseEmphasis"/>
                <w:b/>
                <w:i w:val="0"/>
                <w:color w:val="595959"/>
              </w:rPr>
              <w:t>1</w:t>
            </w:r>
          </w:p>
        </w:tc>
        <w:tc>
          <w:tcPr>
            <w:tcW w:w="8075" w:type="dxa"/>
            <w:tcBorders>
              <w:top w:val="single" w:sz="4" w:space="0" w:color="A6A6A6" w:themeColor="background1" w:themeShade="A6"/>
              <w:bottom w:val="single" w:sz="4" w:space="0" w:color="0082C8"/>
            </w:tcBorders>
          </w:tcPr>
          <w:p w14:paraId="58787F2E" w14:textId="77777777" w:rsidR="008B5DC3" w:rsidRPr="00A451E5" w:rsidRDefault="008B5DC3"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451E5">
              <w:rPr>
                <w:szCs w:val="18"/>
              </w:rPr>
              <w:t xml:space="preserve">Maximum score: Nine </w:t>
            </w:r>
            <w:r w:rsidRPr="00A451E5">
              <w:rPr>
                <w:szCs w:val="18"/>
              </w:rPr>
              <w:sym w:font="Wingdings" w:char="F0AB"/>
            </w:r>
            <w:r w:rsidRPr="00A451E5">
              <w:rPr>
                <w:szCs w:val="18"/>
              </w:rPr>
              <w:t xml:space="preserve"> per asset class</w:t>
            </w:r>
          </w:p>
          <w:p w14:paraId="21B3E30D" w14:textId="77777777" w:rsidR="008B5DC3" w:rsidRDefault="008B5DC3" w:rsidP="00FF2FF7">
            <w:pPr>
              <w:pStyle w:val="INDICATORTEXT"/>
              <w:jc w:val="both"/>
              <w:cnfStyle w:val="000000000000" w:firstRow="0" w:lastRow="0" w:firstColumn="0" w:lastColumn="0" w:oddVBand="0" w:evenVBand="0" w:oddHBand="0" w:evenHBand="0" w:firstRowFirstColumn="0" w:firstRowLastColumn="0" w:lastRowFirstColumn="0" w:lastRowLastColumn="0"/>
            </w:pPr>
            <w:r w:rsidRPr="00A451E5">
              <w:rPr>
                <w:szCs w:val="18"/>
              </w:rPr>
              <w:t xml:space="preserve">The assessment of this indicator is based on your responses to </w:t>
            </w:r>
            <w:r w:rsidR="00A451E5">
              <w:rPr>
                <w:szCs w:val="18"/>
              </w:rPr>
              <w:t>[</w:t>
            </w:r>
            <w:r w:rsidR="00DC4C19" w:rsidRPr="00A451E5">
              <w:rPr>
                <w:szCs w:val="18"/>
              </w:rPr>
              <w:t>1</w:t>
            </w:r>
            <w:r w:rsidR="00C86474">
              <w:rPr>
                <w:szCs w:val="18"/>
              </w:rPr>
              <w:t>1</w:t>
            </w:r>
            <w:r w:rsidRPr="00A451E5">
              <w:rPr>
                <w:szCs w:val="18"/>
              </w:rPr>
              <w:t>.1</w:t>
            </w:r>
            <w:r w:rsidR="00A451E5">
              <w:rPr>
                <w:szCs w:val="18"/>
              </w:rPr>
              <w:t>]</w:t>
            </w:r>
            <w:r w:rsidRPr="00A451E5">
              <w:rPr>
                <w:szCs w:val="18"/>
              </w:rPr>
              <w:t>.</w:t>
            </w:r>
            <w:r w:rsidR="008F3907">
              <w:rPr>
                <w:szCs w:val="18"/>
              </w:rPr>
              <w:t xml:space="preserve"> </w:t>
            </w:r>
            <w:r w:rsidR="00A7225D">
              <w:rPr>
                <w:szCs w:val="18"/>
              </w:rPr>
              <w:t>T</w:t>
            </w:r>
            <w:r w:rsidR="008F3907">
              <w:rPr>
                <w:szCs w:val="18"/>
              </w:rPr>
              <w:t>he ‘general section’ is appli</w:t>
            </w:r>
            <w:r w:rsidR="00FF2FF7">
              <w:rPr>
                <w:szCs w:val="18"/>
              </w:rPr>
              <w:t xml:space="preserve">cable to everyone and is worth three </w:t>
            </w:r>
            <w:r w:rsidR="008F3907" w:rsidRPr="009C4EDF">
              <w:sym w:font="Wingdings" w:char="F0AB"/>
            </w:r>
            <w:r w:rsidR="008F3907">
              <w:t xml:space="preserve"> as part of your ‘core’ assessment. The ‘investment selection’ and ‘investment monitoring’ sections will each be worth </w:t>
            </w:r>
            <w:r w:rsidR="00FF2FF7">
              <w:t xml:space="preserve">three </w:t>
            </w:r>
            <w:r w:rsidR="008F3907" w:rsidRPr="009C4EDF">
              <w:sym w:font="Wingdings" w:char="F0AB"/>
            </w:r>
            <w:r w:rsidR="008F3907">
              <w:t xml:space="preserve"> as part of your ‘additional’ </w:t>
            </w:r>
            <w:r w:rsidR="00F8158A">
              <w:t>assessed indicators</w:t>
            </w:r>
            <w:r w:rsidR="008F3907">
              <w:t>.</w:t>
            </w:r>
          </w:p>
          <w:p w14:paraId="0D1A2D50" w14:textId="77777777" w:rsidR="000B142C" w:rsidRPr="00A62DF0" w:rsidRDefault="000B142C" w:rsidP="00FF2FF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w:t>
            </w:r>
            <w:r w:rsidR="004E5BA1">
              <w:t>Other; specify</w:t>
            </w:r>
            <w:r>
              <w:t>’ options will be included in the score as long as an explanation has been provided in the appropriate text field. If the explanation is left blank, no points will be awarded.</w:t>
            </w:r>
            <w:r w:rsidR="001564D2">
              <w:t xml:space="preserve"> </w:t>
            </w:r>
          </w:p>
        </w:tc>
      </w:tr>
    </w:tbl>
    <w:p w14:paraId="4C140F69" w14:textId="77777777" w:rsidR="008B5DC3" w:rsidRDefault="008B5DC3" w:rsidP="008B5DC3">
      <w:pPr>
        <w:widowControl/>
        <w:autoSpaceDE/>
        <w:autoSpaceDN/>
        <w:adjustRightInd/>
        <w:spacing w:before="0" w:after="0" w:line="240" w:lineRule="auto"/>
        <w:rPr>
          <w:rFonts w:eastAsia="Times New Roman"/>
          <w:b/>
          <w:color w:val="595959"/>
          <w:sz w:val="18"/>
          <w:szCs w:val="18"/>
        </w:rPr>
      </w:pPr>
    </w:p>
    <w:p w14:paraId="38A00131" w14:textId="77777777" w:rsidR="00791F29" w:rsidRDefault="00791F29">
      <w:pPr>
        <w:widowControl/>
        <w:autoSpaceDE/>
        <w:autoSpaceDN/>
        <w:adjustRightInd/>
        <w:spacing w:before="0" w:after="0" w:line="240" w:lineRule="auto"/>
      </w:pPr>
    </w:p>
    <w:p w14:paraId="6D5A8AAB" w14:textId="77777777" w:rsidR="009B48F2" w:rsidRDefault="009B48F2">
      <w:pPr>
        <w:widowControl/>
        <w:autoSpaceDE/>
        <w:autoSpaceDN/>
        <w:adjustRightInd/>
        <w:spacing w:before="0" w:after="0" w:line="240" w:lineRule="auto"/>
      </w:pPr>
    </w:p>
    <w:p w14:paraId="4586A21B" w14:textId="77777777" w:rsidR="009B48F2" w:rsidRDefault="009B48F2">
      <w:pPr>
        <w:widowControl/>
        <w:autoSpaceDE/>
        <w:autoSpaceDN/>
        <w:adjustRightInd/>
        <w:spacing w:before="0" w:after="0" w:line="240" w:lineRule="auto"/>
        <w:sectPr w:rsidR="009B48F2" w:rsidSect="009B2978">
          <w:headerReference w:type="default" r:id="rId51"/>
          <w:headerReference w:type="first" r:id="rId52"/>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14:paraId="4AC469ED"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905B382" w14:textId="77777777" w:rsidR="00791F29" w:rsidRDefault="00791F29" w:rsidP="00B74465">
            <w:pPr>
              <w:widowControl/>
              <w:autoSpaceDE/>
              <w:autoSpaceDN/>
              <w:adjustRightInd/>
              <w:spacing w:after="0" w:line="240" w:lineRule="auto"/>
              <w:rPr>
                <w:rStyle w:val="IntenseEmphasis"/>
                <w:b/>
                <w:bCs w:val="0"/>
                <w:i w:val="0"/>
                <w:iCs w:val="0"/>
              </w:rPr>
            </w:pPr>
            <w:r>
              <w:lastRenderedPageBreak/>
              <w:t>SECTION</w:t>
            </w:r>
          </w:p>
        </w:tc>
      </w:tr>
      <w:tr w:rsidR="00791F29" w14:paraId="388AE8FF"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C2091EC" w14:textId="77777777" w:rsidR="00791F29" w:rsidRPr="00BF74E2" w:rsidRDefault="00B74465" w:rsidP="00B74465">
            <w:pPr>
              <w:pStyle w:val="Heading2"/>
              <w:outlineLvl w:val="1"/>
              <w:rPr>
                <w:rStyle w:val="IntenseEmphasis"/>
                <w:i w:val="0"/>
                <w:iCs w:val="0"/>
                <w:color w:val="008CD0"/>
              </w:rPr>
            </w:pPr>
            <w:bookmarkStart w:id="17" w:name="_Toc438040258"/>
            <w:r>
              <w:t>Outputs and outcomes</w:t>
            </w:r>
            <w:bookmarkEnd w:id="17"/>
          </w:p>
        </w:tc>
      </w:tr>
    </w:tbl>
    <w:p w14:paraId="44194598" w14:textId="77777777" w:rsidR="00791F29" w:rsidRDefault="00791F29" w:rsidP="00791F29">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183A" w14:paraId="5E0E9986"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88FB296" w14:textId="77777777" w:rsidR="008C183A" w:rsidRPr="00356CDA" w:rsidRDefault="008C183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5BC2DA37" w14:textId="77777777" w:rsidR="008C183A" w:rsidRPr="00356CDA"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D3A52E2" w14:textId="77777777" w:rsidR="008C183A" w:rsidRPr="00356CDA"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18A9F51" w14:textId="77777777" w:rsidR="008C183A" w:rsidRPr="00356CDA" w:rsidRDefault="008C183A"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8C183A" w14:paraId="59E6FF08"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124A53C" w14:textId="77777777" w:rsidR="008C183A" w:rsidRPr="00356CDA" w:rsidRDefault="008C183A" w:rsidP="00B74465">
            <w:pPr>
              <w:pStyle w:val="SectionIndicatorHeaderText"/>
              <w:rPr>
                <w:rStyle w:val="IntenseEmphasis"/>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2</w:t>
            </w:r>
          </w:p>
        </w:tc>
        <w:tc>
          <w:tcPr>
            <w:tcW w:w="3402" w:type="dxa"/>
          </w:tcPr>
          <w:p w14:paraId="25E3DCCB" w14:textId="77777777" w:rsidR="008C183A" w:rsidRDefault="008C183A" w:rsidP="00B7446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19A2419" w14:textId="77777777" w:rsidR="008C183A" w:rsidRPr="00356CDA" w:rsidRDefault="008C183A" w:rsidP="00B7446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0167B072" w14:textId="77777777" w:rsidR="008C183A" w:rsidRPr="00356CDA" w:rsidRDefault="008C183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01E8C555" w14:textId="1C0105B6" w:rsidR="008C183A" w:rsidRPr="00356CDA" w:rsidRDefault="00B8330B" w:rsidP="00B74465">
            <w:pPr>
              <w:pStyle w:val="SectionIndicatorHeaderText"/>
              <w:rPr>
                <w:rStyle w:val="IntenseEmphasis"/>
                <w:bCs w:val="0"/>
                <w:i w:val="0"/>
                <w:iCs w:val="0"/>
                <w:color w:val="FFFFFF" w:themeColor="background1"/>
              </w:rPr>
            </w:pPr>
            <w:r>
              <w:rPr>
                <w:rStyle w:val="IntenseEmphasis"/>
                <w:i w:val="0"/>
                <w:color w:val="FFFFFF" w:themeColor="background1"/>
              </w:rPr>
              <w:t>PRI 1 — 6</w:t>
            </w:r>
          </w:p>
        </w:tc>
      </w:tr>
    </w:tbl>
    <w:p w14:paraId="0DD2C13E" w14:textId="77777777" w:rsidR="008C183A" w:rsidRDefault="008C183A" w:rsidP="008C183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C183A" w14:paraId="3DD24230"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94C1EE5" w14:textId="77777777" w:rsidR="008C183A" w:rsidRPr="00903B63" w:rsidRDefault="008C183A"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2</w:t>
            </w:r>
          </w:p>
        </w:tc>
        <w:tc>
          <w:tcPr>
            <w:tcW w:w="8080" w:type="dxa"/>
            <w:tcBorders>
              <w:top w:val="single" w:sz="4" w:space="0" w:color="0070C0"/>
              <w:bottom w:val="single" w:sz="4" w:space="0" w:color="0070C0"/>
              <w:right w:val="single" w:sz="4" w:space="0" w:color="0070C0"/>
            </w:tcBorders>
            <w:shd w:val="clear" w:color="auto" w:fill="0070C0"/>
          </w:tcPr>
          <w:p w14:paraId="284A19F3" w14:textId="77777777" w:rsidR="008C183A" w:rsidRPr="00903B63" w:rsidRDefault="008C183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C183A" w14:paraId="4B6A8B24"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46420D25" w14:textId="77777777" w:rsidR="008C183A" w:rsidRPr="000D72DF" w:rsidRDefault="008C183A" w:rsidP="00C86474">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2</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6EFF18E2" w14:textId="77777777" w:rsidR="008C183A" w:rsidRPr="008C183A" w:rsidRDefault="008C183A"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C183A">
              <w:t xml:space="preserve">Indicate approximately what percentage (+/- </w:t>
            </w:r>
            <w:r w:rsidR="00C86474">
              <w:t>5</w:t>
            </w:r>
            <w:r w:rsidRPr="008C183A">
              <w:t>%) of your externally managed assets are managed by PRI signatories.</w:t>
            </w:r>
          </w:p>
        </w:tc>
      </w:tr>
      <w:tr w:rsidR="008C183A" w14:paraId="101B40B2"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5168B36D" w14:textId="77777777" w:rsidR="008C183A" w:rsidRDefault="008C183A" w:rsidP="00B74465">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38B84426" w14:textId="77777777" w:rsidR="008C183A" w:rsidRDefault="008C183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4304D">
              <w:rPr>
                <w:noProof/>
              </w:rPr>
              <w:drawing>
                <wp:inline distT="0" distB="0" distL="0" distR="0" wp14:anchorId="37A61406" wp14:editId="795B08F6">
                  <wp:extent cx="905510" cy="203835"/>
                  <wp:effectExtent l="19050" t="0" r="8890" b="5715"/>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112413">
              <w:t>%</w:t>
            </w:r>
          </w:p>
        </w:tc>
      </w:tr>
      <w:tr w:rsidR="008C183A" w14:paraId="591A7A09"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008DACCF" w14:textId="77777777" w:rsidR="008C183A" w:rsidRPr="00AE100E" w:rsidRDefault="008C183A" w:rsidP="00B74465">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2</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62B20E5" w14:textId="77777777" w:rsidR="008C183A" w:rsidRPr="008C183A"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8C183A">
              <w:t xml:space="preserve">Additional information </w:t>
            </w:r>
          </w:p>
          <w:p w14:paraId="4F99C4A9" w14:textId="77777777" w:rsidR="008C183A" w:rsidRPr="005B4C52"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8C183A" w14:paraId="67C7B4E3"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67C881A9" w14:textId="77777777" w:rsidR="008C183A" w:rsidRDefault="008C183A" w:rsidP="00B74465">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2231ACC" w14:textId="77777777" w:rsidR="008C183A" w:rsidRDefault="008C183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3734BD1" w14:textId="77777777" w:rsidR="008C183A" w:rsidRDefault="008C183A" w:rsidP="00FD49F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D49FF" w14:paraId="146320C0"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9308B96" w14:textId="77777777" w:rsidR="00FD49FF" w:rsidRPr="00DC20FA" w:rsidRDefault="00FD49FF"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w:t>
            </w:r>
            <w:r w:rsidR="00C86474">
              <w:rPr>
                <w:rStyle w:val="IntenseEmphasis"/>
                <w:b w:val="0"/>
                <w:i w:val="0"/>
                <w:color w:val="FFFFFF" w:themeColor="background1"/>
              </w:rPr>
              <w:t>2</w:t>
            </w:r>
          </w:p>
        </w:tc>
        <w:tc>
          <w:tcPr>
            <w:tcW w:w="8075" w:type="dxa"/>
          </w:tcPr>
          <w:p w14:paraId="4667BA4E" w14:textId="77777777" w:rsidR="00FD49FF" w:rsidRPr="00DC20FA" w:rsidRDefault="00FD49F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D49FF" w:rsidRPr="00D5451C" w14:paraId="48660CD9"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39EC1422" w14:textId="77777777" w:rsidR="00FD49FF" w:rsidRPr="000D72DF" w:rsidRDefault="00FD49FF"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2</w:t>
            </w:r>
            <w:r>
              <w:rPr>
                <w:rStyle w:val="IntenseEmphasis"/>
                <w:b/>
                <w:bCs w:val="0"/>
                <w:i w:val="0"/>
                <w:iCs w:val="0"/>
                <w:color w:val="595959"/>
              </w:rPr>
              <w:t>.1</w:t>
            </w:r>
          </w:p>
        </w:tc>
        <w:tc>
          <w:tcPr>
            <w:tcW w:w="8075" w:type="dxa"/>
          </w:tcPr>
          <w:p w14:paraId="30CD208A" w14:textId="77777777" w:rsidR="00FD49FF" w:rsidRPr="001C0916" w:rsidRDefault="00FD49FF" w:rsidP="0086154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These figures are used to reduce the scope for double counting of signatories’ AUM for the purposes of PRI public communication. There is no value judgement on this percentage</w:t>
            </w:r>
            <w:r w:rsidR="00A449E2">
              <w:rPr>
                <w:szCs w:val="18"/>
              </w:rPr>
              <w:t>,</w:t>
            </w:r>
            <w:r w:rsidRPr="00FD49FF">
              <w:rPr>
                <w:szCs w:val="18"/>
              </w:rPr>
              <w:t xml:space="preserve"> and it will not be used as part of the scoring/assessment methodology.</w:t>
            </w:r>
          </w:p>
        </w:tc>
      </w:tr>
    </w:tbl>
    <w:p w14:paraId="0E07BBF3" w14:textId="77777777" w:rsidR="008C183A" w:rsidRDefault="008C183A">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863C3" w14:paraId="634C87A6"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C207F5" w14:textId="77777777" w:rsidR="002863C3" w:rsidRPr="00903B63" w:rsidRDefault="002863C3" w:rsidP="00B7446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3B82211" w14:textId="77777777" w:rsidR="002863C3" w:rsidRPr="00903B63" w:rsidRDefault="002863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9FF9468" w14:textId="77777777" w:rsidR="002863C3" w:rsidRPr="00903B63" w:rsidRDefault="002863C3"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CED3664" w14:textId="77777777" w:rsidR="002863C3" w:rsidRPr="00903B63" w:rsidRDefault="002863C3" w:rsidP="00B74465">
            <w:pPr>
              <w:widowControl/>
              <w:autoSpaceDE/>
              <w:autoSpaceDN/>
              <w:adjustRightInd/>
              <w:spacing w:after="0" w:line="240" w:lineRule="auto"/>
              <w:rPr>
                <w:rStyle w:val="IntenseEmphasis"/>
                <w:b w:val="0"/>
                <w:bCs w:val="0"/>
                <w:iCs w:val="0"/>
                <w:color w:val="FFFFFF" w:themeColor="background1"/>
              </w:rPr>
            </w:pPr>
            <w:r w:rsidRPr="00903B63">
              <w:t>Principle</w:t>
            </w:r>
          </w:p>
        </w:tc>
      </w:tr>
      <w:tr w:rsidR="002863C3" w14:paraId="5F29DFDB" w14:textId="77777777" w:rsidTr="00B7446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9FCC5BF" w14:textId="77777777" w:rsidR="002863C3" w:rsidRPr="00903B63" w:rsidRDefault="002863C3" w:rsidP="00B74465">
            <w:pPr>
              <w:pStyle w:val="SectionIndicatorHeaderText"/>
              <w:rPr>
                <w:rStyle w:val="IntenseEmphasis"/>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3</w:t>
            </w:r>
          </w:p>
        </w:tc>
        <w:tc>
          <w:tcPr>
            <w:tcW w:w="3402" w:type="dxa"/>
            <w:shd w:val="clear" w:color="auto" w:fill="888888"/>
          </w:tcPr>
          <w:p w14:paraId="413AED14" w14:textId="77777777" w:rsidR="002863C3" w:rsidRPr="00903B63" w:rsidRDefault="002863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CA5F70E" w14:textId="77777777" w:rsidR="002863C3" w:rsidRPr="00E41723" w:rsidRDefault="002863C3"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6037EF2" w14:textId="77777777" w:rsidR="002863C3" w:rsidRPr="00903B63" w:rsidRDefault="002863C3" w:rsidP="00B7446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47DBB82" w14:textId="77777777" w:rsidR="002863C3" w:rsidRDefault="002863C3" w:rsidP="002863C3">
      <w:pPr>
        <w:pStyle w:val="INDICATORNUMBER"/>
      </w:pPr>
    </w:p>
    <w:tbl>
      <w:tblPr>
        <w:tblStyle w:val="SubSectionIndicatorTableVOLUNTARY"/>
        <w:tblW w:w="9214" w:type="dxa"/>
        <w:tblInd w:w="5" w:type="dxa"/>
        <w:tblLook w:val="04A0" w:firstRow="1" w:lastRow="0" w:firstColumn="1" w:lastColumn="0" w:noHBand="0" w:noVBand="1"/>
      </w:tblPr>
      <w:tblGrid>
        <w:gridCol w:w="1134"/>
        <w:gridCol w:w="1426"/>
        <w:gridCol w:w="1976"/>
        <w:gridCol w:w="1701"/>
        <w:gridCol w:w="1416"/>
        <w:gridCol w:w="1561"/>
      </w:tblGrid>
      <w:tr w:rsidR="002863C3" w14:paraId="441E2714" w14:textId="77777777" w:rsidTr="002863C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68F5A18" w14:textId="77777777" w:rsidR="002863C3" w:rsidRPr="00903B63" w:rsidRDefault="002863C3"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3</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04802BD4" w14:textId="77777777" w:rsidR="002863C3" w:rsidRPr="00903B63" w:rsidRDefault="002863C3"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863C3" w14:paraId="1FF94B3D"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shd w:val="clear" w:color="auto" w:fill="F2F2F2" w:themeFill="background1" w:themeFillShade="F2"/>
            <w:vAlign w:val="top"/>
          </w:tcPr>
          <w:p w14:paraId="53CDF38B" w14:textId="77777777" w:rsidR="002863C3" w:rsidRDefault="002863C3"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3</w:t>
            </w:r>
            <w:r>
              <w:rPr>
                <w:rStyle w:val="IntenseEmphasis"/>
                <w:b/>
                <w:bCs w:val="0"/>
                <w:i w:val="0"/>
                <w:iCs w:val="0"/>
                <w:color w:val="595959"/>
              </w:rPr>
              <w:t>.1</w:t>
            </w:r>
          </w:p>
        </w:tc>
        <w:tc>
          <w:tcPr>
            <w:tcW w:w="8080" w:type="dxa"/>
            <w:gridSpan w:val="5"/>
            <w:tcBorders>
              <w:top w:val="nil"/>
              <w:right w:val="single" w:sz="4" w:space="0" w:color="595959" w:themeColor="text1" w:themeTint="A6"/>
            </w:tcBorders>
          </w:tcPr>
          <w:p w14:paraId="1F050E10" w14:textId="77777777" w:rsidR="002863C3" w:rsidRPr="002863C3"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r w:rsidRPr="002863C3">
              <w:t xml:space="preserve">Provide examples of how ESG </w:t>
            </w:r>
            <w:r w:rsidR="006F365B">
              <w:t>factors</w:t>
            </w:r>
            <w:r w:rsidRPr="002863C3">
              <w:t xml:space="preserve"> have been addressed in the manager selection, appointment and/or monitoring process for your organisation during the reporting year.</w:t>
            </w:r>
          </w:p>
        </w:tc>
      </w:tr>
      <w:tr w:rsidR="002863C3" w14:paraId="3BCFD8CB" w14:textId="77777777" w:rsidTr="00D41118">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shd w:val="clear" w:color="auto" w:fill="F2F2F2" w:themeFill="background1" w:themeFillShade="F2"/>
          </w:tcPr>
          <w:p w14:paraId="39C82B51" w14:textId="77777777" w:rsidR="002863C3" w:rsidRPr="00AE100E" w:rsidRDefault="002863C3" w:rsidP="00AD3F6D">
            <w:pPr>
              <w:pStyle w:val="INDICATORNUMBER"/>
              <w:spacing w:before="0"/>
              <w:rPr>
                <w:rStyle w:val="IntenseEmphasis"/>
                <w:b/>
                <w:bCs w:val="0"/>
                <w:i w:val="0"/>
                <w:iCs w:val="0"/>
                <w:color w:val="595959"/>
              </w:rPr>
            </w:pPr>
          </w:p>
        </w:tc>
        <w:tc>
          <w:tcPr>
            <w:tcW w:w="1426" w:type="dxa"/>
            <w:tcBorders>
              <w:top w:val="nil"/>
              <w:bottom w:val="nil"/>
              <w:right w:val="single" w:sz="4" w:space="0" w:color="D9D9D9" w:themeColor="background1" w:themeShade="D9"/>
            </w:tcBorders>
            <w:shd w:val="clear" w:color="auto" w:fill="A6A6A6" w:themeFill="background1" w:themeFillShade="A6"/>
          </w:tcPr>
          <w:p w14:paraId="4F329931"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Topic or issue</w:t>
            </w:r>
          </w:p>
        </w:tc>
        <w:tc>
          <w:tcPr>
            <w:tcW w:w="197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32BD3AD"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Conducted by</w:t>
            </w:r>
          </w:p>
        </w:tc>
        <w:tc>
          <w:tcPr>
            <w:tcW w:w="170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3647CC0"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Asset class</w:t>
            </w:r>
          </w:p>
        </w:tc>
        <w:tc>
          <w:tcPr>
            <w:tcW w:w="141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112909D"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Scope and process</w:t>
            </w:r>
          </w:p>
        </w:tc>
        <w:tc>
          <w:tcPr>
            <w:tcW w:w="1561"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2042C016" w14:textId="77777777" w:rsidR="002863C3" w:rsidRPr="00DF2AB6" w:rsidRDefault="002863C3"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DF2AB6">
              <w:rPr>
                <w:b/>
                <w:color w:val="FFFFFF" w:themeColor="background1"/>
                <w:sz w:val="18"/>
              </w:rPr>
              <w:t>Outcomes</w:t>
            </w:r>
          </w:p>
        </w:tc>
      </w:tr>
      <w:tr w:rsidR="002863C3" w14:paraId="3E79F626" w14:textId="77777777" w:rsidTr="00D4111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2FBCC48E"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77CD4922"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7B9D7B" w14:textId="77777777" w:rsidR="002863C3" w:rsidRPr="0042063C" w:rsidRDefault="002863C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rsidRPr="0042063C">
              <w:t>Internal staff</w:t>
            </w:r>
          </w:p>
          <w:p w14:paraId="3655428A" w14:textId="77777777" w:rsidR="002863C3" w:rsidRDefault="002863C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rsidRPr="0042063C">
              <w:t>Investment consultants</w:t>
            </w:r>
          </w:p>
          <w:p w14:paraId="7FE66D37" w14:textId="77777777" w:rsidR="00AD3F6D" w:rsidRPr="00680D45" w:rsidRDefault="00AD3F6D" w:rsidP="00AD3F6D">
            <w:pPr>
              <w:pStyle w:val="INDICATORTEXT"/>
              <w:ind w:left="360"/>
              <w:cnfStyle w:val="000000100000" w:firstRow="0" w:lastRow="0" w:firstColumn="0" w:lastColumn="0" w:oddVBand="0" w:evenVBand="0" w:oddHBand="1" w:evenHBand="0" w:firstRowFirstColumn="0" w:firstRowLastColumn="0" w:lastRowFirstColumn="0" w:lastRowLastColumn="0"/>
            </w:pPr>
            <w:r w:rsidRPr="0042063C">
              <w:t>[drop down</w:t>
            </w:r>
            <w:r>
              <w:t>]</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F8C2F4" w14:textId="77777777" w:rsidR="00D37B58" w:rsidRDefault="00471C93"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t>All</w:t>
            </w:r>
          </w:p>
          <w:p w14:paraId="735BDABC" w14:textId="77777777" w:rsidR="002863C3" w:rsidRDefault="00D37B58" w:rsidP="005E51F7">
            <w:pPr>
              <w:pStyle w:val="INDICATORTEXT"/>
              <w:numPr>
                <w:ilvl w:val="0"/>
                <w:numId w:val="14"/>
              </w:numPr>
              <w:spacing w:before="0" w:after="0"/>
              <w:cnfStyle w:val="000000100000" w:firstRow="0" w:lastRow="0" w:firstColumn="0" w:lastColumn="0" w:oddVBand="0" w:evenVBand="0" w:oddHBand="1" w:evenHBand="0" w:firstRowFirstColumn="0" w:firstRowLastColumn="0" w:lastRowFirstColumn="0" w:lastRowLastColumn="0"/>
            </w:pPr>
            <w:r>
              <w:t>Applicable from SAM 03</w:t>
            </w:r>
          </w:p>
          <w:p w14:paraId="25E3652B" w14:textId="77777777" w:rsidR="00D37B58" w:rsidRPr="00680D45" w:rsidRDefault="00D37B58"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r w:rsidRPr="0042063C">
              <w:t>[drop down</w:t>
            </w:r>
            <w:r>
              <w:t>]</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ACFAAA"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190FA4"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64BBC8B8" w14:textId="77777777" w:rsidTr="00D41118">
        <w:trPr>
          <w:trHeight w:val="34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7E4D509"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50CDB42D"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86107D" w14:textId="77777777" w:rsidR="002863C3" w:rsidRPr="0042063C" w:rsidRDefault="002863C3" w:rsidP="002863C3">
            <w:pPr>
              <w:pStyle w:val="INDICATORTEXT"/>
              <w:ind w:left="36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338C0F" w14:textId="77777777" w:rsidR="002863C3" w:rsidRPr="00680D45" w:rsidRDefault="000B7F55" w:rsidP="00B74465">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911701"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52C6F70"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2863C3" w14:paraId="309AAADF" w14:textId="77777777" w:rsidTr="00D4111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13101B0E"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6BEAA440"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AC25FC" w14:textId="77777777" w:rsidR="002863C3" w:rsidRPr="0042063C" w:rsidRDefault="002863C3" w:rsidP="002863C3">
            <w:pPr>
              <w:pStyle w:val="INDICATORTEXT"/>
              <w:ind w:left="360"/>
              <w:cnfStyle w:val="000000100000" w:firstRow="0" w:lastRow="0" w:firstColumn="0" w:lastColumn="0" w:oddVBand="0" w:evenVBand="0" w:oddHBand="1"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39FC68" w14:textId="77777777" w:rsidR="002863C3" w:rsidRPr="00680D45" w:rsidRDefault="000B7F55" w:rsidP="00B74465">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94DCAD"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6E2A9D9"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6DC298D6" w14:textId="77777777" w:rsidTr="00D41118">
        <w:trPr>
          <w:trHeight w:val="34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3899F9F7"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0617411D"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29BAD8" w14:textId="77777777" w:rsidR="002863C3" w:rsidRPr="0042063C" w:rsidRDefault="002863C3" w:rsidP="002863C3">
            <w:pPr>
              <w:pStyle w:val="INDICATORTEXT"/>
              <w:ind w:left="360"/>
              <w:cnfStyle w:val="000000000000" w:firstRow="0" w:lastRow="0" w:firstColumn="0" w:lastColumn="0" w:oddVBand="0" w:evenVBand="0" w:oddHBand="0"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F1CAFB" w14:textId="77777777" w:rsidR="002863C3" w:rsidRPr="00680D45" w:rsidRDefault="000B7F55" w:rsidP="00B74465">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04E936"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E7370FE" w14:textId="77777777" w:rsidR="002863C3" w:rsidRPr="00680D45"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2863C3" w14:paraId="68518BFF" w14:textId="77777777" w:rsidTr="00D4111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5D6E3E67" w14:textId="77777777" w:rsidR="002863C3" w:rsidRPr="00AE100E" w:rsidRDefault="002863C3" w:rsidP="00B74465">
            <w:pPr>
              <w:pStyle w:val="INDICATORNUMBER"/>
              <w:rPr>
                <w:rStyle w:val="IntenseEmphasis"/>
                <w:b/>
                <w:bCs w:val="0"/>
                <w:i w:val="0"/>
                <w:iCs w:val="0"/>
                <w:color w:val="595959"/>
              </w:rPr>
            </w:pPr>
          </w:p>
        </w:tc>
        <w:tc>
          <w:tcPr>
            <w:tcW w:w="1426" w:type="dxa"/>
            <w:tcBorders>
              <w:top w:val="nil"/>
              <w:bottom w:val="single" w:sz="4" w:space="0" w:color="A6A6A6" w:themeColor="background1" w:themeShade="A6"/>
              <w:right w:val="single" w:sz="4" w:space="0" w:color="A6A6A6" w:themeColor="background1" w:themeShade="A6"/>
            </w:tcBorders>
            <w:shd w:val="clear" w:color="auto" w:fill="auto"/>
          </w:tcPr>
          <w:p w14:paraId="695CEE93"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397297" w14:textId="77777777" w:rsidR="002863C3" w:rsidRPr="0042063C" w:rsidRDefault="002863C3" w:rsidP="002863C3">
            <w:pPr>
              <w:pStyle w:val="INDICATORTEXT"/>
              <w:ind w:left="360"/>
              <w:cnfStyle w:val="000000100000" w:firstRow="0" w:lastRow="0" w:firstColumn="0" w:lastColumn="0" w:oddVBand="0" w:evenVBand="0" w:oddHBand="1" w:evenHBand="0" w:firstRowFirstColumn="0" w:firstRowLastColumn="0" w:lastRowFirstColumn="0" w:lastRowLastColumn="0"/>
            </w:pPr>
            <w:r>
              <w:t>[same as above]</w:t>
            </w:r>
          </w:p>
        </w:tc>
        <w:tc>
          <w:tcPr>
            <w:tcW w:w="170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EDE7FF" w14:textId="77777777" w:rsidR="002863C3" w:rsidRPr="00680D45" w:rsidRDefault="000B7F55" w:rsidP="00B74465">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41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E9CCA6"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61"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085CB9D3" w14:textId="77777777" w:rsidR="002863C3" w:rsidRPr="00680D45"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2863C3" w14:paraId="53EA046C" w14:textId="77777777" w:rsidTr="00D4111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shd w:val="clear" w:color="auto" w:fill="F2F2F2" w:themeFill="background1" w:themeFillShade="F2"/>
          </w:tcPr>
          <w:p w14:paraId="1B74A642" w14:textId="77777777" w:rsidR="002863C3" w:rsidRPr="00AE100E" w:rsidRDefault="00B4349B" w:rsidP="00B74465">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3</w:t>
            </w:r>
            <w:r>
              <w:rPr>
                <w:rStyle w:val="IntenseEmphasis"/>
                <w:b/>
                <w:bCs w:val="0"/>
                <w:i w:val="0"/>
                <w:iCs w:val="0"/>
                <w:color w:val="595959"/>
              </w:rPr>
              <w:t>.2</w:t>
            </w:r>
          </w:p>
        </w:tc>
        <w:tc>
          <w:tcPr>
            <w:tcW w:w="8080" w:type="dxa"/>
            <w:gridSpan w:val="5"/>
            <w:tcBorders>
              <w:top w:val="single" w:sz="4" w:space="0" w:color="5A5A5A"/>
              <w:bottom w:val="nil"/>
              <w:right w:val="single" w:sz="4" w:space="0" w:color="595959" w:themeColor="text1" w:themeTint="A6"/>
            </w:tcBorders>
            <w:shd w:val="clear" w:color="auto" w:fill="F2F2F2" w:themeFill="background1" w:themeFillShade="F2"/>
          </w:tcPr>
          <w:p w14:paraId="651AE5AD" w14:textId="77777777" w:rsidR="002863C3" w:rsidRPr="00EF652A" w:rsidRDefault="002863C3" w:rsidP="00B7446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2863C3" w14:paraId="59FDD482" w14:textId="77777777" w:rsidTr="00D4111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shd w:val="clear" w:color="auto" w:fill="F2F2F2" w:themeFill="background1" w:themeFillShade="F2"/>
          </w:tcPr>
          <w:p w14:paraId="53B896A0" w14:textId="77777777" w:rsidR="002863C3" w:rsidRPr="00AE100E" w:rsidRDefault="002863C3" w:rsidP="00B74465">
            <w:pPr>
              <w:pStyle w:val="INDICATORNUMBER"/>
              <w:rPr>
                <w:rStyle w:val="IntenseEmphasis"/>
                <w:b/>
                <w:bCs w:val="0"/>
                <w:i w:val="0"/>
                <w:iCs w:val="0"/>
                <w:color w:val="595959"/>
              </w:rPr>
            </w:pPr>
          </w:p>
        </w:tc>
        <w:tc>
          <w:tcPr>
            <w:tcW w:w="8080" w:type="dxa"/>
            <w:gridSpan w:val="5"/>
            <w:tcBorders>
              <w:top w:val="nil"/>
              <w:bottom w:val="single" w:sz="4" w:space="0" w:color="5A5A5A"/>
              <w:right w:val="single" w:sz="4" w:space="0" w:color="595959" w:themeColor="text1" w:themeTint="A6"/>
            </w:tcBorders>
            <w:shd w:val="clear" w:color="auto" w:fill="auto"/>
          </w:tcPr>
          <w:p w14:paraId="6B774779" w14:textId="77777777" w:rsidR="002863C3" w:rsidRPr="00986592" w:rsidRDefault="002863C3" w:rsidP="00B7446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9CE5A43" w14:textId="77777777" w:rsidR="00844AFA" w:rsidRDefault="00844AFA" w:rsidP="00471C93">
      <w:pPr>
        <w:pStyle w:val="NoSpacing"/>
      </w:pPr>
    </w:p>
    <w:tbl>
      <w:tblPr>
        <w:tblStyle w:val="SubSectionMISCTableVOLUNTARY"/>
        <w:tblW w:w="9214" w:type="dxa"/>
        <w:tblInd w:w="5" w:type="dxa"/>
        <w:tblLook w:val="06A0" w:firstRow="1" w:lastRow="0" w:firstColumn="1" w:lastColumn="0" w:noHBand="1" w:noVBand="1"/>
      </w:tblPr>
      <w:tblGrid>
        <w:gridCol w:w="1134"/>
        <w:gridCol w:w="8080"/>
      </w:tblGrid>
      <w:tr w:rsidR="00844AFA" w14:paraId="569803FE"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tcBorders>
            <w:shd w:val="clear" w:color="auto" w:fill="606060"/>
          </w:tcPr>
          <w:p w14:paraId="7C69B0C6" w14:textId="77777777" w:rsidR="00844AFA" w:rsidRPr="00191BC1" w:rsidRDefault="00844AFA" w:rsidP="00B74465">
            <w:pPr>
              <w:pStyle w:val="SectionIndicatorHeaderText"/>
              <w:rPr>
                <w:rStyle w:val="IntenseEmphasis"/>
                <w:b w:val="0"/>
                <w:bCs w:val="0"/>
                <w:i w:val="0"/>
                <w:iCs w:val="0"/>
                <w:color w:val="FFFFFF" w:themeColor="background1"/>
              </w:rPr>
            </w:pPr>
            <w:r>
              <w:rPr>
                <w:rStyle w:val="IntenseEmphasis"/>
                <w:b w:val="0"/>
                <w:i w:val="0"/>
                <w:color w:val="FFFFFF" w:themeColor="background1"/>
              </w:rPr>
              <w:t>SAM 1</w:t>
            </w:r>
            <w:r w:rsidR="00C86474">
              <w:rPr>
                <w:rStyle w:val="IntenseEmphasis"/>
                <w:b w:val="0"/>
                <w:i w:val="0"/>
                <w:color w:val="FFFFFF" w:themeColor="background1"/>
              </w:rPr>
              <w:t>3</w:t>
            </w:r>
          </w:p>
        </w:tc>
        <w:tc>
          <w:tcPr>
            <w:tcW w:w="8080" w:type="dxa"/>
            <w:tcBorders>
              <w:top w:val="single" w:sz="4" w:space="0" w:color="A6A6A6" w:themeColor="background1" w:themeShade="A6"/>
            </w:tcBorders>
          </w:tcPr>
          <w:p w14:paraId="7DAFA69E" w14:textId="77777777" w:rsidR="00844AFA" w:rsidRPr="00191BC1" w:rsidRDefault="00844AF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44AFA" w:rsidRPr="00CF025D" w14:paraId="3B4CF636"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shd w:val="clear" w:color="auto" w:fill="F2F2F2" w:themeFill="background1" w:themeFillShade="F2"/>
          </w:tcPr>
          <w:p w14:paraId="20DE0636" w14:textId="77777777" w:rsidR="00844AFA" w:rsidRPr="000D72DF" w:rsidRDefault="00844AFA" w:rsidP="00B74465">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3</w:t>
            </w:r>
            <w:r>
              <w:rPr>
                <w:rStyle w:val="IntenseEmphasis"/>
                <w:b/>
                <w:bCs w:val="0"/>
                <w:i w:val="0"/>
                <w:iCs w:val="0"/>
                <w:color w:val="595959"/>
              </w:rPr>
              <w:t>.1</w:t>
            </w:r>
          </w:p>
        </w:tc>
        <w:tc>
          <w:tcPr>
            <w:tcW w:w="8080" w:type="dxa"/>
            <w:tcBorders>
              <w:top w:val="single" w:sz="4" w:space="0" w:color="595959"/>
              <w:bottom w:val="single" w:sz="4" w:space="0" w:color="595959"/>
            </w:tcBorders>
          </w:tcPr>
          <w:p w14:paraId="00A0FE6B" w14:textId="77777777" w:rsidR="00844AFA" w:rsidRPr="00D37B58" w:rsidRDefault="00844AFA" w:rsidP="00D37B5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D3F6D">
              <w:rPr>
                <w:szCs w:val="18"/>
              </w:rPr>
              <w:t>Organisations are not expected to provide the names/details of investment managers.</w:t>
            </w:r>
            <w:r w:rsidR="000B7F55">
              <w:rPr>
                <w:szCs w:val="18"/>
              </w:rPr>
              <w:t xml:space="preserve"> </w:t>
            </w:r>
            <w:r w:rsidRPr="00AD3F6D">
              <w:rPr>
                <w:szCs w:val="18"/>
              </w:rPr>
              <w:t xml:space="preserve">Ideally, you should provide examples from the current reporting year but you are encouraged to report examples from previous years if you want to provide a balanced view on how ESG </w:t>
            </w:r>
            <w:r w:rsidR="006F365B">
              <w:t>factors</w:t>
            </w:r>
            <w:r w:rsidRPr="00AD3F6D">
              <w:rPr>
                <w:szCs w:val="18"/>
              </w:rPr>
              <w:t xml:space="preserve"> influence selection, appointment and/or monitoring processes or to highlight specific features of your approach.</w:t>
            </w:r>
            <w:r w:rsidR="00471C93">
              <w:rPr>
                <w:szCs w:val="18"/>
              </w:rPr>
              <w:t xml:space="preserve"> </w:t>
            </w:r>
          </w:p>
        </w:tc>
      </w:tr>
      <w:tr w:rsidR="0047429D" w:rsidRPr="00CF025D" w14:paraId="74DF22ED" w14:textId="77777777" w:rsidTr="00D4111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595959"/>
            </w:tcBorders>
            <w:shd w:val="clear" w:color="auto" w:fill="F2F2F2" w:themeFill="background1" w:themeFillShade="F2"/>
          </w:tcPr>
          <w:p w14:paraId="128E36F5" w14:textId="77777777" w:rsidR="0047429D" w:rsidRPr="0047429D" w:rsidRDefault="0047429D" w:rsidP="00844AFA">
            <w:pPr>
              <w:pStyle w:val="INDICATORTEXT"/>
              <w:rPr>
                <w:b/>
                <w:szCs w:val="18"/>
              </w:rPr>
            </w:pPr>
            <w:r w:rsidRPr="0047429D">
              <w:rPr>
                <w:b/>
                <w:szCs w:val="18"/>
              </w:rPr>
              <w:t>L</w:t>
            </w:r>
            <w:r w:rsidR="005402FA">
              <w:rPr>
                <w:b/>
                <w:szCs w:val="18"/>
              </w:rPr>
              <w:t>OGIC</w:t>
            </w:r>
          </w:p>
        </w:tc>
      </w:tr>
      <w:tr w:rsidR="0047429D" w:rsidRPr="00CF025D" w14:paraId="2AC6F574"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shd w:val="clear" w:color="auto" w:fill="F2F2F2" w:themeFill="background1" w:themeFillShade="F2"/>
          </w:tcPr>
          <w:p w14:paraId="2F4BDAB4" w14:textId="77777777" w:rsidR="0047429D" w:rsidRDefault="0047429D" w:rsidP="00B74465">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3</w:t>
            </w:r>
            <w:r>
              <w:rPr>
                <w:rStyle w:val="IntenseEmphasis"/>
                <w:b/>
                <w:bCs w:val="0"/>
                <w:i w:val="0"/>
                <w:iCs w:val="0"/>
                <w:color w:val="595959"/>
              </w:rPr>
              <w:t>.1</w:t>
            </w:r>
          </w:p>
        </w:tc>
        <w:tc>
          <w:tcPr>
            <w:tcW w:w="8080" w:type="dxa"/>
            <w:tcBorders>
              <w:top w:val="single" w:sz="4" w:space="0" w:color="595959"/>
              <w:bottom w:val="single" w:sz="4" w:space="0" w:color="5A5A5A"/>
            </w:tcBorders>
          </w:tcPr>
          <w:p w14:paraId="0C1207EE" w14:textId="77777777" w:rsidR="0047429D" w:rsidRPr="00AD3F6D" w:rsidRDefault="0047429D" w:rsidP="00C86474">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cs="Calibri"/>
                <w:szCs w:val="18"/>
              </w:rPr>
              <w:t>Applicable asset classes in the fie</w:t>
            </w:r>
            <w:r w:rsidR="00471C93">
              <w:rPr>
                <w:rFonts w:cs="Calibri"/>
                <w:szCs w:val="18"/>
              </w:rPr>
              <w:t>l</w:t>
            </w:r>
            <w:r>
              <w:rPr>
                <w:rFonts w:cs="Calibri"/>
                <w:szCs w:val="18"/>
              </w:rPr>
              <w:t>d ‘asset class’ will depend on your response(s) in [0</w:t>
            </w:r>
            <w:r w:rsidR="00C86474">
              <w:rPr>
                <w:rFonts w:cs="Calibri"/>
                <w:szCs w:val="18"/>
              </w:rPr>
              <w:t>2</w:t>
            </w:r>
            <w:r>
              <w:rPr>
                <w:rFonts w:cs="Calibri"/>
                <w:szCs w:val="18"/>
              </w:rPr>
              <w:t>].</w:t>
            </w:r>
            <w:r w:rsidR="001564D2">
              <w:rPr>
                <w:rFonts w:cs="Calibri"/>
                <w:szCs w:val="18"/>
              </w:rPr>
              <w:t xml:space="preserve"> </w:t>
            </w:r>
          </w:p>
        </w:tc>
      </w:tr>
    </w:tbl>
    <w:p w14:paraId="2DC31B43" w14:textId="77777777" w:rsidR="00844AFA" w:rsidRDefault="00844AFA" w:rsidP="0047429D">
      <w:pPr>
        <w:pStyle w:val="NoSpacing"/>
      </w:pPr>
    </w:p>
    <w:tbl>
      <w:tblPr>
        <w:tblStyle w:val="SubSectionIndicatorTableVOLUNTARY"/>
        <w:tblW w:w="9214" w:type="dxa"/>
        <w:tblInd w:w="5" w:type="dxa"/>
        <w:tblLook w:val="04A0" w:firstRow="1" w:lastRow="0" w:firstColumn="1" w:lastColumn="0" w:noHBand="0" w:noVBand="1"/>
      </w:tblPr>
      <w:tblGrid>
        <w:gridCol w:w="1134"/>
        <w:gridCol w:w="1276"/>
        <w:gridCol w:w="1276"/>
        <w:gridCol w:w="3685"/>
        <w:gridCol w:w="1843"/>
      </w:tblGrid>
      <w:tr w:rsidR="0008025E" w:rsidRPr="00842499" w14:paraId="76A39A26" w14:textId="77777777" w:rsidTr="0008025E">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5"/>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30F9B50E" w14:textId="77777777" w:rsidR="0008025E" w:rsidRPr="00842499" w:rsidRDefault="0008025E" w:rsidP="0047429D">
            <w:pPr>
              <w:spacing w:before="0" w:after="0" w:line="240" w:lineRule="auto"/>
              <w:rPr>
                <w:b/>
              </w:rPr>
            </w:pPr>
            <w:r>
              <w:rPr>
                <w:b/>
              </w:rPr>
              <w:t>EXAMPLES</w:t>
            </w:r>
          </w:p>
        </w:tc>
      </w:tr>
      <w:tr w:rsidR="0008025E" w:rsidRPr="005E3C84" w14:paraId="46CCF446" w14:textId="77777777" w:rsidTr="0047429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7D5D8941" w14:textId="77777777" w:rsidR="0008025E" w:rsidRPr="0008025E" w:rsidRDefault="0008025E" w:rsidP="0008025E">
            <w:pPr>
              <w:pStyle w:val="INDICATORNUMBER"/>
              <w:rPr>
                <w:rStyle w:val="IntenseEmphasis"/>
                <w:b/>
                <w:i w:val="0"/>
                <w:color w:val="595959"/>
              </w:rPr>
            </w:pPr>
            <w:r w:rsidRPr="0008025E">
              <w:rPr>
                <w:rStyle w:val="IntenseEmphasis"/>
                <w:b/>
                <w:i w:val="0"/>
                <w:color w:val="595959"/>
              </w:rPr>
              <w:t>Topic or issue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86780B9"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Conducted by</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5C1E14C"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Asset class</w:t>
            </w:r>
          </w:p>
        </w:tc>
        <w:tc>
          <w:tcPr>
            <w:tcW w:w="36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79ECDAE6"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Scope and process</w:t>
            </w:r>
          </w:p>
        </w:tc>
        <w:tc>
          <w:tcPr>
            <w:tcW w:w="184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0E96B5E6" w14:textId="77777777" w:rsidR="0008025E" w:rsidRPr="0008025E" w:rsidRDefault="0008025E" w:rsidP="0008025E">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595959"/>
              </w:rPr>
            </w:pPr>
            <w:r w:rsidRPr="0008025E">
              <w:rPr>
                <w:rStyle w:val="IntenseEmphasis"/>
                <w:b/>
                <w:i w:val="0"/>
                <w:color w:val="595959"/>
              </w:rPr>
              <w:t>Outcomes</w:t>
            </w:r>
          </w:p>
        </w:tc>
      </w:tr>
      <w:tr w:rsidR="00924FE2" w:rsidRPr="00AA5CF0" w14:paraId="78AF2604" w14:textId="77777777" w:rsidTr="0047429D">
        <w:trPr>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C3F25A" w14:textId="77777777" w:rsidR="00924FE2" w:rsidRPr="00924FE2" w:rsidRDefault="00924FE2" w:rsidP="00924FE2">
            <w:pPr>
              <w:pStyle w:val="INDICATORTEXT"/>
              <w:rPr>
                <w:szCs w:val="18"/>
              </w:rPr>
            </w:pPr>
            <w:r w:rsidRPr="00924FE2">
              <w:rPr>
                <w:szCs w:val="18"/>
              </w:rPr>
              <w:t>Mining</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354720"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Internal staff</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F68E10"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Private Equity</w:t>
            </w:r>
          </w:p>
        </w:tc>
        <w:tc>
          <w:tcPr>
            <w:tcW w:w="36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B4C3D1" w14:textId="77777777" w:rsidR="00924FE2" w:rsidRPr="00924FE2" w:rsidRDefault="00924FE2" w:rsidP="00444A6E">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In selecting a specialist PE mining investor, during due diligence we noted that the GP's ESG process did not address health and safety. We asked the GP to develop a policy and criteria on this issue. The GP refused to do so.</w:t>
            </w:r>
            <w:r w:rsidR="001564D2">
              <w:rPr>
                <w:szCs w:val="18"/>
              </w:rPr>
              <w:t xml:space="preserve"> </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7C9181E" w14:textId="77777777" w:rsidR="00924FE2" w:rsidRPr="00924FE2" w:rsidRDefault="00924FE2" w:rsidP="00924FE2">
            <w:pPr>
              <w:pStyle w:val="INDICATORTEXT"/>
              <w:cnfStyle w:val="000000000000" w:firstRow="0" w:lastRow="0" w:firstColumn="0" w:lastColumn="0" w:oddVBand="0" w:evenVBand="0" w:oddHBand="0" w:evenHBand="0" w:firstRowFirstColumn="0" w:firstRowLastColumn="0" w:lastRowFirstColumn="0" w:lastRowLastColumn="0"/>
              <w:rPr>
                <w:szCs w:val="18"/>
              </w:rPr>
            </w:pPr>
            <w:r w:rsidRPr="00924FE2">
              <w:rPr>
                <w:szCs w:val="18"/>
              </w:rPr>
              <w:t>We therefore decided not to invest in the fund.</w:t>
            </w:r>
          </w:p>
        </w:tc>
      </w:tr>
      <w:tr w:rsidR="00924FE2" w:rsidRPr="00AA5CF0" w14:paraId="7976907F" w14:textId="77777777" w:rsidTr="0047429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2524FAD" w14:textId="77777777" w:rsidR="00924FE2" w:rsidRPr="00924FE2" w:rsidRDefault="00924FE2" w:rsidP="00924FE2">
            <w:pPr>
              <w:pStyle w:val="INDICATORTEXT"/>
              <w:rPr>
                <w:szCs w:val="18"/>
              </w:rPr>
            </w:pPr>
            <w:r w:rsidRPr="00924FE2">
              <w:rPr>
                <w:szCs w:val="18"/>
              </w:rPr>
              <w:lastRenderedPageBreak/>
              <w:t>Human rights</w:t>
            </w:r>
          </w:p>
          <w:p w14:paraId="5AC79329" w14:textId="77777777" w:rsidR="00924FE2" w:rsidRPr="00924FE2" w:rsidRDefault="00924FE2" w:rsidP="00924FE2">
            <w:pPr>
              <w:pStyle w:val="INDICATORTEXT"/>
              <w:rPr>
                <w:szCs w:val="18"/>
              </w:rPr>
            </w:pPr>
          </w:p>
        </w:tc>
        <w:tc>
          <w:tcPr>
            <w:tcW w:w="127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35657AB7"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Internal staff</w:t>
            </w:r>
          </w:p>
        </w:tc>
        <w:tc>
          <w:tcPr>
            <w:tcW w:w="1276"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11218AC3"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Property</w:t>
            </w:r>
          </w:p>
        </w:tc>
        <w:tc>
          <w:tcPr>
            <w:tcW w:w="3685"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ED50ADE" w14:textId="77777777" w:rsidR="00924FE2" w:rsidRPr="00924FE2" w:rsidRDefault="00924FE2" w:rsidP="00444A6E">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The manager of the fund did not have a policy to address the rights of communities relocated for property development. We requested the manager to develop a policy on this issue.</w:t>
            </w:r>
          </w:p>
        </w:tc>
        <w:tc>
          <w:tcPr>
            <w:tcW w:w="1843"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E0ED10C" w14:textId="77777777" w:rsidR="00924FE2" w:rsidRPr="00924FE2" w:rsidRDefault="00924FE2" w:rsidP="00924FE2">
            <w:pPr>
              <w:pStyle w:val="INDICATORTEXT"/>
              <w:cnfStyle w:val="000000100000" w:firstRow="0" w:lastRow="0" w:firstColumn="0" w:lastColumn="0" w:oddVBand="0" w:evenVBand="0" w:oddHBand="1" w:evenHBand="0" w:firstRowFirstColumn="0" w:firstRowLastColumn="0" w:lastRowFirstColumn="0" w:lastRowLastColumn="0"/>
              <w:rPr>
                <w:szCs w:val="18"/>
              </w:rPr>
            </w:pPr>
            <w:r w:rsidRPr="00924FE2">
              <w:rPr>
                <w:szCs w:val="18"/>
              </w:rPr>
              <w:t>The manager developed a policy and we were able to invest in the fund.</w:t>
            </w:r>
          </w:p>
        </w:tc>
      </w:tr>
    </w:tbl>
    <w:p w14:paraId="549261DB" w14:textId="77777777" w:rsidR="00791F29" w:rsidRDefault="00791F29">
      <w:pPr>
        <w:widowControl/>
        <w:autoSpaceDE/>
        <w:autoSpaceDN/>
        <w:adjustRightInd/>
        <w:spacing w:before="0" w:after="0" w:line="240" w:lineRule="auto"/>
        <w:rPr>
          <w:rFonts w:eastAsia="Times New Roman"/>
          <w:b/>
          <w:color w:val="595959"/>
          <w:sz w:val="18"/>
          <w:szCs w:val="18"/>
        </w:rPr>
        <w:sectPr w:rsidR="00791F29" w:rsidSect="009B2978">
          <w:headerReference w:type="default" r:id="rId53"/>
          <w:headerReference w:type="first" r:id="rId54"/>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14:paraId="18D16C0A"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EC0E302" w14:textId="77777777" w:rsidR="00791F29" w:rsidRDefault="00791F29" w:rsidP="00B74465">
            <w:pPr>
              <w:widowControl/>
              <w:autoSpaceDE/>
              <w:autoSpaceDN/>
              <w:adjustRightInd/>
              <w:spacing w:after="0" w:line="240" w:lineRule="auto"/>
              <w:rPr>
                <w:rStyle w:val="IntenseEmphasis"/>
                <w:b/>
                <w:bCs w:val="0"/>
                <w:i w:val="0"/>
                <w:iCs w:val="0"/>
              </w:rPr>
            </w:pPr>
            <w:r>
              <w:lastRenderedPageBreak/>
              <w:t>SECTION</w:t>
            </w:r>
          </w:p>
        </w:tc>
      </w:tr>
      <w:tr w:rsidR="00791F29" w14:paraId="3C1CE6FE"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52A8AD5" w14:textId="77777777" w:rsidR="00791F29" w:rsidRPr="00BF74E2" w:rsidRDefault="00791F29" w:rsidP="00B74465">
            <w:pPr>
              <w:pStyle w:val="Heading2"/>
              <w:outlineLvl w:val="1"/>
              <w:rPr>
                <w:rStyle w:val="IntenseEmphasis"/>
                <w:i w:val="0"/>
                <w:iCs w:val="0"/>
                <w:color w:val="008CD0"/>
              </w:rPr>
            </w:pPr>
            <w:bookmarkStart w:id="18" w:name="_Toc438040259"/>
            <w:r>
              <w:t>Communication</w:t>
            </w:r>
            <w:bookmarkEnd w:id="18"/>
          </w:p>
        </w:tc>
      </w:tr>
    </w:tbl>
    <w:p w14:paraId="3BD68167" w14:textId="77777777" w:rsidR="002863C3" w:rsidRDefault="002863C3" w:rsidP="009823FF">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215AA" w14:paraId="555CDC40"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2F322C" w14:textId="77777777" w:rsidR="006215AA" w:rsidRPr="00356CDA" w:rsidRDefault="006215A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40A48F16" w14:textId="77777777" w:rsidR="006215AA" w:rsidRPr="00356CDA"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4121550" w14:textId="77777777" w:rsidR="006215AA" w:rsidRPr="00356CDA"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4C85B21" w14:textId="77777777" w:rsidR="006215AA" w:rsidRPr="00356CDA" w:rsidRDefault="006215AA" w:rsidP="00B74465">
            <w:pPr>
              <w:widowControl/>
              <w:autoSpaceDE/>
              <w:autoSpaceDN/>
              <w:adjustRightInd/>
              <w:spacing w:after="0" w:line="240" w:lineRule="auto"/>
              <w:rPr>
                <w:rStyle w:val="IntenseEmphasis"/>
                <w:b w:val="0"/>
                <w:bCs w:val="0"/>
                <w:iCs w:val="0"/>
                <w:color w:val="FFFFFF" w:themeColor="background1"/>
              </w:rPr>
            </w:pPr>
            <w:r w:rsidRPr="00356CDA">
              <w:t>Principle</w:t>
            </w:r>
          </w:p>
        </w:tc>
      </w:tr>
      <w:tr w:rsidR="006215AA" w14:paraId="04B53E00"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67A663A" w14:textId="77777777" w:rsidR="006215AA" w:rsidRPr="00356CDA" w:rsidRDefault="002B61F1" w:rsidP="00B74465">
            <w:pPr>
              <w:pStyle w:val="SectionIndicatorHeaderText"/>
              <w:rPr>
                <w:rStyle w:val="IntenseEmphasis"/>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4</w:t>
            </w:r>
          </w:p>
        </w:tc>
        <w:tc>
          <w:tcPr>
            <w:tcW w:w="3402" w:type="dxa"/>
          </w:tcPr>
          <w:p w14:paraId="00B0BD41" w14:textId="77777777" w:rsidR="006215AA" w:rsidRPr="00356CDA"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7591599" w14:textId="77777777" w:rsidR="006215AA" w:rsidRPr="00A57E01"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F9E3DCA" w14:textId="77777777" w:rsidR="006215AA" w:rsidRPr="00356CDA" w:rsidRDefault="006215AA" w:rsidP="00B7446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38182612" w14:textId="77777777" w:rsidR="006215AA" w:rsidRDefault="006215AA" w:rsidP="006215A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132"/>
        <w:gridCol w:w="1852"/>
        <w:gridCol w:w="2268"/>
      </w:tblGrid>
      <w:tr w:rsidR="006215AA" w14:paraId="1CE68678"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1179507E" w14:textId="77777777" w:rsidR="006215AA" w:rsidRPr="00903B63" w:rsidRDefault="002B61F1" w:rsidP="00B74465">
            <w:pPr>
              <w:pStyle w:val="SectionIndicatorHeaderText"/>
              <w:rPr>
                <w:rStyle w:val="IntenseEmphasis"/>
                <w:b w:val="0"/>
                <w:bCs w:val="0"/>
                <w:i w:val="0"/>
                <w:iCs w:val="0"/>
                <w:color w:val="FFFFFF" w:themeColor="background1"/>
              </w:rPr>
            </w:pPr>
            <w:r>
              <w:rPr>
                <w:rStyle w:val="IntenseEmphasis"/>
                <w:i w:val="0"/>
                <w:color w:val="FFFFFF" w:themeColor="background1"/>
              </w:rPr>
              <w:t>SAM 1</w:t>
            </w:r>
            <w:r w:rsidR="00C86474">
              <w:rPr>
                <w:rStyle w:val="IntenseEmphasis"/>
                <w:i w:val="0"/>
                <w:color w:val="FFFFFF" w:themeColor="background1"/>
              </w:rPr>
              <w:t>4</w:t>
            </w:r>
          </w:p>
        </w:tc>
        <w:tc>
          <w:tcPr>
            <w:tcW w:w="8080" w:type="dxa"/>
            <w:gridSpan w:val="4"/>
            <w:tcBorders>
              <w:top w:val="single" w:sz="4" w:space="0" w:color="A6A6A6" w:themeColor="background1" w:themeShade="A6"/>
              <w:bottom w:val="single" w:sz="4" w:space="0" w:color="0070C0"/>
              <w:right w:val="single" w:sz="4" w:space="0" w:color="0070C0"/>
            </w:tcBorders>
            <w:shd w:val="clear" w:color="auto" w:fill="0070C0"/>
          </w:tcPr>
          <w:p w14:paraId="76119DFA" w14:textId="77777777" w:rsidR="006215AA" w:rsidRPr="00903B63" w:rsidRDefault="006215A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215AA" w14:paraId="518DC70C"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52C16CCE" w14:textId="77777777" w:rsidR="006215AA" w:rsidRPr="000D72DF" w:rsidRDefault="002B61F1" w:rsidP="00C86474">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.1</w:t>
            </w:r>
          </w:p>
        </w:tc>
        <w:tc>
          <w:tcPr>
            <w:tcW w:w="8080" w:type="dxa"/>
            <w:gridSpan w:val="4"/>
            <w:tcBorders>
              <w:top w:val="single" w:sz="4" w:space="0" w:color="0070C0"/>
              <w:right w:val="single" w:sz="4" w:space="0" w:color="0070C0"/>
            </w:tcBorders>
            <w:shd w:val="clear" w:color="auto" w:fill="DAEEF3" w:themeFill="accent5" w:themeFillTint="33"/>
          </w:tcPr>
          <w:p w14:paraId="6177F20D" w14:textId="77777777" w:rsidR="006215AA" w:rsidRPr="002B61F1" w:rsidRDefault="002B61F1"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B61F1">
              <w:t>Indicate</w:t>
            </w:r>
            <w:r w:rsidR="000F600C">
              <w:t xml:space="preserve"> whether </w:t>
            </w:r>
            <w:r w:rsidRPr="002B61F1">
              <w:t>your organisation proactively discloses any information about responsible investment considerations in your indirect investments.</w:t>
            </w:r>
          </w:p>
        </w:tc>
      </w:tr>
      <w:tr w:rsidR="006215AA" w14:paraId="4D6137BC"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4719E788" w14:textId="77777777" w:rsidR="006215AA" w:rsidRDefault="006215AA" w:rsidP="00B74465">
            <w:pPr>
              <w:widowControl/>
              <w:autoSpaceDE/>
              <w:autoSpaceDN/>
              <w:adjustRightInd/>
              <w:spacing w:after="0" w:line="240" w:lineRule="auto"/>
              <w:rPr>
                <w:rStyle w:val="IntenseEmphasis"/>
                <w:b w:val="0"/>
                <w:bCs w:val="0"/>
                <w:i w:val="0"/>
                <w:iCs w:val="0"/>
              </w:rPr>
            </w:pPr>
          </w:p>
        </w:tc>
        <w:tc>
          <w:tcPr>
            <w:tcW w:w="8080" w:type="dxa"/>
            <w:gridSpan w:val="4"/>
            <w:tcBorders>
              <w:top w:val="nil"/>
              <w:bottom w:val="single" w:sz="4" w:space="0" w:color="0070C0"/>
              <w:right w:val="single" w:sz="4" w:space="0" w:color="0070C0"/>
            </w:tcBorders>
          </w:tcPr>
          <w:p w14:paraId="47D433E2" w14:textId="77777777" w:rsidR="002B61F1" w:rsidRPr="00112413"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2B61F1">
              <w:sym w:font="Wingdings" w:char="F06D"/>
            </w:r>
            <w:r w:rsidRPr="00112413">
              <w:t xml:space="preserve"> </w:t>
            </w:r>
            <w:r>
              <w:t>Yes, we d</w:t>
            </w:r>
            <w:r w:rsidRPr="00112413">
              <w:t xml:space="preserve">isclose </w:t>
            </w:r>
            <w:r>
              <w:t xml:space="preserve">information </w:t>
            </w:r>
            <w:r w:rsidRPr="00112413">
              <w:t>publicly, please provide URL:</w:t>
            </w:r>
            <w:r>
              <w:t>_________________________</w:t>
            </w:r>
          </w:p>
          <w:p w14:paraId="32D73906" w14:textId="77777777" w:rsidR="002B61F1" w:rsidRPr="0042063C"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2B61F1">
              <w:sym w:font="Wingdings" w:char="F06D"/>
            </w:r>
            <w:r w:rsidRPr="00112413">
              <w:t xml:space="preserve"> </w:t>
            </w:r>
            <w:r>
              <w:t>Yes, we d</w:t>
            </w:r>
            <w:r w:rsidRPr="00112413">
              <w:t>isclose</w:t>
            </w:r>
            <w:r>
              <w:t xml:space="preserve"> information</w:t>
            </w:r>
            <w:r w:rsidRPr="00112413">
              <w:t xml:space="preserve"> to clients</w:t>
            </w:r>
            <w:r w:rsidR="00444A6E">
              <w:t>/</w:t>
            </w:r>
            <w:r>
              <w:t>beneficiaries</w:t>
            </w:r>
            <w:r w:rsidRPr="00112413">
              <w:t xml:space="preserve"> </w:t>
            </w:r>
            <w:r w:rsidRPr="0042063C">
              <w:t>only</w:t>
            </w:r>
          </w:p>
          <w:p w14:paraId="05B35F71" w14:textId="77777777" w:rsidR="006215AA" w:rsidRPr="00680D45" w:rsidRDefault="002B61F1" w:rsidP="00444A6E">
            <w:pPr>
              <w:pStyle w:val="INDICATORTEXT"/>
              <w:cnfStyle w:val="000000000000" w:firstRow="0" w:lastRow="0" w:firstColumn="0" w:lastColumn="0" w:oddVBand="0" w:evenVBand="0" w:oddHBand="0" w:evenHBand="0" w:firstRowFirstColumn="0" w:firstRowLastColumn="0" w:lastRowFirstColumn="0" w:lastRowLastColumn="0"/>
            </w:pPr>
            <w:r w:rsidRPr="00112413">
              <w:rPr>
                <w:szCs w:val="18"/>
              </w:rPr>
              <w:sym w:font="Wingdings" w:char="F06D"/>
            </w:r>
            <w:r>
              <w:t xml:space="preserve"> We do not proactively disclose information</w:t>
            </w:r>
            <w:r w:rsidRPr="00112413">
              <w:t xml:space="preserve"> </w:t>
            </w:r>
            <w:r w:rsidRPr="0042063C">
              <w:t>to the public</w:t>
            </w:r>
            <w:r>
              <w:t xml:space="preserve"> and/or clients</w:t>
            </w:r>
            <w:r w:rsidR="00444A6E">
              <w:t>/</w:t>
            </w:r>
            <w:r>
              <w:t>beneficiaries</w:t>
            </w:r>
          </w:p>
        </w:tc>
      </w:tr>
      <w:tr w:rsidR="006215AA" w14:paraId="22199083"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25A3FE4A" w14:textId="77777777" w:rsidR="006215AA" w:rsidRDefault="00B539AB" w:rsidP="00C86474">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.2</w:t>
            </w:r>
          </w:p>
        </w:tc>
        <w:tc>
          <w:tcPr>
            <w:tcW w:w="8080" w:type="dxa"/>
            <w:gridSpan w:val="4"/>
            <w:tcBorders>
              <w:top w:val="single" w:sz="4" w:space="0" w:color="0070C0"/>
              <w:right w:val="single" w:sz="4" w:space="0" w:color="0070C0"/>
            </w:tcBorders>
            <w:shd w:val="clear" w:color="auto" w:fill="DAEEF3" w:themeFill="accent5" w:themeFillTint="33"/>
          </w:tcPr>
          <w:p w14:paraId="1F5F324E" w14:textId="77777777" w:rsidR="006215AA" w:rsidRPr="00B539AB" w:rsidRDefault="00B539AB" w:rsidP="00444A6E">
            <w:pPr>
              <w:pStyle w:val="INDICATORTEXT"/>
              <w:cnfStyle w:val="000000100000" w:firstRow="0" w:lastRow="0" w:firstColumn="0" w:lastColumn="0" w:oddVBand="0" w:evenVBand="0" w:oddHBand="1" w:evenHBand="0" w:firstRowFirstColumn="0" w:firstRowLastColumn="0" w:lastRowFirstColumn="0" w:lastRowLastColumn="0"/>
            </w:pPr>
            <w:r w:rsidRPr="00B539AB">
              <w:t>Indicate</w:t>
            </w:r>
            <w:r w:rsidR="000F600C">
              <w:t xml:space="preserve"> whether </w:t>
            </w:r>
            <w:r w:rsidRPr="00B539AB">
              <w:t>the level of information you disclose to the public is the sa</w:t>
            </w:r>
            <w:r w:rsidR="00444A6E">
              <w:t>me as that disclosed to clients/</w:t>
            </w:r>
            <w:r w:rsidRPr="00B539AB">
              <w:t>beneficiaries.</w:t>
            </w:r>
          </w:p>
        </w:tc>
      </w:tr>
      <w:tr w:rsidR="006215AA" w14:paraId="4FDE0ECB"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49C9B194" w14:textId="77777777" w:rsidR="006215AA" w:rsidRDefault="006215AA" w:rsidP="00B74465">
            <w:pPr>
              <w:widowControl/>
              <w:autoSpaceDE/>
              <w:autoSpaceDN/>
              <w:adjustRightInd/>
              <w:spacing w:after="0" w:line="240" w:lineRule="auto"/>
              <w:rPr>
                <w:rStyle w:val="IntenseEmphasis"/>
                <w:b w:val="0"/>
                <w:bCs w:val="0"/>
                <w:i w:val="0"/>
                <w:iCs w:val="0"/>
              </w:rPr>
            </w:pPr>
          </w:p>
        </w:tc>
        <w:tc>
          <w:tcPr>
            <w:tcW w:w="3960" w:type="dxa"/>
            <w:gridSpan w:val="2"/>
            <w:tcBorders>
              <w:top w:val="nil"/>
              <w:bottom w:val="single" w:sz="4" w:space="0" w:color="0070C0"/>
              <w:right w:val="single" w:sz="4" w:space="0" w:color="A6A6A6" w:themeColor="background1" w:themeShade="A6"/>
            </w:tcBorders>
          </w:tcPr>
          <w:p w14:paraId="59AE5940" w14:textId="77777777" w:rsidR="006215AA"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10A2C7F7" w14:textId="77777777" w:rsidR="006215AA"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81EBA" w14:paraId="4F0050B3"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14EA6734" w14:textId="77777777" w:rsidR="00781EBA" w:rsidRDefault="00781EBA" w:rsidP="00C8647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AEEF3" w:themeFill="accent5" w:themeFillTint="33"/>
          </w:tcPr>
          <w:p w14:paraId="7F85E71D" w14:textId="77777777" w:rsidR="00781EBA" w:rsidRPr="00781EBA" w:rsidRDefault="00781EBA" w:rsidP="00444A6E">
            <w:pPr>
              <w:pStyle w:val="INDICATORTEXT"/>
              <w:cnfStyle w:val="000000100000" w:firstRow="0" w:lastRow="0" w:firstColumn="0" w:lastColumn="0" w:oddVBand="0" w:evenVBand="0" w:oddHBand="1" w:evenHBand="0" w:firstRowFirstColumn="0" w:firstRowLastColumn="0" w:lastRowFirstColumn="0" w:lastRowLastColumn="0"/>
            </w:pPr>
            <w:r w:rsidRPr="00781EBA">
              <w:t>Indicate what type of information your organisation proactively disc</w:t>
            </w:r>
            <w:r w:rsidR="00444A6E">
              <w:t>loses to the public and clients</w:t>
            </w:r>
            <w:r w:rsidRPr="00781EBA">
              <w:t>/beneficiaries about your indirect investments.</w:t>
            </w:r>
          </w:p>
        </w:tc>
      </w:tr>
      <w:tr w:rsidR="00781EBA" w14:paraId="26EAADCB" w14:textId="77777777" w:rsidTr="00D41118">
        <w:trPr>
          <w:trHeight w:val="39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A24C4F5" w14:textId="77777777" w:rsidR="00781EBA" w:rsidRDefault="00781EBA" w:rsidP="00444A6E">
            <w:pPr>
              <w:pStyle w:val="INDICATORNUMBER"/>
              <w:spacing w:before="0"/>
              <w:rPr>
                <w:rStyle w:val="IntenseEmphasis"/>
                <w:b/>
                <w:bCs w:val="0"/>
                <w:i w:val="0"/>
                <w:iCs w:val="0"/>
                <w:color w:val="595959"/>
              </w:rPr>
            </w:pPr>
          </w:p>
        </w:tc>
        <w:tc>
          <w:tcPr>
            <w:tcW w:w="3828" w:type="dxa"/>
            <w:tcBorders>
              <w:top w:val="nil"/>
              <w:bottom w:val="nil"/>
              <w:right w:val="single" w:sz="4" w:space="0" w:color="D9D9D9" w:themeColor="background1" w:themeShade="D9"/>
            </w:tcBorders>
            <w:shd w:val="clear" w:color="auto" w:fill="A6A6A6" w:themeFill="background1" w:themeFillShade="A6"/>
          </w:tcPr>
          <w:p w14:paraId="4FA4D45A" w14:textId="77777777" w:rsidR="00781EBA" w:rsidRPr="00F35177" w:rsidRDefault="00781EBA" w:rsidP="00444A6E">
            <w:pPr>
              <w:spacing w:before="0" w:after="0" w:line="240" w:lineRule="auto"/>
              <w:ind w:right="17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984" w:type="dxa"/>
            <w:gridSpan w:val="2"/>
            <w:tcBorders>
              <w:top w:val="nil"/>
              <w:bottom w:val="nil"/>
              <w:right w:val="single" w:sz="4" w:space="0" w:color="D9D9D9" w:themeColor="background1" w:themeShade="D9"/>
            </w:tcBorders>
            <w:shd w:val="clear" w:color="auto" w:fill="A6A6A6" w:themeFill="background1" w:themeFillShade="A6"/>
          </w:tcPr>
          <w:p w14:paraId="01736960" w14:textId="77777777" w:rsidR="00781EBA" w:rsidRPr="007344B2" w:rsidRDefault="00781EBA" w:rsidP="00B80EF6">
            <w:pPr>
              <w:spacing w:before="0" w:after="0" w:line="240" w:lineRule="auto"/>
              <w:ind w:right="17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344B2">
              <w:rPr>
                <w:b/>
                <w:color w:val="FFFFFF" w:themeColor="background1"/>
                <w:sz w:val="18"/>
              </w:rPr>
              <w:t>Public</w:t>
            </w:r>
          </w:p>
        </w:tc>
        <w:tc>
          <w:tcPr>
            <w:tcW w:w="226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439E31D6" w14:textId="77777777" w:rsidR="00781EBA" w:rsidRPr="007344B2" w:rsidRDefault="00781EBA" w:rsidP="00B80EF6">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344B2">
              <w:rPr>
                <w:b/>
                <w:color w:val="FFFFFF" w:themeColor="background1"/>
                <w:sz w:val="18"/>
              </w:rPr>
              <w:t>Clients/beneficiaries</w:t>
            </w:r>
          </w:p>
        </w:tc>
      </w:tr>
      <w:tr w:rsidR="00781EBA" w14:paraId="4B1757E0"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41A1BE4" w14:textId="77777777" w:rsidR="00781EBA" w:rsidRDefault="00781EBA" w:rsidP="00B74465">
            <w:pPr>
              <w:pStyle w:val="INDICATORNUMBER"/>
              <w:rPr>
                <w:rStyle w:val="IntenseEmphasis"/>
                <w:b/>
                <w:bCs w:val="0"/>
                <w:i w:val="0"/>
                <w:iCs w:val="0"/>
                <w:color w:val="595959"/>
              </w:rPr>
            </w:pPr>
          </w:p>
        </w:tc>
        <w:tc>
          <w:tcPr>
            <w:tcW w:w="3828" w:type="dxa"/>
            <w:tcBorders>
              <w:top w:val="nil"/>
              <w:bottom w:val="single" w:sz="4" w:space="0" w:color="A6A6A6" w:themeColor="background1" w:themeShade="A6"/>
              <w:right w:val="single" w:sz="4" w:space="0" w:color="A6A6A6" w:themeColor="background1" w:themeShade="A6"/>
            </w:tcBorders>
            <w:shd w:val="clear" w:color="auto" w:fill="auto"/>
          </w:tcPr>
          <w:p w14:paraId="48ACB6D2" w14:textId="77777777" w:rsidR="00781EBA" w:rsidRPr="0042063C" w:rsidRDefault="00781EBA" w:rsidP="00781EBA">
            <w:pPr>
              <w:pStyle w:val="INDICATORTEXT"/>
              <w:cnfStyle w:val="000000100000" w:firstRow="0" w:lastRow="0" w:firstColumn="0" w:lastColumn="0" w:oddVBand="0" w:evenVBand="0" w:oddHBand="1" w:evenHBand="0" w:firstRowFirstColumn="0" w:firstRowLastColumn="0" w:lastRowFirstColumn="0" w:lastRowLastColumn="0"/>
            </w:pPr>
            <w:r w:rsidRPr="0042063C">
              <w:t>How responsible investment considerations are included in manager selection</w:t>
            </w:r>
            <w:r>
              <w:t>, appointment</w:t>
            </w:r>
            <w:r w:rsidRPr="0042063C">
              <w:t xml:space="preserve"> and monitoring processes</w:t>
            </w:r>
          </w:p>
        </w:tc>
        <w:tc>
          <w:tcPr>
            <w:tcW w:w="1984" w:type="dxa"/>
            <w:gridSpan w:val="2"/>
            <w:tcBorders>
              <w:top w:val="nil"/>
              <w:bottom w:val="single" w:sz="4" w:space="0" w:color="A6A6A6" w:themeColor="background1" w:themeShade="A6"/>
              <w:right w:val="single" w:sz="4" w:space="0" w:color="A6A6A6" w:themeColor="background1" w:themeShade="A6"/>
            </w:tcBorders>
            <w:shd w:val="clear" w:color="auto" w:fill="auto"/>
          </w:tcPr>
          <w:p w14:paraId="24EE6A96"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c>
          <w:tcPr>
            <w:tcW w:w="226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97BBD3A"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r>
      <w:tr w:rsidR="00781EBA" w14:paraId="1D1192CE"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993053D"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3CDF55" w14:textId="77777777" w:rsidR="00781EBA" w:rsidRPr="0042063C" w:rsidRDefault="00781EBA" w:rsidP="00781EBA">
            <w:pPr>
              <w:pStyle w:val="INDICATORTEXT"/>
              <w:cnfStyle w:val="000000000000" w:firstRow="0" w:lastRow="0" w:firstColumn="0" w:lastColumn="0" w:oddVBand="0" w:evenVBand="0" w:oddHBand="0" w:evenHBand="0" w:firstRowFirstColumn="0" w:firstRowLastColumn="0" w:lastRowFirstColumn="0" w:lastRowLastColumn="0"/>
            </w:pPr>
            <w:r w:rsidRPr="0042063C">
              <w:t xml:space="preserve">Details of the responsible investment activities carried out by managers on </w:t>
            </w:r>
            <w:r>
              <w:t>your</w:t>
            </w:r>
            <w:r w:rsidRPr="0042063C">
              <w:t xml:space="preserve"> behalf</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50A87A"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B5C4009"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r>
      <w:tr w:rsidR="00781EBA" w14:paraId="1E4E5217"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639B44A"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C6515A" w14:textId="77777777" w:rsidR="00781EBA" w:rsidRPr="0042063C" w:rsidRDefault="00781EBA" w:rsidP="00781EBA">
            <w:pPr>
              <w:pStyle w:val="INDICATORTEXT"/>
              <w:cnfStyle w:val="000000100000" w:firstRow="0" w:lastRow="0" w:firstColumn="0" w:lastColumn="0" w:oddVBand="0" w:evenVBand="0" w:oddHBand="1" w:evenHBand="0" w:firstRowFirstColumn="0" w:firstRowLastColumn="0" w:lastRowFirstColumn="0" w:lastRowLastColumn="0"/>
            </w:pPr>
            <w:r w:rsidRPr="0042063C">
              <w:t>E,</w:t>
            </w:r>
            <w:r>
              <w:t xml:space="preserve"> </w:t>
            </w:r>
            <w:r w:rsidRPr="0042063C">
              <w:t>S and/or G impacts and outcomes that have resulted from your managers’ investments</w:t>
            </w:r>
            <w:r>
              <w:t xml:space="preserve"> and</w:t>
            </w:r>
            <w:r w:rsidR="00A86B68">
              <w:t>/or</w:t>
            </w:r>
            <w:r>
              <w:t xml:space="preserve"> active ownership</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2BB4B4"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CC00A0C" w14:textId="77777777" w:rsidR="00781EBA" w:rsidRDefault="00781EBA" w:rsidP="00781EBA">
            <w:pPr>
              <w:pStyle w:val="INDICATORTEXT"/>
              <w:jc w:val="center"/>
              <w:cnfStyle w:val="000000100000" w:firstRow="0" w:lastRow="0" w:firstColumn="0" w:lastColumn="0" w:oddVBand="0" w:evenVBand="0" w:oddHBand="1" w:evenHBand="0" w:firstRowFirstColumn="0" w:firstRowLastColumn="0" w:lastRowFirstColumn="0" w:lastRowLastColumn="0"/>
            </w:pPr>
            <w:r w:rsidRPr="005D4A0C">
              <w:sym w:font="Wingdings" w:char="F071"/>
            </w:r>
          </w:p>
        </w:tc>
      </w:tr>
      <w:tr w:rsidR="00781EBA" w14:paraId="49DF973D"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DB00D34" w14:textId="77777777" w:rsidR="00781EBA"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5F75D5B" w14:textId="77777777" w:rsidR="00781EBA" w:rsidRPr="0042063C" w:rsidRDefault="004E5BA1" w:rsidP="00781EBA">
            <w:pPr>
              <w:pStyle w:val="INDICATORTEXT"/>
              <w:cnfStyle w:val="000000000000" w:firstRow="0" w:lastRow="0" w:firstColumn="0" w:lastColumn="0" w:oddVBand="0" w:evenVBand="0" w:oddHBand="0" w:evenHBand="0" w:firstRowFirstColumn="0" w:firstRowLastColumn="0" w:lastRowFirstColumn="0" w:lastRowLastColumn="0"/>
            </w:pPr>
            <w:r>
              <w:t>Other; specify</w:t>
            </w:r>
            <w:r w:rsidR="00781EBA">
              <w:t>_________</w:t>
            </w:r>
          </w:p>
        </w:tc>
        <w:tc>
          <w:tcPr>
            <w:tcW w:w="1984"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DC54141"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365223F" w14:textId="77777777" w:rsidR="00781EBA" w:rsidRDefault="00781EBA" w:rsidP="00781EBA">
            <w:pPr>
              <w:pStyle w:val="INDICATORTEXT"/>
              <w:jc w:val="center"/>
              <w:cnfStyle w:val="000000000000" w:firstRow="0" w:lastRow="0" w:firstColumn="0" w:lastColumn="0" w:oddVBand="0" w:evenVBand="0" w:oddHBand="0" w:evenHBand="0" w:firstRowFirstColumn="0" w:firstRowLastColumn="0" w:lastRowFirstColumn="0" w:lastRowLastColumn="0"/>
            </w:pPr>
            <w:r w:rsidRPr="005D4A0C">
              <w:sym w:font="Wingdings" w:char="F071"/>
            </w:r>
          </w:p>
        </w:tc>
      </w:tr>
      <w:tr w:rsidR="00781EBA" w14:paraId="26593222"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1B9DC86" w14:textId="77777777" w:rsidR="00781EBA" w:rsidRPr="00AE100E" w:rsidRDefault="00781EBA" w:rsidP="00C8647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.4</w:t>
            </w:r>
          </w:p>
        </w:tc>
        <w:tc>
          <w:tcPr>
            <w:tcW w:w="8080" w:type="dxa"/>
            <w:gridSpan w:val="4"/>
            <w:tcBorders>
              <w:top w:val="single" w:sz="4" w:space="0" w:color="0070C0"/>
              <w:right w:val="single" w:sz="4" w:space="0" w:color="0070C0"/>
            </w:tcBorders>
            <w:shd w:val="clear" w:color="auto" w:fill="DAEEF3" w:themeFill="accent5" w:themeFillTint="33"/>
          </w:tcPr>
          <w:p w14:paraId="724DC097" w14:textId="77777777" w:rsidR="00781EBA" w:rsidRPr="001C0916"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BE25EBD" w14:textId="77777777" w:rsidR="00781EBA" w:rsidRPr="005B4C52"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81EBA" w14:paraId="4D188081"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46E5020A" w14:textId="77777777" w:rsidR="00781EBA" w:rsidRDefault="00781EBA" w:rsidP="00B74465">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5A8C229B" w14:textId="77777777" w:rsidR="00781EBA" w:rsidRDefault="00781EB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4006B9CB" w14:textId="77777777" w:rsidR="00B74465" w:rsidRDefault="00B74465" w:rsidP="00C64A3F">
      <w:pPr>
        <w:pStyle w:val="INDICATORNUMBER"/>
      </w:pPr>
    </w:p>
    <w:p w14:paraId="5D126DEC" w14:textId="77777777" w:rsidR="00444A6E" w:rsidRDefault="00444A6E">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4A0" w:firstRow="1" w:lastRow="0" w:firstColumn="1" w:lastColumn="0" w:noHBand="0" w:noVBand="1"/>
      </w:tblPr>
      <w:tblGrid>
        <w:gridCol w:w="1134"/>
        <w:gridCol w:w="8075"/>
      </w:tblGrid>
      <w:tr w:rsidR="00C64A3F" w:rsidRPr="00DC20FA" w14:paraId="7B8FDE42"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70FD406" w14:textId="77777777" w:rsidR="00C64A3F" w:rsidRPr="00DC20FA" w:rsidRDefault="00C64A3F" w:rsidP="00C86474">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SAM 1</w:t>
            </w:r>
            <w:r w:rsidR="00C86474">
              <w:rPr>
                <w:rStyle w:val="IntenseEmphasis"/>
                <w:b w:val="0"/>
                <w:i w:val="0"/>
                <w:color w:val="FFFFFF" w:themeColor="background1"/>
              </w:rPr>
              <w:t>4</w:t>
            </w:r>
          </w:p>
        </w:tc>
        <w:tc>
          <w:tcPr>
            <w:tcW w:w="8075" w:type="dxa"/>
          </w:tcPr>
          <w:p w14:paraId="2545A321" w14:textId="77777777" w:rsidR="00C64A3F" w:rsidRPr="00DC20FA" w:rsidRDefault="00C64A3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C64A3F" w:rsidRPr="00D5451C" w14:paraId="507C317D" w14:textId="77777777" w:rsidTr="00D41118">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594E8FCC" w14:textId="77777777" w:rsidR="00C64A3F" w:rsidRPr="000D72DF" w:rsidRDefault="00C64A3F" w:rsidP="00C86474">
            <w:pPr>
              <w:pStyle w:val="INDICATORNUMBER"/>
              <w:rPr>
                <w:rStyle w:val="IntenseEmphasis"/>
                <w:b/>
                <w:bCs w:val="0"/>
                <w:i w:val="0"/>
                <w:iCs w:val="0"/>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.1</w:t>
            </w:r>
          </w:p>
        </w:tc>
        <w:tc>
          <w:tcPr>
            <w:tcW w:w="8075" w:type="dxa"/>
            <w:tcBorders>
              <w:bottom w:val="single" w:sz="4" w:space="0" w:color="A6A6A6"/>
            </w:tcBorders>
          </w:tcPr>
          <w:p w14:paraId="35EF6ED6"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The purpose of this indicator is to allow signatories to demonstrate how widely they make information about their responsible investment activities available.</w:t>
            </w:r>
            <w:r w:rsidR="001564D2">
              <w:rPr>
                <w:szCs w:val="18"/>
              </w:rPr>
              <w:t xml:space="preserve"> </w:t>
            </w:r>
            <w:r w:rsidRPr="00444A6E">
              <w:rPr>
                <w:szCs w:val="18"/>
              </w:rPr>
              <w:t>Information provided to certain groups</w:t>
            </w:r>
            <w:r w:rsidR="00D026DA">
              <w:rPr>
                <w:szCs w:val="18"/>
              </w:rPr>
              <w:t>—</w:t>
            </w:r>
            <w:r w:rsidRPr="00444A6E">
              <w:rPr>
                <w:szCs w:val="18"/>
              </w:rPr>
              <w:t>such as pension fund beneficiaries</w:t>
            </w:r>
            <w:r w:rsidR="00D026DA">
              <w:rPr>
                <w:szCs w:val="18"/>
              </w:rPr>
              <w:t>—</w:t>
            </w:r>
            <w:r w:rsidRPr="00444A6E">
              <w:rPr>
                <w:szCs w:val="18"/>
              </w:rPr>
              <w:t>may in practice be in the public domain.</w:t>
            </w:r>
            <w:r w:rsidR="001564D2">
              <w:rPr>
                <w:szCs w:val="18"/>
              </w:rPr>
              <w:t xml:space="preserve"> </w:t>
            </w:r>
            <w:r w:rsidRPr="00444A6E">
              <w:rPr>
                <w:szCs w:val="18"/>
              </w:rPr>
              <w:t>However, deliberate reporting to the public at large is treated here as a separate category of communication.</w:t>
            </w:r>
          </w:p>
          <w:p w14:paraId="3D7BC688" w14:textId="77777777" w:rsidR="00C64A3F" w:rsidRPr="00444A6E" w:rsidRDefault="009E67DF" w:rsidP="0017047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Pr>
                <w:rStyle w:val="normaltextrun"/>
                <w:szCs w:val="18"/>
              </w:rPr>
              <w:t>Proactively means beyond the publication of your responses to the PRI Reporting Framework on the PRI website. This</w:t>
            </w:r>
            <w:r>
              <w:rPr>
                <w:rStyle w:val="apple-converted-space"/>
                <w:szCs w:val="18"/>
              </w:rPr>
              <w:t> </w:t>
            </w:r>
            <w:r>
              <w:rPr>
                <w:rStyle w:val="normaltextrun"/>
                <w:szCs w:val="18"/>
              </w:rPr>
              <w:t>can be information on your</w:t>
            </w:r>
            <w:r>
              <w:rPr>
                <w:rStyle w:val="apple-converted-space"/>
                <w:szCs w:val="18"/>
              </w:rPr>
              <w:t> </w:t>
            </w:r>
            <w:r>
              <w:rPr>
                <w:rStyle w:val="normaltextrun"/>
                <w:szCs w:val="18"/>
              </w:rPr>
              <w:t>own</w:t>
            </w:r>
            <w:r>
              <w:rPr>
                <w:rStyle w:val="apple-converted-space"/>
                <w:szCs w:val="18"/>
              </w:rPr>
              <w:t> </w:t>
            </w:r>
            <w:r>
              <w:rPr>
                <w:rStyle w:val="normaltextrun"/>
                <w:szCs w:val="18"/>
              </w:rPr>
              <w:t>website</w:t>
            </w:r>
            <w:r>
              <w:rPr>
                <w:rStyle w:val="apple-converted-space"/>
                <w:szCs w:val="18"/>
              </w:rPr>
              <w:t> </w:t>
            </w:r>
            <w:r>
              <w:rPr>
                <w:rStyle w:val="normaltextrun"/>
                <w:szCs w:val="18"/>
              </w:rPr>
              <w:t>(such as your full or partial PRI Reporting Framework responses, or other forms of RI reporting),</w:t>
            </w:r>
            <w:r>
              <w:rPr>
                <w:rStyle w:val="apple-converted-space"/>
                <w:szCs w:val="18"/>
              </w:rPr>
              <w:t> </w:t>
            </w:r>
            <w:r>
              <w:rPr>
                <w:rStyle w:val="normaltextrun"/>
                <w:szCs w:val="18"/>
              </w:rPr>
              <w:t>annual report, newsletter, etc. It may be information proactively given to clients</w:t>
            </w:r>
            <w:r>
              <w:rPr>
                <w:rStyle w:val="apple-converted-space"/>
                <w:szCs w:val="18"/>
              </w:rPr>
              <w:t> </w:t>
            </w:r>
            <w:r>
              <w:rPr>
                <w:rStyle w:val="normaltextrun"/>
                <w:szCs w:val="18"/>
              </w:rPr>
              <w:t>or shared with the public</w:t>
            </w:r>
            <w:r>
              <w:rPr>
                <w:rStyle w:val="apple-converted-space"/>
                <w:szCs w:val="18"/>
              </w:rPr>
              <w:t> </w:t>
            </w:r>
            <w:r>
              <w:rPr>
                <w:rStyle w:val="normaltextrun"/>
                <w:szCs w:val="18"/>
              </w:rPr>
              <w:t>using any form judged appropriate.</w:t>
            </w:r>
            <w:r>
              <w:rPr>
                <w:rStyle w:val="eop"/>
                <w:szCs w:val="18"/>
              </w:rPr>
              <w:t> </w:t>
            </w:r>
          </w:p>
        </w:tc>
      </w:tr>
      <w:tr w:rsidR="00C64A3F" w:rsidRPr="00D5451C" w14:paraId="6E1BD063" w14:textId="77777777" w:rsidTr="00D41118">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47835955" w14:textId="77777777" w:rsidR="00C64A3F" w:rsidRDefault="00C64A3F" w:rsidP="00C8647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.3</w:t>
            </w:r>
          </w:p>
        </w:tc>
        <w:tc>
          <w:tcPr>
            <w:tcW w:w="8075" w:type="dxa"/>
            <w:tcBorders>
              <w:bottom w:val="single" w:sz="4" w:space="0" w:color="A6A6A6"/>
            </w:tcBorders>
          </w:tcPr>
          <w:p w14:paraId="1506F251"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 xml:space="preserve">Disclosure on how you are implementing responsible investments as a </w:t>
            </w:r>
            <w:r w:rsidR="00170476">
              <w:rPr>
                <w:szCs w:val="18"/>
              </w:rPr>
              <w:t>an in</w:t>
            </w:r>
            <w:r w:rsidRPr="00444A6E">
              <w:rPr>
                <w:szCs w:val="18"/>
              </w:rPr>
              <w:t>direct investor can be done in different forms. The options provided cover three main approaches you may be following:</w:t>
            </w:r>
          </w:p>
          <w:p w14:paraId="468AB823"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How RI is considered in selection, appointment and monitoring is primarily the type of information covered in this module of the reporting framework. If you proactively disclose the PRI reporting or other documentation on how you address ESG with external managers, you should select this first option.</w:t>
            </w:r>
          </w:p>
          <w:p w14:paraId="52C6DEB8"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Details of your external manager’s RI implementation: this may be more detailed information of what your external manager is doing. This could be describing their activities to the public or simply linking to external managers websites that provide details of how they implement different areas of RI.</w:t>
            </w:r>
          </w:p>
          <w:p w14:paraId="325B280A" w14:textId="77777777" w:rsidR="00C64A3F" w:rsidRPr="00444A6E" w:rsidRDefault="00C64A3F" w:rsidP="005E51F7">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444A6E">
              <w:rPr>
                <w:szCs w:val="18"/>
              </w:rPr>
              <w:t>Outcomes: these are the E, S and/or G impacts as a result of your manager’s activities (</w:t>
            </w:r>
            <w:r w:rsidR="001C5088">
              <w:rPr>
                <w:szCs w:val="18"/>
              </w:rPr>
              <w:t xml:space="preserve">e.g., </w:t>
            </w:r>
            <w:r w:rsidRPr="00444A6E">
              <w:rPr>
                <w:szCs w:val="18"/>
              </w:rPr>
              <w:t xml:space="preserve">greenhouse gas emission reductions as a result of investment in wind and solar plants in an infrastructure fund, changes in a particular company’s waste water management as a result of engagement activities, impact of ESG </w:t>
            </w:r>
            <w:r w:rsidR="006F365B">
              <w:t>factors</w:t>
            </w:r>
            <w:r w:rsidRPr="00444A6E">
              <w:rPr>
                <w:szCs w:val="18"/>
              </w:rPr>
              <w:t xml:space="preserve"> on financial performance and how you managers identify links between ESG analysis and performance or risk mitigation.)</w:t>
            </w:r>
            <w:r w:rsidR="001350F3">
              <w:rPr>
                <w:szCs w:val="18"/>
              </w:rPr>
              <w:t>.</w:t>
            </w:r>
          </w:p>
        </w:tc>
      </w:tr>
      <w:tr w:rsidR="00C64A3F" w:rsidRPr="00D5451C" w14:paraId="1261E896" w14:textId="77777777" w:rsidTr="00D41118">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3C164E1E" w14:textId="77777777" w:rsidR="00C64A3F" w:rsidRDefault="00C64A3F" w:rsidP="00C86474">
            <w:pPr>
              <w:pStyle w:val="INDICATORNUMBER"/>
              <w:rPr>
                <w:rStyle w:val="IntenseEmphasis"/>
                <w:b/>
                <w:bCs w:val="0"/>
                <w:i w:val="0"/>
                <w:iCs w:val="0"/>
                <w:color w:val="595959"/>
              </w:rPr>
            </w:pPr>
            <w:r>
              <w:rPr>
                <w:rStyle w:val="IntenseEmphasis"/>
                <w:b/>
                <w:bCs w:val="0"/>
                <w:i w:val="0"/>
                <w:iCs w:val="0"/>
                <w:color w:val="595959"/>
              </w:rPr>
              <w:t>SAM 1</w:t>
            </w:r>
            <w:r w:rsidR="00C86474">
              <w:rPr>
                <w:rStyle w:val="IntenseEmphasis"/>
                <w:b/>
                <w:bCs w:val="0"/>
                <w:i w:val="0"/>
                <w:iCs w:val="0"/>
                <w:color w:val="595959"/>
              </w:rPr>
              <w:t>4</w:t>
            </w:r>
            <w:r>
              <w:rPr>
                <w:rStyle w:val="IntenseEmphasis"/>
                <w:b/>
                <w:bCs w:val="0"/>
                <w:i w:val="0"/>
                <w:iCs w:val="0"/>
                <w:color w:val="595959"/>
              </w:rPr>
              <w:t>.4</w:t>
            </w:r>
          </w:p>
        </w:tc>
        <w:tc>
          <w:tcPr>
            <w:tcW w:w="8075" w:type="dxa"/>
            <w:tcBorders>
              <w:bottom w:val="single" w:sz="4" w:space="0" w:color="A6A6A6"/>
            </w:tcBorders>
          </w:tcPr>
          <w:p w14:paraId="3EBF9AF5"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In relation to the information you provide, this could include:</w:t>
            </w:r>
          </w:p>
          <w:p w14:paraId="57A87C79"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a summary of the votes that have been cast on your behalf</w:t>
            </w:r>
          </w:p>
          <w:p w14:paraId="75BC1521"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details of the engagement activities that have been conducted on your behalf (</w:t>
            </w:r>
            <w:r w:rsidR="001C5088">
              <w:rPr>
                <w:szCs w:val="18"/>
              </w:rPr>
              <w:t xml:space="preserve">e.g., </w:t>
            </w:r>
            <w:r w:rsidRPr="00444A6E">
              <w:rPr>
                <w:szCs w:val="18"/>
              </w:rPr>
              <w:t>number of companies engaged with, the issues on which companies were engaged, the outcomes achieved)</w:t>
            </w:r>
          </w:p>
          <w:p w14:paraId="4B8397C3" w14:textId="77777777" w:rsidR="00C64A3F" w:rsidRPr="00444A6E" w:rsidRDefault="00C64A3F" w:rsidP="005E51F7">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444A6E">
              <w:rPr>
                <w:szCs w:val="18"/>
              </w:rPr>
              <w:t xml:space="preserve">discussion of how ESG </w:t>
            </w:r>
            <w:r w:rsidR="006F365B">
              <w:t>factors</w:t>
            </w:r>
            <w:r w:rsidRPr="00444A6E">
              <w:rPr>
                <w:szCs w:val="18"/>
              </w:rPr>
              <w:t xml:space="preserve"> have affected investment portfolios and their performance</w:t>
            </w:r>
          </w:p>
        </w:tc>
      </w:tr>
      <w:tr w:rsidR="00C64A3F" w:rsidRPr="00D5451C" w14:paraId="014F7FEE" w14:textId="77777777" w:rsidTr="00D41118">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shd w:val="clear" w:color="auto" w:fill="F2F2F2" w:themeFill="background1" w:themeFillShade="F2"/>
          </w:tcPr>
          <w:p w14:paraId="512486AD" w14:textId="77777777" w:rsidR="00C64A3F" w:rsidRPr="00D37B0D" w:rsidRDefault="00C64A3F" w:rsidP="00B74465">
            <w:pPr>
              <w:pStyle w:val="INDICATORTEXT"/>
              <w:jc w:val="both"/>
              <w:rPr>
                <w:b/>
              </w:rPr>
            </w:pPr>
            <w:r>
              <w:rPr>
                <w:b/>
              </w:rPr>
              <w:t>LOGIC</w:t>
            </w:r>
          </w:p>
        </w:tc>
      </w:tr>
      <w:tr w:rsidR="00C64A3F" w:rsidRPr="00D5451C" w14:paraId="5198F3B3" w14:textId="77777777" w:rsidTr="00D41118">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shd w:val="clear" w:color="auto" w:fill="F2F2F2" w:themeFill="background1" w:themeFillShade="F2"/>
          </w:tcPr>
          <w:p w14:paraId="61EB8235" w14:textId="77777777" w:rsidR="00C64A3F" w:rsidRPr="00D37B0D" w:rsidRDefault="00C64A3F" w:rsidP="00C86474">
            <w:pPr>
              <w:pStyle w:val="INDICATORTEXT"/>
              <w:jc w:val="both"/>
              <w:rPr>
                <w:b/>
              </w:rPr>
            </w:pPr>
            <w:r>
              <w:rPr>
                <w:b/>
              </w:rPr>
              <w:t>SAM 1</w:t>
            </w:r>
            <w:r w:rsidR="00C86474">
              <w:rPr>
                <w:b/>
              </w:rPr>
              <w:t>4</w:t>
            </w:r>
          </w:p>
        </w:tc>
        <w:tc>
          <w:tcPr>
            <w:tcW w:w="8075" w:type="dxa"/>
            <w:tcBorders>
              <w:top w:val="single" w:sz="4" w:space="0" w:color="A6A6A6"/>
              <w:bottom w:val="single" w:sz="4" w:space="0" w:color="A6A6A6"/>
            </w:tcBorders>
          </w:tcPr>
          <w:p w14:paraId="22EF26AA" w14:textId="77777777" w:rsidR="00E23DF9" w:rsidRPr="00393476" w:rsidRDefault="00E23DF9" w:rsidP="00E23DF9">
            <w:pPr>
              <w:pStyle w:val="INDICATORTEXT"/>
              <w:jc w:val="both"/>
              <w:cnfStyle w:val="000000000000" w:firstRow="0" w:lastRow="0" w:firstColumn="0" w:lastColumn="0" w:oddVBand="0" w:evenVBand="0" w:oddHBand="0" w:evenHBand="0" w:firstRowFirstColumn="0" w:firstRowLastColumn="0" w:lastRowFirstColumn="0" w:lastRowLastColumn="0"/>
            </w:pPr>
            <w:r w:rsidRPr="00393476">
              <w:t>Within indicator:</w:t>
            </w:r>
          </w:p>
          <w:p w14:paraId="4BAB0CEB" w14:textId="77777777" w:rsidR="00E23DF9" w:rsidRPr="00393476" w:rsidRDefault="00E23DF9" w:rsidP="005E51F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[1</w:t>
            </w:r>
            <w:r w:rsidR="00C86474">
              <w:t>4</w:t>
            </w:r>
            <w:r>
              <w:t>.2</w:t>
            </w:r>
            <w:r w:rsidRPr="00393476">
              <w:t xml:space="preserve">] is </w:t>
            </w:r>
            <w:r w:rsidRPr="000E3857">
              <w:t>applicable</w:t>
            </w:r>
            <w:r w:rsidRPr="00393476">
              <w:t xml:space="preserve"> if you report that your organisation proactively discloses information publicly in </w:t>
            </w:r>
            <w:r>
              <w:t>[1</w:t>
            </w:r>
            <w:r w:rsidR="00C86474">
              <w:t>4</w:t>
            </w:r>
            <w:r w:rsidRPr="00393476">
              <w:t>.1].</w:t>
            </w:r>
          </w:p>
          <w:p w14:paraId="7C1B5FF2" w14:textId="77777777" w:rsidR="00E23DF9" w:rsidRDefault="00E23DF9" w:rsidP="005E51F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[1</w:t>
            </w:r>
            <w:r w:rsidR="00C86474">
              <w:t>4</w:t>
            </w:r>
            <w:r>
              <w:t>.3] is</w:t>
            </w:r>
            <w:r w:rsidRPr="00393476">
              <w:t xml:space="preserve"> </w:t>
            </w:r>
            <w:r>
              <w:t>applicable if you report in [1</w:t>
            </w:r>
            <w:r w:rsidR="00C86474">
              <w:t>4</w:t>
            </w:r>
            <w:r w:rsidRPr="00393476">
              <w:t xml:space="preserve">.1] that your organisation proactively discloses information publicly or to clients/beneficiaries only. If the information disclosed publicly and to clients/ beneficiaries is the same you will complete the information once. </w:t>
            </w:r>
          </w:p>
          <w:p w14:paraId="413CB92E" w14:textId="77777777" w:rsidR="00C64A3F" w:rsidRPr="001350F3" w:rsidRDefault="00E23DF9" w:rsidP="00C86474">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sidRPr="00380EB6">
              <w:t>If the information disclosed is</w:t>
            </w:r>
            <w:r w:rsidR="00B23C86">
              <w:t xml:space="preserve"> not the same, [1</w:t>
            </w:r>
            <w:r w:rsidR="00C86474">
              <w:t>4</w:t>
            </w:r>
            <w:r>
              <w:t xml:space="preserve">.3] </w:t>
            </w:r>
            <w:r w:rsidRPr="00380EB6">
              <w:t>will contain two columns to enable you to report</w:t>
            </w:r>
            <w:r>
              <w:t xml:space="preserve"> the different approaches. </w:t>
            </w:r>
          </w:p>
        </w:tc>
      </w:tr>
      <w:tr w:rsidR="00C64A3F" w:rsidRPr="00D5451C" w14:paraId="267AB35D" w14:textId="77777777" w:rsidTr="00D41118">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shd w:val="clear" w:color="auto" w:fill="F2F2F2" w:themeFill="background1" w:themeFillShade="F2"/>
          </w:tcPr>
          <w:p w14:paraId="73C9F9A2" w14:textId="77777777" w:rsidR="00C64A3F" w:rsidRPr="00D37B0D" w:rsidRDefault="00C64A3F" w:rsidP="00B74465">
            <w:pPr>
              <w:pStyle w:val="INDICATORTEXT"/>
              <w:jc w:val="both"/>
              <w:rPr>
                <w:b/>
              </w:rPr>
            </w:pPr>
            <w:r w:rsidRPr="00D37B0D">
              <w:rPr>
                <w:b/>
              </w:rPr>
              <w:t>ASSESSMENT</w:t>
            </w:r>
          </w:p>
        </w:tc>
      </w:tr>
      <w:tr w:rsidR="00C64A3F" w:rsidRPr="00D5451C" w14:paraId="475C3187" w14:textId="77777777" w:rsidTr="00D41118">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shd w:val="clear" w:color="auto" w:fill="F2F2F2" w:themeFill="background1" w:themeFillShade="F2"/>
          </w:tcPr>
          <w:p w14:paraId="4C3FC5D6" w14:textId="77777777" w:rsidR="00C64A3F" w:rsidRDefault="00C64A3F" w:rsidP="00C86474">
            <w:pPr>
              <w:pStyle w:val="INDICATORNUMBER"/>
              <w:rPr>
                <w:rStyle w:val="IntenseEmphasis"/>
                <w:b/>
                <w:bCs w:val="0"/>
                <w:i w:val="0"/>
                <w:iCs w:val="0"/>
                <w:color w:val="595959"/>
              </w:rPr>
            </w:pPr>
            <w:r>
              <w:rPr>
                <w:rStyle w:val="IntenseEmphasis"/>
                <w:b/>
                <w:bCs w:val="0"/>
                <w:i w:val="0"/>
                <w:iCs w:val="0"/>
                <w:color w:val="595959"/>
              </w:rPr>
              <w:t xml:space="preserve">SAM </w:t>
            </w:r>
            <w:r w:rsidR="00C86474">
              <w:rPr>
                <w:rStyle w:val="IntenseEmphasis"/>
                <w:b/>
                <w:bCs w:val="0"/>
                <w:i w:val="0"/>
                <w:iCs w:val="0"/>
                <w:color w:val="595959"/>
              </w:rPr>
              <w:t>4</w:t>
            </w:r>
          </w:p>
        </w:tc>
        <w:tc>
          <w:tcPr>
            <w:tcW w:w="8075" w:type="dxa"/>
            <w:tcBorders>
              <w:top w:val="single" w:sz="4" w:space="0" w:color="A6A6A6"/>
              <w:bottom w:val="single" w:sz="4" w:space="0" w:color="0070C0"/>
            </w:tcBorders>
          </w:tcPr>
          <w:p w14:paraId="45956E6B" w14:textId="77777777" w:rsidR="00C64A3F" w:rsidRPr="00444A6E"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44A6E">
              <w:rPr>
                <w:szCs w:val="18"/>
              </w:rPr>
              <w:t xml:space="preserve">Maximum score: Three </w:t>
            </w:r>
            <w:r w:rsidRPr="00444A6E">
              <w:rPr>
                <w:szCs w:val="18"/>
              </w:rPr>
              <w:sym w:font="Wingdings" w:char="F0AB"/>
            </w:r>
            <w:r w:rsidRPr="00444A6E">
              <w:rPr>
                <w:szCs w:val="18"/>
              </w:rPr>
              <w:t xml:space="preserve"> </w:t>
            </w:r>
          </w:p>
          <w:p w14:paraId="10B9EA3F" w14:textId="77777777" w:rsidR="00C64A3F" w:rsidRDefault="00C64A3F" w:rsidP="00C86474">
            <w:pPr>
              <w:pStyle w:val="INDICATORTEXT"/>
              <w:jc w:val="both"/>
              <w:cnfStyle w:val="000000000000" w:firstRow="0" w:lastRow="0" w:firstColumn="0" w:lastColumn="0" w:oddVBand="0" w:evenVBand="0" w:oddHBand="0" w:evenHBand="0" w:firstRowFirstColumn="0" w:firstRowLastColumn="0" w:lastRowFirstColumn="0" w:lastRowLastColumn="0"/>
            </w:pPr>
            <w:r w:rsidRPr="00444A6E">
              <w:rPr>
                <w:szCs w:val="18"/>
              </w:rPr>
              <w:t xml:space="preserve">The assessment of this indicator is based on your responses to </w:t>
            </w:r>
            <w:r w:rsidR="00444A6E">
              <w:rPr>
                <w:szCs w:val="18"/>
              </w:rPr>
              <w:t>[</w:t>
            </w:r>
            <w:r w:rsidRPr="00444A6E">
              <w:rPr>
                <w:szCs w:val="18"/>
              </w:rPr>
              <w:t>1</w:t>
            </w:r>
            <w:r w:rsidR="00C86474">
              <w:rPr>
                <w:szCs w:val="18"/>
              </w:rPr>
              <w:t>4</w:t>
            </w:r>
            <w:r w:rsidRPr="00444A6E">
              <w:rPr>
                <w:szCs w:val="18"/>
              </w:rPr>
              <w:t>.1</w:t>
            </w:r>
            <w:r w:rsidR="00444A6E">
              <w:rPr>
                <w:szCs w:val="18"/>
              </w:rPr>
              <w:t>]</w:t>
            </w:r>
            <w:r w:rsidRPr="00444A6E">
              <w:rPr>
                <w:szCs w:val="18"/>
              </w:rPr>
              <w:t xml:space="preserve"> &amp; </w:t>
            </w:r>
            <w:r w:rsidR="00444A6E">
              <w:rPr>
                <w:szCs w:val="18"/>
              </w:rPr>
              <w:t>[</w:t>
            </w:r>
            <w:r w:rsidRPr="00444A6E">
              <w:rPr>
                <w:szCs w:val="18"/>
              </w:rPr>
              <w:t>1</w:t>
            </w:r>
            <w:r w:rsidR="00C86474">
              <w:rPr>
                <w:szCs w:val="18"/>
              </w:rPr>
              <w:t>4</w:t>
            </w:r>
            <w:r w:rsidRPr="00444A6E">
              <w:rPr>
                <w:szCs w:val="18"/>
              </w:rPr>
              <w:t>.3</w:t>
            </w:r>
            <w:r w:rsidR="00444A6E">
              <w:rPr>
                <w:szCs w:val="18"/>
              </w:rPr>
              <w:t>]</w:t>
            </w:r>
            <w:r w:rsidRPr="00444A6E">
              <w:rPr>
                <w:szCs w:val="18"/>
              </w:rPr>
              <w:t>.</w:t>
            </w:r>
          </w:p>
        </w:tc>
      </w:tr>
    </w:tbl>
    <w:p w14:paraId="36E4DC30" w14:textId="77777777" w:rsidR="006215AA" w:rsidRDefault="006215AA">
      <w:pPr>
        <w:widowControl/>
        <w:autoSpaceDE/>
        <w:autoSpaceDN/>
        <w:adjustRightInd/>
        <w:spacing w:before="0" w:after="0" w:line="240" w:lineRule="auto"/>
        <w:rPr>
          <w:rFonts w:eastAsia="Times New Roman"/>
          <w:b/>
          <w:color w:val="595959"/>
          <w:sz w:val="18"/>
          <w:szCs w:val="18"/>
        </w:rPr>
      </w:pPr>
    </w:p>
    <w:sectPr w:rsidR="006215AA" w:rsidSect="009B2978">
      <w:headerReference w:type="default" r:id="rId55"/>
      <w:headerReference w:type="first" r:id="rId56"/>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756076" w14:textId="77777777" w:rsidR="00AD0BD4" w:rsidRDefault="00AD0BD4" w:rsidP="00936049">
      <w:r>
        <w:separator/>
      </w:r>
    </w:p>
  </w:endnote>
  <w:endnote w:type="continuationSeparator" w:id="0">
    <w:p w14:paraId="3BEB0B46" w14:textId="77777777" w:rsidR="00AD0BD4" w:rsidRDefault="00AD0BD4" w:rsidP="00936049">
      <w:r>
        <w:continuationSeparator/>
      </w:r>
    </w:p>
  </w:endnote>
  <w:endnote w:type="continuationNotice" w:id="1">
    <w:p w14:paraId="30127328" w14:textId="77777777" w:rsidR="00AD0BD4" w:rsidRDefault="00AD0BD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59C36" w14:textId="77777777" w:rsidR="00AD0BD4" w:rsidRDefault="00AD0BD4" w:rsidP="000217EA">
    <w:pPr>
      <w:pStyle w:val="Footer"/>
      <w:tabs>
        <w:tab w:val="clear" w:pos="4320"/>
        <w:tab w:val="clear" w:pos="8640"/>
        <w:tab w:val="left" w:pos="7905"/>
      </w:tabs>
      <w:spacing w:before="0" w:after="0"/>
      <w:rPr>
        <w:noProof/>
        <w:lang w:eastAsia="en-GB"/>
      </w:rPr>
    </w:pPr>
    <w:r w:rsidRPr="006071C2">
      <w:rPr>
        <w:noProof/>
        <w:lang w:eastAsia="en-GB"/>
      </w:rPr>
      <w:drawing>
        <wp:anchor distT="0" distB="0" distL="114300" distR="114300" simplePos="0" relativeHeight="251657728" behindDoc="1" locked="0" layoutInCell="1" allowOverlap="1" wp14:anchorId="14495827" wp14:editId="5CC77B07">
          <wp:simplePos x="0" y="0"/>
          <wp:positionH relativeFrom="page">
            <wp:align>left</wp:align>
          </wp:positionH>
          <wp:positionV relativeFrom="page">
            <wp:posOffset>9489667</wp:posOffset>
          </wp:positionV>
          <wp:extent cx="7560000" cy="1177200"/>
          <wp:effectExtent l="0" t="0" r="3175" b="4445"/>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D69A62" w14:textId="77777777" w:rsidR="00AD0BD4" w:rsidRPr="0098553C" w:rsidRDefault="00AD0BD4" w:rsidP="005E51F7">
    <w:pPr>
      <w:pStyle w:val="Footer"/>
      <w:framePr w:w="11854" w:wrap="around" w:vAnchor="text" w:hAnchor="page" w:x="13" w:y="11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87A7D">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22ED887B" w14:textId="77777777" w:rsidR="00AD0BD4" w:rsidRDefault="00AD0BD4" w:rsidP="000217EA">
    <w:pPr>
      <w:pStyle w:val="Footer"/>
      <w:tabs>
        <w:tab w:val="clear" w:pos="4320"/>
        <w:tab w:val="clear" w:pos="8640"/>
        <w:tab w:val="left" w:pos="7905"/>
      </w:tabs>
      <w:spacing w:before="0" w:after="120"/>
    </w:pPr>
    <w:r>
      <w:rPr>
        <w:noProof/>
        <w:lang w:eastAsia="en-GB"/>
      </w:rPr>
      <mc:AlternateContent>
        <mc:Choice Requires="wps">
          <w:drawing>
            <wp:anchor distT="45720" distB="45720" distL="114300" distR="114300" simplePos="0" relativeHeight="251660800" behindDoc="0" locked="0" layoutInCell="1" allowOverlap="1" wp14:anchorId="6BC7917C" wp14:editId="622528FF">
              <wp:simplePos x="0" y="0"/>
              <wp:positionH relativeFrom="column">
                <wp:posOffset>-533400</wp:posOffset>
              </wp:positionH>
              <wp:positionV relativeFrom="paragraph">
                <wp:posOffset>116840</wp:posOffset>
              </wp:positionV>
              <wp:extent cx="2695575" cy="51625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122260CD" w14:textId="7777777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917C" id="_x0000_t202" coordsize="21600,21600" o:spt="202" path="m,l,21600r21600,l21600,xe">
              <v:stroke joinstyle="miter"/>
              <v:path gradientshapeok="t" o:connecttype="rect"/>
            </v:shapetype>
            <v:shape id="Text Box 2" o:spid="_x0000_s1070" type="#_x0000_t202" style="position:absolute;margin-left:-42pt;margin-top:9.2pt;width:212.25pt;height:40.6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" stroked="f">
              <v:textbox>
                <w:txbxContent>
                  <w:p w14:paraId="122260CD" w14:textId="7777777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7753063"/>
      <w:docPartObj>
        <w:docPartGallery w:val="Page Numbers (Bottom of Page)"/>
        <w:docPartUnique/>
      </w:docPartObj>
    </w:sdtPr>
    <w:sdtEndPr/>
    <w:sdtContent>
      <w:p w14:paraId="589ABE71" w14:textId="77777777" w:rsidR="00AD0BD4" w:rsidRDefault="00AD0BD4">
        <w:pPr>
          <w:pStyle w:val="Footer"/>
          <w:jc w:val="center"/>
        </w:pPr>
        <w:r>
          <w:rPr>
            <w:noProof/>
            <w:lang w:eastAsia="en-GB"/>
          </w:rPr>
          <w:drawing>
            <wp:anchor distT="0" distB="0" distL="114300" distR="114300" simplePos="0" relativeHeight="251674112" behindDoc="1" locked="0" layoutInCell="1" allowOverlap="1" wp14:anchorId="46A2AEA8" wp14:editId="6A132BB6">
              <wp:simplePos x="0" y="0"/>
              <wp:positionH relativeFrom="page">
                <wp:posOffset>6950</wp:posOffset>
              </wp:positionH>
              <wp:positionV relativeFrom="page">
                <wp:posOffset>9819861</wp:posOffset>
              </wp:positionV>
              <wp:extent cx="7546099" cy="874800"/>
              <wp:effectExtent l="0" t="0" r="0" b="1905"/>
              <wp:wrapNone/>
              <wp:docPr id="29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48512" behindDoc="1" locked="0" layoutInCell="1" allowOverlap="1" wp14:anchorId="7C80C64C" wp14:editId="73444200">
              <wp:simplePos x="0" y="0"/>
              <wp:positionH relativeFrom="page">
                <wp:posOffset>-9525</wp:posOffset>
              </wp:positionH>
              <wp:positionV relativeFrom="bottomMargin">
                <wp:posOffset>-264795</wp:posOffset>
              </wp:positionV>
              <wp:extent cx="7559229" cy="1177047"/>
              <wp:effectExtent l="0" t="0" r="0" b="0"/>
              <wp:wrapNone/>
              <wp:docPr id="3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67FCE" w14:textId="263565D2" w:rsidR="00AD0BD4" w:rsidRDefault="00AD0BD4">
    <w:pPr>
      <w:pStyle w:val="Footer"/>
      <w:rPr>
        <w:noProof/>
        <w:lang w:eastAsia="en-GB"/>
      </w:rPr>
    </w:pPr>
    <w:r>
      <w:rPr>
        <w:noProof/>
        <w:lang w:eastAsia="en-GB"/>
      </w:rPr>
      <mc:AlternateContent>
        <mc:Choice Requires="wps">
          <w:drawing>
            <wp:anchor distT="45720" distB="45720" distL="114300" distR="114300" simplePos="0" relativeHeight="251687424" behindDoc="0" locked="0" layoutInCell="1" allowOverlap="1" wp14:anchorId="63805AC3" wp14:editId="4E26E113">
              <wp:simplePos x="0" y="0"/>
              <wp:positionH relativeFrom="column">
                <wp:posOffset>0</wp:posOffset>
              </wp:positionH>
              <wp:positionV relativeFrom="paragraph">
                <wp:posOffset>464820</wp:posOffset>
              </wp:positionV>
              <wp:extent cx="2505075" cy="1404620"/>
              <wp:effectExtent l="0" t="0" r="9525"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0096CA70" w14:textId="77777777" w:rsidR="00AD0BD4" w:rsidRPr="00001008" w:rsidRDefault="00AD0BD4" w:rsidP="00B674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3805AC3" id="_x0000_t202" coordsize="21600,21600" o:spt="202" path="m,l,21600r21600,l21600,xe">
              <v:stroke joinstyle="miter"/>
              <v:path gradientshapeok="t" o:connecttype="rect"/>
            </v:shapetype>
            <v:shape id="_x0000_s1071" type="#_x0000_t202" style="position:absolute;margin-left:0;margin-top:36.6pt;width:197.25pt;height:110.6pt;z-index:2516874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" stroked="f">
              <v:textbox style="mso-fit-shape-to-text:t">
                <w:txbxContent>
                  <w:p w14:paraId="0096CA70" w14:textId="77777777" w:rsidR="00AD0BD4" w:rsidRPr="00001008" w:rsidRDefault="00AD0BD4" w:rsidP="00B674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5376" behindDoc="1" locked="0" layoutInCell="1" allowOverlap="1" wp14:anchorId="5B0B092C" wp14:editId="7D149D43">
          <wp:simplePos x="0" y="0"/>
          <wp:positionH relativeFrom="page">
            <wp:posOffset>5226050</wp:posOffset>
          </wp:positionH>
          <wp:positionV relativeFrom="page">
            <wp:align>bottom</wp:align>
          </wp:positionV>
          <wp:extent cx="2220595" cy="1104900"/>
          <wp:effectExtent l="0" t="0" r="825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81280" behindDoc="0" locked="0" layoutInCell="1" allowOverlap="1" wp14:anchorId="09DCC140" wp14:editId="129CD4E4">
              <wp:simplePos x="0" y="0"/>
              <wp:positionH relativeFrom="column">
                <wp:posOffset>111760</wp:posOffset>
              </wp:positionH>
              <wp:positionV relativeFrom="paragraph">
                <wp:posOffset>3060065</wp:posOffset>
              </wp:positionV>
              <wp:extent cx="2505075" cy="1404620"/>
              <wp:effectExtent l="0" t="0" r="9525"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E8738A9"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DCC140" id="_x0000_s1072" type="#_x0000_t202" style="position:absolute;margin-left:8.8pt;margin-top:240.95pt;width:197.25pt;height:110.6pt;z-index:2516812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" stroked="f">
              <v:textbox style="mso-fit-shape-to-text:t">
                <w:txbxContent>
                  <w:p w14:paraId="6E8738A9"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79232" behindDoc="0" locked="0" layoutInCell="1" allowOverlap="1" wp14:anchorId="017867A8" wp14:editId="032D4E0F">
              <wp:simplePos x="0" y="0"/>
              <wp:positionH relativeFrom="column">
                <wp:posOffset>111760</wp:posOffset>
              </wp:positionH>
              <wp:positionV relativeFrom="paragraph">
                <wp:posOffset>3131820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8B9BEBE"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7867A8" id="_x0000_s1073" type="#_x0000_t202" style="position:absolute;margin-left:8.8pt;margin-top:246.6pt;width:197.25pt;height:110.6pt;z-index:2516792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" stroked="f">
              <v:textbox style="mso-fit-shape-to-text:t">
                <w:txbxContent>
                  <w:p w14:paraId="48B9BEBE"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3BA9436A" w14:textId="77777777" w:rsidR="00AD0BD4" w:rsidRPr="0098553C" w:rsidRDefault="00AD0BD4" w:rsidP="00FC3BD3">
    <w:pPr>
      <w:pStyle w:val="Footer"/>
      <w:framePr w:w="11856" w:wrap="around" w:vAnchor="text" w:hAnchor="page" w:x="1" w:y="623"/>
      <w:jc w:val="center"/>
      <w:rPr>
        <w:rStyle w:val="PageNumber"/>
        <w:rFonts w:ascii="Alright Sans Light" w:hAnsi="Alright Sans Light"/>
        <w:color w:val="808080"/>
      </w:rPr>
    </w:pPr>
    <w:r>
      <w:rPr>
        <w:rStyle w:val="PageNumber"/>
        <w:rFonts w:ascii="Alright Sans Light" w:hAnsi="Alright Sans Light"/>
        <w:color w:val="808080"/>
      </w:rPr>
      <w:tab/>
    </w: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87A7D">
      <w:rPr>
        <w:rStyle w:val="PageNumber"/>
        <w:rFonts w:ascii="Alright Sans Light" w:hAnsi="Alright Sans Light"/>
        <w:noProof/>
        <w:color w:val="808080"/>
      </w:rPr>
      <w:t>20</w:t>
    </w:r>
    <w:r w:rsidRPr="0098553C">
      <w:rPr>
        <w:rStyle w:val="PageNumber"/>
        <w:rFonts w:ascii="Alright Sans Light" w:hAnsi="Alright Sans Light"/>
        <w:color w:val="808080"/>
      </w:rPr>
      <w:fldChar w:fldCharType="end"/>
    </w:r>
  </w:p>
  <w:p w14:paraId="2471C832" w14:textId="5D5AC348" w:rsidR="00AD0BD4" w:rsidRDefault="00AD0BD4">
    <w:pPr>
      <w:pStyle w:val="Footer"/>
    </w:pPr>
    <w:r w:rsidRPr="00FC3BD3">
      <w:rPr>
        <w:noProof/>
        <w:lang w:eastAsia="en-GB"/>
      </w:rPr>
      <mc:AlternateContent>
        <mc:Choice Requires="wps">
          <w:drawing>
            <wp:anchor distT="45720" distB="45720" distL="114300" distR="114300" simplePos="0" relativeHeight="251677184" behindDoc="0" locked="0" layoutInCell="1" allowOverlap="1" wp14:anchorId="2208524A" wp14:editId="4DA49ADA">
              <wp:simplePos x="0" y="0"/>
              <wp:positionH relativeFrom="column">
                <wp:posOffset>-92075</wp:posOffset>
              </wp:positionH>
              <wp:positionV relativeFrom="paragraph">
                <wp:posOffset>6106160</wp:posOffset>
              </wp:positionV>
              <wp:extent cx="310896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1404620"/>
                      </a:xfrm>
                      <a:prstGeom prst="rect">
                        <a:avLst/>
                      </a:prstGeom>
                      <a:solidFill>
                        <a:srgbClr val="FFFFFF"/>
                      </a:solidFill>
                      <a:ln w="9525">
                        <a:noFill/>
                        <a:miter lim="800000"/>
                        <a:headEnd/>
                        <a:tailEnd/>
                      </a:ln>
                    </wps:spPr>
                    <wps:txbx>
                      <w:txbxContent>
                        <w:p w14:paraId="3F70A0DB"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08524A" id="_x0000_s1074" type="#_x0000_t202" style="position:absolute;margin-left:-7.25pt;margin-top:480.8pt;width:244.8pt;height:110.6pt;z-index:2516771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" stroked="f">
              <v:textbox style="mso-fit-shape-to-text:t">
                <w:txbxContent>
                  <w:p w14:paraId="3F70A0DB" w14:textId="77777777" w:rsidR="00AD0BD4" w:rsidRPr="00001008" w:rsidRDefault="00AD0BD4"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61312" behindDoc="0" locked="0" layoutInCell="1" allowOverlap="1" wp14:anchorId="67BF1BBC" wp14:editId="2997EDCA">
              <wp:simplePos x="0" y="0"/>
              <wp:positionH relativeFrom="column">
                <wp:posOffset>-556260</wp:posOffset>
              </wp:positionH>
              <wp:positionV relativeFrom="paragraph">
                <wp:posOffset>3439795</wp:posOffset>
              </wp:positionV>
              <wp:extent cx="3172460" cy="1404620"/>
              <wp:effectExtent l="0" t="0" r="8890" b="0"/>
              <wp:wrapSquare wrapText="bothSides"/>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2460" cy="1404620"/>
                      </a:xfrm>
                      <a:prstGeom prst="rect">
                        <a:avLst/>
                      </a:prstGeom>
                      <a:solidFill>
                        <a:srgbClr val="FFFFFF"/>
                      </a:solidFill>
                      <a:ln w="9525">
                        <a:noFill/>
                        <a:miter lim="800000"/>
                        <a:headEnd/>
                        <a:tailEnd/>
                      </a:ln>
                    </wps:spPr>
                    <wps:txbx>
                      <w:txbxContent>
                        <w:p w14:paraId="297A1DAB" w14:textId="7777777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BF1BBC" id="_x0000_s1075" type="#_x0000_t202" style="position:absolute;margin-left:-43.8pt;margin-top:270.85pt;width:249.8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" stroked="f">
              <v:textbox style="mso-fit-shape-to-text:t">
                <w:txbxContent>
                  <w:p w14:paraId="297A1DAB" w14:textId="7777777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83522" w14:textId="77777777" w:rsidR="00AD0BD4" w:rsidRDefault="00AD0BD4" w:rsidP="00170BE7">
    <w:pPr>
      <w:pStyle w:val="Footer"/>
      <w:spacing w:before="0" w:after="0"/>
    </w:pPr>
    <w:r>
      <w:rPr>
        <w:noProof/>
        <w:lang w:eastAsia="en-GB"/>
      </w:rPr>
      <mc:AlternateContent>
        <mc:Choice Requires="wps">
          <w:drawing>
            <wp:anchor distT="45720" distB="45720" distL="114300" distR="114300" simplePos="0" relativeHeight="251659264" behindDoc="0" locked="0" layoutInCell="1" allowOverlap="1" wp14:anchorId="448A26D7" wp14:editId="0300D263">
              <wp:simplePos x="0" y="0"/>
              <wp:positionH relativeFrom="column">
                <wp:posOffset>-325874</wp:posOffset>
              </wp:positionH>
              <wp:positionV relativeFrom="paragraph">
                <wp:posOffset>222454</wp:posOffset>
              </wp:positionV>
              <wp:extent cx="3108960" cy="1404620"/>
              <wp:effectExtent l="0" t="0" r="0" b="0"/>
              <wp:wrapSquare wrapText="bothSides"/>
              <wp:docPr id="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1404620"/>
                      </a:xfrm>
                      <a:prstGeom prst="rect">
                        <a:avLst/>
                      </a:prstGeom>
                      <a:solidFill>
                        <a:srgbClr val="FFFFFF"/>
                      </a:solidFill>
                      <a:ln w="9525">
                        <a:noFill/>
                        <a:miter lim="800000"/>
                        <a:headEnd/>
                        <a:tailEnd/>
                      </a:ln>
                    </wps:spPr>
                    <wps:txbx>
                      <w:txbxContent>
                        <w:p w14:paraId="0512FB18" w14:textId="0B520F0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48A26D7" id="_x0000_t202" coordsize="21600,21600" o:spt="202" path="m,l,21600r21600,l21600,xe">
              <v:stroke joinstyle="miter"/>
              <v:path gradientshapeok="t" o:connecttype="rect"/>
            </v:shapetype>
            <v:shape id="_x0000_s1076" type="#_x0000_t202" style="position:absolute;margin-left:-25.65pt;margin-top:17.5pt;width:244.8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" stroked="f">
              <v:textbox style="mso-fit-shape-to-text:t">
                <w:txbxContent>
                  <w:p w14:paraId="0512FB18" w14:textId="0B520F07" w:rsidR="00AD0BD4" w:rsidRPr="00001008" w:rsidRDefault="00AD0BD4"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413DF6">
      <w:rPr>
        <w:noProof/>
        <w:lang w:eastAsia="en-GB"/>
      </w:rPr>
      <w:drawing>
        <wp:anchor distT="0" distB="0" distL="114300" distR="114300" simplePos="0" relativeHeight="251657216" behindDoc="1" locked="0" layoutInCell="1" allowOverlap="1" wp14:anchorId="5193CFFE" wp14:editId="2E9F2DAD">
          <wp:simplePos x="0" y="0"/>
          <wp:positionH relativeFrom="page">
            <wp:align>center</wp:align>
          </wp:positionH>
          <wp:positionV relativeFrom="page">
            <wp:align>bottom</wp:align>
          </wp:positionV>
          <wp:extent cx="7562850" cy="1171575"/>
          <wp:effectExtent l="1905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521B3942" w14:textId="77777777" w:rsidR="00AD0BD4" w:rsidRPr="0098553C" w:rsidRDefault="00AD0BD4" w:rsidP="0042221C">
    <w:pPr>
      <w:pStyle w:val="Footer"/>
      <w:framePr w:w="11856" w:wrap="around" w:vAnchor="text" w:hAnchor="page" w:x="64" w:y="474"/>
      <w:jc w:val="center"/>
      <w:rPr>
        <w:rStyle w:val="PageNumber"/>
        <w:rFonts w:ascii="Alright Sans Light" w:hAnsi="Alright Sans Light"/>
        <w:color w:val="808080"/>
      </w:rPr>
    </w:pPr>
    <w:r>
      <w:rPr>
        <w:rStyle w:val="PageNumber"/>
        <w:rFonts w:ascii="Alright Sans Light" w:hAnsi="Alright Sans Light"/>
        <w:color w:val="808080"/>
      </w:rPr>
      <w:tab/>
    </w: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A87A7D">
      <w:rPr>
        <w:rStyle w:val="PageNumber"/>
        <w:rFonts w:ascii="Alright Sans Light" w:hAnsi="Alright Sans Light"/>
        <w:noProof/>
        <w:color w:val="808080"/>
      </w:rPr>
      <w:t>19</w:t>
    </w:r>
    <w:r w:rsidRPr="0098553C">
      <w:rPr>
        <w:rStyle w:val="PageNumber"/>
        <w:rFonts w:ascii="Alright Sans Light" w:hAnsi="Alright Sans Light"/>
        <w:color w:val="808080"/>
      </w:rPr>
      <w:fldChar w:fldCharType="end"/>
    </w:r>
  </w:p>
  <w:p w14:paraId="797085FE" w14:textId="77777777" w:rsidR="00AD0BD4" w:rsidRDefault="00AD0BD4" w:rsidP="00170BE7">
    <w:pPr>
      <w:pStyle w:val="Foote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0EDA32" w14:textId="77777777" w:rsidR="00AD0BD4" w:rsidRDefault="00AD0BD4" w:rsidP="00936049">
      <w:r>
        <w:separator/>
      </w:r>
    </w:p>
  </w:footnote>
  <w:footnote w:type="continuationSeparator" w:id="0">
    <w:p w14:paraId="5053659E" w14:textId="77777777" w:rsidR="00AD0BD4" w:rsidRDefault="00AD0BD4" w:rsidP="00936049">
      <w:r>
        <w:continuationSeparator/>
      </w:r>
    </w:p>
  </w:footnote>
  <w:footnote w:type="continuationNotice" w:id="1">
    <w:p w14:paraId="62872149" w14:textId="77777777" w:rsidR="00AD0BD4" w:rsidRDefault="00AD0BD4">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FEA24E" w14:textId="77777777" w:rsidR="00AD0BD4" w:rsidRPr="00D1371A" w:rsidRDefault="00AD0BD4" w:rsidP="00384143">
    <w:pPr>
      <w:pStyle w:val="Header"/>
      <w:rPr>
        <w:sz w:val="18"/>
      </w:rPr>
    </w:pPr>
    <w:r>
      <w:rPr>
        <w:sz w:val="18"/>
      </w:rPr>
      <w:t>Overview</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3BE422" w14:textId="77777777" w:rsidR="00AD0BD4" w:rsidRPr="00484806" w:rsidRDefault="00AD0BD4" w:rsidP="00484806">
    <w:pPr>
      <w:pStyle w:val="Header"/>
      <w:rPr>
        <w:sz w:val="18"/>
      </w:rPr>
    </w:pPr>
    <w:r>
      <w:rPr>
        <w:sz w:val="18"/>
      </w:rPr>
      <w:t>Listed Equity and Fixed Income &gt;&gt;Overview</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5B3471" w14:textId="77777777" w:rsidR="00AD0BD4" w:rsidRPr="00D1371A" w:rsidRDefault="00AD0BD4" w:rsidP="00384143">
    <w:pPr>
      <w:pStyle w:val="Header"/>
      <w:rPr>
        <w:sz w:val="18"/>
      </w:rPr>
    </w:pPr>
    <w:r>
      <w:rPr>
        <w:sz w:val="18"/>
      </w:rPr>
      <w:t>Listed Equity and Fixed Income&gt;&gt;Overview</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FB3523" w14:textId="1AB0159E" w:rsidR="00AD0BD4" w:rsidRPr="00C95813" w:rsidRDefault="00AD0BD4" w:rsidP="00C95813">
    <w:pPr>
      <w:pStyle w:val="Header"/>
      <w:rPr>
        <w:sz w:val="18"/>
      </w:rPr>
    </w:pPr>
    <w:r>
      <w:rPr>
        <w:sz w:val="18"/>
      </w:rPr>
      <w:t>Listed Equity and Fixed Income &gt;&gt;Selection</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1E154" w14:textId="77777777" w:rsidR="00AD0BD4" w:rsidRPr="00D1371A" w:rsidRDefault="00AD0BD4" w:rsidP="00384143">
    <w:pPr>
      <w:pStyle w:val="Header"/>
      <w:rPr>
        <w:sz w:val="18"/>
      </w:rPr>
    </w:pPr>
    <w:r>
      <w:rPr>
        <w:sz w:val="18"/>
      </w:rPr>
      <w:t>Listed Equity and Fixed Income &gt;&gt;Selection</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F93FA7" w14:textId="27864FC5" w:rsidR="00AD0BD4" w:rsidRPr="00414717" w:rsidRDefault="00AD0BD4" w:rsidP="00414717">
    <w:pPr>
      <w:pStyle w:val="Header"/>
      <w:rPr>
        <w:sz w:val="18"/>
      </w:rPr>
    </w:pPr>
    <w:r>
      <w:rPr>
        <w:sz w:val="18"/>
      </w:rPr>
      <w:t>Listed Equity and Fixed Income &gt;&gt;Appointment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3481C" w14:textId="431C9A66" w:rsidR="00AD0BD4" w:rsidRPr="00D1371A" w:rsidRDefault="00AD0BD4" w:rsidP="00384143">
    <w:pPr>
      <w:pStyle w:val="Header"/>
      <w:rPr>
        <w:sz w:val="18"/>
      </w:rPr>
    </w:pPr>
    <w:r>
      <w:rPr>
        <w:sz w:val="18"/>
      </w:rPr>
      <w:t>Listed Equity and Fixed Income &gt;&gt;Appointment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3E45E" w14:textId="4697EF97" w:rsidR="00AD0BD4" w:rsidRPr="00414717" w:rsidRDefault="00AD0BD4" w:rsidP="00414717">
    <w:pPr>
      <w:pStyle w:val="Header"/>
      <w:rPr>
        <w:sz w:val="18"/>
      </w:rPr>
    </w:pPr>
    <w:r>
      <w:rPr>
        <w:sz w:val="18"/>
      </w:rPr>
      <w:t>Listed Equity and Fixed Income &gt;&gt;Monitoring</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563E8E" w14:textId="0DD79E64" w:rsidR="00AD0BD4" w:rsidRPr="00414717" w:rsidRDefault="00AD0BD4" w:rsidP="00414717">
    <w:pPr>
      <w:pStyle w:val="Header"/>
      <w:rPr>
        <w:sz w:val="18"/>
      </w:rPr>
    </w:pPr>
    <w:r>
      <w:rPr>
        <w:sz w:val="18"/>
      </w:rPr>
      <w:t>Listed Equity and Fixed Income &gt;&gt;Monitoring</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1CF257" w14:textId="77777777" w:rsidR="00AD0BD4" w:rsidRPr="005402FA" w:rsidRDefault="00AD0BD4" w:rsidP="00791F29">
    <w:pPr>
      <w:pStyle w:val="Header"/>
      <w:rPr>
        <w:sz w:val="18"/>
        <w:szCs w:val="18"/>
        <w:lang w:val="fr-FR"/>
      </w:rPr>
    </w:pPr>
    <w:r w:rsidRPr="005402FA">
      <w:rPr>
        <w:sz w:val="18"/>
        <w:szCs w:val="18"/>
        <w:lang w:val="fr-FR"/>
      </w:rPr>
      <w:t>PE, PR, INF</w:t>
    </w:r>
    <w:r>
      <w:rPr>
        <w:sz w:val="18"/>
        <w:szCs w:val="18"/>
        <w:lang w:val="fr-FR"/>
      </w:rPr>
      <w:t>—</w:t>
    </w:r>
    <w:r w:rsidRPr="005402FA">
      <w:rPr>
        <w:sz w:val="18"/>
        <w:szCs w:val="18"/>
        <w:lang w:val="fr-FR"/>
      </w:rPr>
      <w:t>non-listed assets&gt;&gt;Selection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38F684" w14:textId="77777777" w:rsidR="00AD0BD4" w:rsidRPr="005402FA" w:rsidRDefault="00AD0BD4" w:rsidP="007F32E4">
    <w:pPr>
      <w:pStyle w:val="Header"/>
      <w:rPr>
        <w:sz w:val="18"/>
        <w:szCs w:val="18"/>
        <w:lang w:val="fr-FR"/>
      </w:rPr>
    </w:pPr>
    <w:r w:rsidRPr="005402FA">
      <w:rPr>
        <w:sz w:val="18"/>
        <w:szCs w:val="18"/>
        <w:lang w:val="fr-FR"/>
      </w:rPr>
      <w:t>PE, PR, INF</w:t>
    </w:r>
    <w:r>
      <w:rPr>
        <w:sz w:val="18"/>
        <w:szCs w:val="18"/>
        <w:lang w:val="fr-FR"/>
      </w:rPr>
      <w:t>—</w:t>
    </w:r>
    <w:r w:rsidRPr="005402FA">
      <w:rPr>
        <w:sz w:val="18"/>
        <w:szCs w:val="18"/>
        <w:lang w:val="fr-FR"/>
      </w:rPr>
      <w:t>non-listed assets&gt;&gt;Selection</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89A02" w14:textId="77777777" w:rsidR="00AD0BD4" w:rsidRPr="00E62191" w:rsidRDefault="00AD0BD4" w:rsidP="00791F29">
    <w:pPr>
      <w:pStyle w:val="Header"/>
      <w:rPr>
        <w:sz w:val="18"/>
        <w:szCs w:val="18"/>
      </w:rPr>
    </w:pPr>
    <w:r w:rsidRPr="00E62191">
      <w:rPr>
        <w:sz w:val="18"/>
        <w:szCs w:val="18"/>
      </w:rPr>
      <w:t>PE, PR, INF – non</w:t>
    </w:r>
    <w:r>
      <w:rPr>
        <w:sz w:val="18"/>
        <w:szCs w:val="18"/>
      </w:rPr>
      <w:t>-</w:t>
    </w:r>
    <w:r w:rsidRPr="00E62191">
      <w:rPr>
        <w:sz w:val="18"/>
        <w:szCs w:val="18"/>
      </w:rPr>
      <w:t>listed assets&gt;&gt;Appointment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8BDECA" w14:textId="77777777" w:rsidR="00AD0BD4" w:rsidRPr="00E62191" w:rsidRDefault="00AD0BD4" w:rsidP="007F32E4">
    <w:pPr>
      <w:pStyle w:val="Header"/>
      <w:rPr>
        <w:sz w:val="18"/>
        <w:szCs w:val="18"/>
      </w:rPr>
    </w:pPr>
    <w:r w:rsidRPr="00E62191">
      <w:rPr>
        <w:sz w:val="18"/>
        <w:szCs w:val="18"/>
      </w:rPr>
      <w:t>PE, PR, INF – non</w:t>
    </w:r>
    <w:r>
      <w:rPr>
        <w:sz w:val="18"/>
        <w:szCs w:val="18"/>
      </w:rPr>
      <w:t>-</w:t>
    </w:r>
    <w:r w:rsidRPr="00E62191">
      <w:rPr>
        <w:sz w:val="18"/>
        <w:szCs w:val="18"/>
      </w:rPr>
      <w:t>listed assets&gt;&gt;Appointment</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07727" w14:textId="77777777" w:rsidR="00AD0BD4" w:rsidRPr="00E62191" w:rsidRDefault="00AD0BD4" w:rsidP="00791F29">
    <w:pPr>
      <w:pStyle w:val="Header"/>
      <w:rPr>
        <w:sz w:val="18"/>
        <w:szCs w:val="18"/>
      </w:rPr>
    </w:pPr>
    <w:r w:rsidRPr="00E62191">
      <w:rPr>
        <w:sz w:val="18"/>
        <w:szCs w:val="18"/>
      </w:rPr>
      <w:t>PE, PR, INF</w:t>
    </w:r>
    <w:r>
      <w:rPr>
        <w:sz w:val="18"/>
        <w:szCs w:val="18"/>
      </w:rPr>
      <w:t>—</w:t>
    </w:r>
    <w:r w:rsidRPr="00E62191">
      <w:rPr>
        <w:sz w:val="18"/>
        <w:szCs w:val="18"/>
      </w:rPr>
      <w:t>non</w:t>
    </w:r>
    <w:r>
      <w:rPr>
        <w:sz w:val="18"/>
        <w:szCs w:val="18"/>
      </w:rPr>
      <w:t>-</w:t>
    </w:r>
    <w:r w:rsidRPr="00E62191">
      <w:rPr>
        <w:sz w:val="18"/>
        <w:szCs w:val="18"/>
      </w:rPr>
      <w:t>listed assets&gt;&gt;Monitoring</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9D6C39" w14:textId="77777777" w:rsidR="00AD0BD4" w:rsidRPr="00E62191" w:rsidRDefault="00AD0BD4" w:rsidP="007F32E4">
    <w:pPr>
      <w:pStyle w:val="Header"/>
      <w:rPr>
        <w:sz w:val="18"/>
        <w:szCs w:val="18"/>
      </w:rPr>
    </w:pPr>
    <w:r w:rsidRPr="00E62191">
      <w:rPr>
        <w:sz w:val="18"/>
        <w:szCs w:val="18"/>
      </w:rPr>
      <w:t>P</w:t>
    </w:r>
    <w:r>
      <w:rPr>
        <w:sz w:val="18"/>
        <w:szCs w:val="18"/>
      </w:rPr>
      <w:t>E, PR, INF—non-</w:t>
    </w:r>
    <w:r w:rsidRPr="00E62191">
      <w:rPr>
        <w:sz w:val="18"/>
        <w:szCs w:val="18"/>
      </w:rPr>
      <w:t>listed assets&gt;&gt;Monitoring</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5FBFF" w14:textId="77777777" w:rsidR="00AD0BD4" w:rsidRPr="00E62191" w:rsidRDefault="00AD0BD4" w:rsidP="00791F29">
    <w:pPr>
      <w:pStyle w:val="Header"/>
      <w:rPr>
        <w:sz w:val="18"/>
        <w:szCs w:val="18"/>
      </w:rPr>
    </w:pPr>
    <w:r w:rsidRPr="00E62191">
      <w:rPr>
        <w:sz w:val="18"/>
        <w:szCs w:val="18"/>
      </w:rPr>
      <w:t>Outputs and outcomes</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1BC3EB" w14:textId="77777777" w:rsidR="00AD0BD4" w:rsidRPr="00E62191" w:rsidRDefault="00AD0BD4" w:rsidP="007F32E4">
    <w:pPr>
      <w:pStyle w:val="Header"/>
      <w:rPr>
        <w:sz w:val="18"/>
        <w:szCs w:val="18"/>
      </w:rPr>
    </w:pPr>
    <w:r w:rsidRPr="00E62191">
      <w:rPr>
        <w:sz w:val="18"/>
        <w:szCs w:val="18"/>
      </w:rPr>
      <w:t>Outputs and outcomes</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AE7BF3" w14:textId="77777777" w:rsidR="00AD0BD4" w:rsidRPr="00E62191" w:rsidRDefault="00AD0BD4" w:rsidP="00B74465">
    <w:pPr>
      <w:pStyle w:val="Header"/>
      <w:rPr>
        <w:sz w:val="18"/>
        <w:szCs w:val="18"/>
      </w:rPr>
    </w:pPr>
    <w:r w:rsidRPr="00E62191">
      <w:rPr>
        <w:sz w:val="18"/>
        <w:szCs w:val="18"/>
      </w:rPr>
      <w:t>Communication</w:t>
    </w:r>
  </w:p>
  <w:p w14:paraId="68D5FD3B" w14:textId="77777777" w:rsidR="00AD0BD4" w:rsidRDefault="00AD0BD4"/>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16CAB" w14:textId="77777777" w:rsidR="00AD0BD4" w:rsidRPr="00E62191" w:rsidRDefault="00AD0BD4" w:rsidP="007F32E4">
    <w:pPr>
      <w:pStyle w:val="Header"/>
      <w:rPr>
        <w:sz w:val="18"/>
        <w:szCs w:val="18"/>
      </w:rPr>
    </w:pPr>
    <w:r w:rsidRPr="00E62191">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DA78E540"/>
    <w:lvl w:ilvl="0" w:tplc="08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6783A7F"/>
    <w:multiLevelType w:val="hybridMultilevel"/>
    <w:tmpl w:val="F7EA8BD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526B9A"/>
    <w:multiLevelType w:val="hybridMultilevel"/>
    <w:tmpl w:val="E4AA0010"/>
    <w:lvl w:ilvl="0" w:tplc="59A21068">
      <w:numFmt w:val="bullet"/>
      <w:lvlText w:val=""/>
      <w:lvlJc w:val="left"/>
      <w:pPr>
        <w:ind w:left="1085" w:hanging="360"/>
      </w:pPr>
      <w:rPr>
        <w:rFonts w:ascii="Wingdings" w:eastAsia="Times New Roman" w:hAnsi="Wingdings" w:cs="Arial" w:hint="default"/>
      </w:rPr>
    </w:lvl>
    <w:lvl w:ilvl="1" w:tplc="08090003" w:tentative="1">
      <w:start w:val="1"/>
      <w:numFmt w:val="bullet"/>
      <w:lvlText w:val="o"/>
      <w:lvlJc w:val="left"/>
      <w:pPr>
        <w:ind w:left="1805" w:hanging="360"/>
      </w:pPr>
      <w:rPr>
        <w:rFonts w:ascii="Courier New" w:hAnsi="Courier New" w:cs="Courier New" w:hint="default"/>
      </w:rPr>
    </w:lvl>
    <w:lvl w:ilvl="2" w:tplc="08090005" w:tentative="1">
      <w:start w:val="1"/>
      <w:numFmt w:val="bullet"/>
      <w:lvlText w:val=""/>
      <w:lvlJc w:val="left"/>
      <w:pPr>
        <w:ind w:left="2525" w:hanging="360"/>
      </w:pPr>
      <w:rPr>
        <w:rFonts w:ascii="Wingdings" w:hAnsi="Wingdings" w:hint="default"/>
      </w:rPr>
    </w:lvl>
    <w:lvl w:ilvl="3" w:tplc="08090001" w:tentative="1">
      <w:start w:val="1"/>
      <w:numFmt w:val="bullet"/>
      <w:lvlText w:val=""/>
      <w:lvlJc w:val="left"/>
      <w:pPr>
        <w:ind w:left="3245" w:hanging="360"/>
      </w:pPr>
      <w:rPr>
        <w:rFonts w:ascii="Symbol" w:hAnsi="Symbol" w:hint="default"/>
      </w:rPr>
    </w:lvl>
    <w:lvl w:ilvl="4" w:tplc="08090003" w:tentative="1">
      <w:start w:val="1"/>
      <w:numFmt w:val="bullet"/>
      <w:lvlText w:val="o"/>
      <w:lvlJc w:val="left"/>
      <w:pPr>
        <w:ind w:left="3965" w:hanging="360"/>
      </w:pPr>
      <w:rPr>
        <w:rFonts w:ascii="Courier New" w:hAnsi="Courier New" w:cs="Courier New" w:hint="default"/>
      </w:rPr>
    </w:lvl>
    <w:lvl w:ilvl="5" w:tplc="08090005" w:tentative="1">
      <w:start w:val="1"/>
      <w:numFmt w:val="bullet"/>
      <w:lvlText w:val=""/>
      <w:lvlJc w:val="left"/>
      <w:pPr>
        <w:ind w:left="4685" w:hanging="360"/>
      </w:pPr>
      <w:rPr>
        <w:rFonts w:ascii="Wingdings" w:hAnsi="Wingdings" w:hint="default"/>
      </w:rPr>
    </w:lvl>
    <w:lvl w:ilvl="6" w:tplc="08090001" w:tentative="1">
      <w:start w:val="1"/>
      <w:numFmt w:val="bullet"/>
      <w:lvlText w:val=""/>
      <w:lvlJc w:val="left"/>
      <w:pPr>
        <w:ind w:left="5405" w:hanging="360"/>
      </w:pPr>
      <w:rPr>
        <w:rFonts w:ascii="Symbol" w:hAnsi="Symbol" w:hint="default"/>
      </w:rPr>
    </w:lvl>
    <w:lvl w:ilvl="7" w:tplc="08090003" w:tentative="1">
      <w:start w:val="1"/>
      <w:numFmt w:val="bullet"/>
      <w:lvlText w:val="o"/>
      <w:lvlJc w:val="left"/>
      <w:pPr>
        <w:ind w:left="6125" w:hanging="360"/>
      </w:pPr>
      <w:rPr>
        <w:rFonts w:ascii="Courier New" w:hAnsi="Courier New" w:cs="Courier New" w:hint="default"/>
      </w:rPr>
    </w:lvl>
    <w:lvl w:ilvl="8" w:tplc="08090005" w:tentative="1">
      <w:start w:val="1"/>
      <w:numFmt w:val="bullet"/>
      <w:lvlText w:val=""/>
      <w:lvlJc w:val="left"/>
      <w:pPr>
        <w:ind w:left="6845" w:hanging="360"/>
      </w:pPr>
      <w:rPr>
        <w:rFonts w:ascii="Wingdings" w:hAnsi="Wingdings" w:hint="default"/>
      </w:rPr>
    </w:lvl>
  </w:abstractNum>
  <w:abstractNum w:abstractNumId="10" w15:restartNumberingAfterBreak="0">
    <w:nsid w:val="1B2E64CA"/>
    <w:multiLevelType w:val="hybridMultilevel"/>
    <w:tmpl w:val="B976864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1B4F6AED"/>
    <w:multiLevelType w:val="hybridMultilevel"/>
    <w:tmpl w:val="DC3A3300"/>
    <w:lvl w:ilvl="0" w:tplc="E8D24E00">
      <w:numFmt w:val="bullet"/>
      <w:lvlText w:val="-"/>
      <w:lvlJc w:val="left"/>
      <w:pPr>
        <w:ind w:left="720" w:hanging="360"/>
      </w:pPr>
      <w:rPr>
        <w:rFonts w:ascii="Arial" w:eastAsia="MS PGothic" w:hAnsi="Arial" w:cs="Arial" w:hint="default"/>
        <w:color w:val="2222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8184ABC"/>
    <w:multiLevelType w:val="hybridMultilevel"/>
    <w:tmpl w:val="8F56693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C312123"/>
    <w:multiLevelType w:val="hybridMultilevel"/>
    <w:tmpl w:val="DD688B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CBE32C3"/>
    <w:multiLevelType w:val="hybridMultilevel"/>
    <w:tmpl w:val="3CA014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39842D43"/>
    <w:multiLevelType w:val="hybridMultilevel"/>
    <w:tmpl w:val="2E9EEF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47A5507C"/>
    <w:multiLevelType w:val="hybridMultilevel"/>
    <w:tmpl w:val="C9929F0A"/>
    <w:lvl w:ilvl="0" w:tplc="40090001">
      <w:start w:val="1"/>
      <w:numFmt w:val="bullet"/>
      <w:lvlText w:val=""/>
      <w:lvlJc w:val="left"/>
      <w:pPr>
        <w:ind w:left="501"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15:restartNumberingAfterBreak="0">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15:restartNumberingAfterBreak="0">
    <w:nsid w:val="523E4FD2"/>
    <w:multiLevelType w:val="hybridMultilevel"/>
    <w:tmpl w:val="DAE2A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2426389"/>
    <w:multiLevelType w:val="multilevel"/>
    <w:tmpl w:val="970A05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54324F97"/>
    <w:multiLevelType w:val="hybridMultilevel"/>
    <w:tmpl w:val="46942D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5833607D"/>
    <w:multiLevelType w:val="hybridMultilevel"/>
    <w:tmpl w:val="EC44B4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5FCA1812"/>
    <w:multiLevelType w:val="hybridMultilevel"/>
    <w:tmpl w:val="29726B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8986D6B"/>
    <w:multiLevelType w:val="hybridMultilevel"/>
    <w:tmpl w:val="E542CE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6D0778BB"/>
    <w:multiLevelType w:val="hybridMultilevel"/>
    <w:tmpl w:val="FC469D5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71E65145"/>
    <w:multiLevelType w:val="hybridMultilevel"/>
    <w:tmpl w:val="16CCF29E"/>
    <w:lvl w:ilvl="0" w:tplc="C1E89C98">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F543DB"/>
    <w:multiLevelType w:val="hybridMultilevel"/>
    <w:tmpl w:val="FACE794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6"/>
  </w:num>
  <w:num w:numId="8">
    <w:abstractNumId w:val="31"/>
  </w:num>
  <w:num w:numId="9">
    <w:abstractNumId w:val="27"/>
  </w:num>
  <w:num w:numId="10">
    <w:abstractNumId w:val="15"/>
  </w:num>
  <w:num w:numId="11">
    <w:abstractNumId w:val="22"/>
  </w:num>
  <w:num w:numId="12">
    <w:abstractNumId w:val="26"/>
  </w:num>
  <w:num w:numId="13">
    <w:abstractNumId w:val="25"/>
  </w:num>
  <w:num w:numId="14">
    <w:abstractNumId w:val="17"/>
  </w:num>
  <w:num w:numId="15">
    <w:abstractNumId w:val="14"/>
  </w:num>
  <w:num w:numId="16">
    <w:abstractNumId w:val="13"/>
  </w:num>
  <w:num w:numId="17">
    <w:abstractNumId w:val="16"/>
  </w:num>
  <w:num w:numId="18">
    <w:abstractNumId w:val="18"/>
  </w:num>
  <w:num w:numId="19">
    <w:abstractNumId w:val="23"/>
  </w:num>
  <w:num w:numId="20">
    <w:abstractNumId w:val="21"/>
  </w:num>
  <w:num w:numId="21">
    <w:abstractNumId w:val="10"/>
  </w:num>
  <w:num w:numId="22">
    <w:abstractNumId w:val="30"/>
  </w:num>
  <w:num w:numId="23">
    <w:abstractNumId w:val="20"/>
  </w:num>
  <w:num w:numId="2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num>
  <w:num w:numId="36">
    <w:abstractNumId w:val="11"/>
  </w:num>
  <w:num w:numId="37">
    <w:abstractNumId w:val="29"/>
  </w:num>
  <w:num w:numId="38">
    <w:abstractNumId w:val="9"/>
  </w:num>
  <w:num w:numId="39">
    <w:abstractNumId w:val="8"/>
  </w:num>
  <w:num w:numId="40">
    <w:abstractNumId w:val="24"/>
  </w:num>
  <w:num w:numId="41">
    <w:abstractNumId w:val="7"/>
  </w:num>
  <w:num w:numId="42">
    <w:abstractNumId w:val="5"/>
  </w:num>
  <w:num w:numId="43">
    <w:abstractNumId w:val="2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ctiveWritingStyle w:appName="MSWord" w:lang="fr-FR"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457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34C"/>
    <w:rsid w:val="00001885"/>
    <w:rsid w:val="000035E7"/>
    <w:rsid w:val="00006655"/>
    <w:rsid w:val="00010E2A"/>
    <w:rsid w:val="000126B2"/>
    <w:rsid w:val="0001652E"/>
    <w:rsid w:val="00020C2F"/>
    <w:rsid w:val="000217EA"/>
    <w:rsid w:val="000237DE"/>
    <w:rsid w:val="00023CC7"/>
    <w:rsid w:val="00025C39"/>
    <w:rsid w:val="0002777B"/>
    <w:rsid w:val="0002780E"/>
    <w:rsid w:val="0003078A"/>
    <w:rsid w:val="0003210A"/>
    <w:rsid w:val="0003240C"/>
    <w:rsid w:val="0003315E"/>
    <w:rsid w:val="00035DDC"/>
    <w:rsid w:val="00036327"/>
    <w:rsid w:val="00037A6E"/>
    <w:rsid w:val="00037F76"/>
    <w:rsid w:val="00043BAA"/>
    <w:rsid w:val="0004497D"/>
    <w:rsid w:val="00052FFC"/>
    <w:rsid w:val="00054FB7"/>
    <w:rsid w:val="00055A18"/>
    <w:rsid w:val="00055C47"/>
    <w:rsid w:val="00061BEF"/>
    <w:rsid w:val="000645EA"/>
    <w:rsid w:val="00065204"/>
    <w:rsid w:val="00065AFF"/>
    <w:rsid w:val="00066FF3"/>
    <w:rsid w:val="00071839"/>
    <w:rsid w:val="000729DE"/>
    <w:rsid w:val="00073BCA"/>
    <w:rsid w:val="00074C06"/>
    <w:rsid w:val="0008025E"/>
    <w:rsid w:val="00086235"/>
    <w:rsid w:val="00087A5B"/>
    <w:rsid w:val="00091240"/>
    <w:rsid w:val="00091A92"/>
    <w:rsid w:val="000928CB"/>
    <w:rsid w:val="000936D7"/>
    <w:rsid w:val="0009574D"/>
    <w:rsid w:val="000972CB"/>
    <w:rsid w:val="000A0184"/>
    <w:rsid w:val="000A05B5"/>
    <w:rsid w:val="000A0F62"/>
    <w:rsid w:val="000A10B1"/>
    <w:rsid w:val="000A16E0"/>
    <w:rsid w:val="000A263B"/>
    <w:rsid w:val="000A5036"/>
    <w:rsid w:val="000A5D9C"/>
    <w:rsid w:val="000B002C"/>
    <w:rsid w:val="000B0768"/>
    <w:rsid w:val="000B142C"/>
    <w:rsid w:val="000B14FE"/>
    <w:rsid w:val="000B5833"/>
    <w:rsid w:val="000B7F55"/>
    <w:rsid w:val="000C1CF6"/>
    <w:rsid w:val="000C3419"/>
    <w:rsid w:val="000C7C32"/>
    <w:rsid w:val="000D17E9"/>
    <w:rsid w:val="000D1A8F"/>
    <w:rsid w:val="000E2B33"/>
    <w:rsid w:val="000E5299"/>
    <w:rsid w:val="000E6DEF"/>
    <w:rsid w:val="000F06FE"/>
    <w:rsid w:val="000F2160"/>
    <w:rsid w:val="000F600C"/>
    <w:rsid w:val="0010248B"/>
    <w:rsid w:val="00102DC3"/>
    <w:rsid w:val="0010301F"/>
    <w:rsid w:val="0010702A"/>
    <w:rsid w:val="001079C4"/>
    <w:rsid w:val="00107D0D"/>
    <w:rsid w:val="0011067F"/>
    <w:rsid w:val="00112022"/>
    <w:rsid w:val="00113333"/>
    <w:rsid w:val="0011799F"/>
    <w:rsid w:val="00117EF7"/>
    <w:rsid w:val="00121C15"/>
    <w:rsid w:val="00121C4C"/>
    <w:rsid w:val="00124F58"/>
    <w:rsid w:val="00127E68"/>
    <w:rsid w:val="001302C0"/>
    <w:rsid w:val="0013186A"/>
    <w:rsid w:val="001350F3"/>
    <w:rsid w:val="0013551D"/>
    <w:rsid w:val="001368F6"/>
    <w:rsid w:val="00137EBF"/>
    <w:rsid w:val="00140A62"/>
    <w:rsid w:val="00141367"/>
    <w:rsid w:val="00142F46"/>
    <w:rsid w:val="00143515"/>
    <w:rsid w:val="001441B7"/>
    <w:rsid w:val="001460E1"/>
    <w:rsid w:val="00146BAF"/>
    <w:rsid w:val="00151F9C"/>
    <w:rsid w:val="00153870"/>
    <w:rsid w:val="00153F78"/>
    <w:rsid w:val="0015507F"/>
    <w:rsid w:val="001564D2"/>
    <w:rsid w:val="00157AEF"/>
    <w:rsid w:val="00161AA5"/>
    <w:rsid w:val="00161E87"/>
    <w:rsid w:val="00162E63"/>
    <w:rsid w:val="001654AE"/>
    <w:rsid w:val="00170476"/>
    <w:rsid w:val="00170BE7"/>
    <w:rsid w:val="00172A7E"/>
    <w:rsid w:val="00173CDB"/>
    <w:rsid w:val="00174140"/>
    <w:rsid w:val="00176377"/>
    <w:rsid w:val="0018429F"/>
    <w:rsid w:val="00187F51"/>
    <w:rsid w:val="00191BC1"/>
    <w:rsid w:val="001925A8"/>
    <w:rsid w:val="00197A7F"/>
    <w:rsid w:val="001A0CD3"/>
    <w:rsid w:val="001A2D59"/>
    <w:rsid w:val="001A2F68"/>
    <w:rsid w:val="001A3E7B"/>
    <w:rsid w:val="001A4617"/>
    <w:rsid w:val="001A549D"/>
    <w:rsid w:val="001A69CF"/>
    <w:rsid w:val="001A6B11"/>
    <w:rsid w:val="001B259B"/>
    <w:rsid w:val="001B30B5"/>
    <w:rsid w:val="001B3117"/>
    <w:rsid w:val="001B485E"/>
    <w:rsid w:val="001B603A"/>
    <w:rsid w:val="001B70E3"/>
    <w:rsid w:val="001B757C"/>
    <w:rsid w:val="001B7937"/>
    <w:rsid w:val="001C0916"/>
    <w:rsid w:val="001C1A4D"/>
    <w:rsid w:val="001C1EEB"/>
    <w:rsid w:val="001C2AD1"/>
    <w:rsid w:val="001C2D46"/>
    <w:rsid w:val="001C46F8"/>
    <w:rsid w:val="001C5088"/>
    <w:rsid w:val="001C50D0"/>
    <w:rsid w:val="001C58B2"/>
    <w:rsid w:val="001C7827"/>
    <w:rsid w:val="001C7EAD"/>
    <w:rsid w:val="001D2226"/>
    <w:rsid w:val="001D3290"/>
    <w:rsid w:val="001D458D"/>
    <w:rsid w:val="001D740E"/>
    <w:rsid w:val="001E05E0"/>
    <w:rsid w:val="001E1802"/>
    <w:rsid w:val="001E2511"/>
    <w:rsid w:val="001E5F11"/>
    <w:rsid w:val="001E7AC2"/>
    <w:rsid w:val="001F1A00"/>
    <w:rsid w:val="001F3004"/>
    <w:rsid w:val="001F414E"/>
    <w:rsid w:val="001F4ECD"/>
    <w:rsid w:val="001F64AF"/>
    <w:rsid w:val="001F6742"/>
    <w:rsid w:val="00201700"/>
    <w:rsid w:val="00204A57"/>
    <w:rsid w:val="0020558D"/>
    <w:rsid w:val="002057D9"/>
    <w:rsid w:val="002069BF"/>
    <w:rsid w:val="002075C4"/>
    <w:rsid w:val="00207DA9"/>
    <w:rsid w:val="002100AC"/>
    <w:rsid w:val="00213767"/>
    <w:rsid w:val="002152B6"/>
    <w:rsid w:val="002245CC"/>
    <w:rsid w:val="00232C82"/>
    <w:rsid w:val="0023320C"/>
    <w:rsid w:val="002335F4"/>
    <w:rsid w:val="00235D0C"/>
    <w:rsid w:val="00236D3F"/>
    <w:rsid w:val="00237953"/>
    <w:rsid w:val="0024000C"/>
    <w:rsid w:val="00241959"/>
    <w:rsid w:val="00242CF1"/>
    <w:rsid w:val="00243C2A"/>
    <w:rsid w:val="00246485"/>
    <w:rsid w:val="00247346"/>
    <w:rsid w:val="00247554"/>
    <w:rsid w:val="00247AEB"/>
    <w:rsid w:val="00247C34"/>
    <w:rsid w:val="002547A2"/>
    <w:rsid w:val="00256145"/>
    <w:rsid w:val="00261ED0"/>
    <w:rsid w:val="00264BA2"/>
    <w:rsid w:val="00265CEA"/>
    <w:rsid w:val="00266337"/>
    <w:rsid w:val="00267DE6"/>
    <w:rsid w:val="0027046E"/>
    <w:rsid w:val="00272C8A"/>
    <w:rsid w:val="00275262"/>
    <w:rsid w:val="002753BA"/>
    <w:rsid w:val="00277DC2"/>
    <w:rsid w:val="00281909"/>
    <w:rsid w:val="00282271"/>
    <w:rsid w:val="00283CEE"/>
    <w:rsid w:val="0028479D"/>
    <w:rsid w:val="00284D22"/>
    <w:rsid w:val="002859B7"/>
    <w:rsid w:val="002863C3"/>
    <w:rsid w:val="002901A7"/>
    <w:rsid w:val="002951AC"/>
    <w:rsid w:val="002975B6"/>
    <w:rsid w:val="002A2252"/>
    <w:rsid w:val="002A48C5"/>
    <w:rsid w:val="002A7124"/>
    <w:rsid w:val="002B5DC8"/>
    <w:rsid w:val="002B5F54"/>
    <w:rsid w:val="002B61F1"/>
    <w:rsid w:val="002B7288"/>
    <w:rsid w:val="002C109F"/>
    <w:rsid w:val="002C1C72"/>
    <w:rsid w:val="002C40C5"/>
    <w:rsid w:val="002C4CE0"/>
    <w:rsid w:val="002C5769"/>
    <w:rsid w:val="002D071D"/>
    <w:rsid w:val="002D1491"/>
    <w:rsid w:val="002D15C6"/>
    <w:rsid w:val="002D2187"/>
    <w:rsid w:val="002D3AD9"/>
    <w:rsid w:val="002D7D69"/>
    <w:rsid w:val="002E0025"/>
    <w:rsid w:val="002E1CE2"/>
    <w:rsid w:val="002E2493"/>
    <w:rsid w:val="002E2A43"/>
    <w:rsid w:val="002E5840"/>
    <w:rsid w:val="002F0BBC"/>
    <w:rsid w:val="002F26E8"/>
    <w:rsid w:val="002F3366"/>
    <w:rsid w:val="002F4514"/>
    <w:rsid w:val="002F4965"/>
    <w:rsid w:val="002F4E77"/>
    <w:rsid w:val="00300D0B"/>
    <w:rsid w:val="00300EEC"/>
    <w:rsid w:val="00301B78"/>
    <w:rsid w:val="00301E17"/>
    <w:rsid w:val="0030367B"/>
    <w:rsid w:val="003044D0"/>
    <w:rsid w:val="00304A6F"/>
    <w:rsid w:val="00307A54"/>
    <w:rsid w:val="00307DA1"/>
    <w:rsid w:val="0031098B"/>
    <w:rsid w:val="00311B19"/>
    <w:rsid w:val="00312FF9"/>
    <w:rsid w:val="00313576"/>
    <w:rsid w:val="0031452A"/>
    <w:rsid w:val="00316224"/>
    <w:rsid w:val="0032035B"/>
    <w:rsid w:val="0032319F"/>
    <w:rsid w:val="00326BEA"/>
    <w:rsid w:val="00327210"/>
    <w:rsid w:val="00327660"/>
    <w:rsid w:val="003303B2"/>
    <w:rsid w:val="00331320"/>
    <w:rsid w:val="00331CD5"/>
    <w:rsid w:val="0033413A"/>
    <w:rsid w:val="0033550C"/>
    <w:rsid w:val="00336652"/>
    <w:rsid w:val="00336699"/>
    <w:rsid w:val="00340860"/>
    <w:rsid w:val="003442B7"/>
    <w:rsid w:val="003442EE"/>
    <w:rsid w:val="003450C4"/>
    <w:rsid w:val="00347B81"/>
    <w:rsid w:val="00351129"/>
    <w:rsid w:val="003513E0"/>
    <w:rsid w:val="00353884"/>
    <w:rsid w:val="00356CDA"/>
    <w:rsid w:val="003627A9"/>
    <w:rsid w:val="0036408B"/>
    <w:rsid w:val="003645F2"/>
    <w:rsid w:val="00364853"/>
    <w:rsid w:val="003648AA"/>
    <w:rsid w:val="00366569"/>
    <w:rsid w:val="0037082E"/>
    <w:rsid w:val="003712FF"/>
    <w:rsid w:val="003722A7"/>
    <w:rsid w:val="00373871"/>
    <w:rsid w:val="003758C1"/>
    <w:rsid w:val="003765BB"/>
    <w:rsid w:val="00376D22"/>
    <w:rsid w:val="003778C4"/>
    <w:rsid w:val="003804D7"/>
    <w:rsid w:val="00381234"/>
    <w:rsid w:val="0038273A"/>
    <w:rsid w:val="0038376B"/>
    <w:rsid w:val="00384143"/>
    <w:rsid w:val="003845E4"/>
    <w:rsid w:val="0038723F"/>
    <w:rsid w:val="00387A05"/>
    <w:rsid w:val="00391F09"/>
    <w:rsid w:val="003952DF"/>
    <w:rsid w:val="003963D6"/>
    <w:rsid w:val="0039671F"/>
    <w:rsid w:val="003A1605"/>
    <w:rsid w:val="003A2567"/>
    <w:rsid w:val="003A4263"/>
    <w:rsid w:val="003A4F25"/>
    <w:rsid w:val="003A521E"/>
    <w:rsid w:val="003A53A3"/>
    <w:rsid w:val="003A7E15"/>
    <w:rsid w:val="003B4143"/>
    <w:rsid w:val="003B4536"/>
    <w:rsid w:val="003B53BA"/>
    <w:rsid w:val="003B5C38"/>
    <w:rsid w:val="003B6437"/>
    <w:rsid w:val="003B7E08"/>
    <w:rsid w:val="003C158B"/>
    <w:rsid w:val="003C1645"/>
    <w:rsid w:val="003C2216"/>
    <w:rsid w:val="003C2628"/>
    <w:rsid w:val="003C2A7F"/>
    <w:rsid w:val="003C2AFD"/>
    <w:rsid w:val="003C3865"/>
    <w:rsid w:val="003C41E3"/>
    <w:rsid w:val="003D1E5A"/>
    <w:rsid w:val="003D4A72"/>
    <w:rsid w:val="003D4B13"/>
    <w:rsid w:val="003D4E08"/>
    <w:rsid w:val="003D762A"/>
    <w:rsid w:val="003E2C7F"/>
    <w:rsid w:val="003E4137"/>
    <w:rsid w:val="003E55E7"/>
    <w:rsid w:val="003E752C"/>
    <w:rsid w:val="003E7C30"/>
    <w:rsid w:val="003F0E6F"/>
    <w:rsid w:val="003F1063"/>
    <w:rsid w:val="003F130E"/>
    <w:rsid w:val="003F25EE"/>
    <w:rsid w:val="003F2F2E"/>
    <w:rsid w:val="003F508E"/>
    <w:rsid w:val="00400166"/>
    <w:rsid w:val="00403EB7"/>
    <w:rsid w:val="004067EF"/>
    <w:rsid w:val="00406E52"/>
    <w:rsid w:val="00407356"/>
    <w:rsid w:val="004076C5"/>
    <w:rsid w:val="00410596"/>
    <w:rsid w:val="00411097"/>
    <w:rsid w:val="004123C1"/>
    <w:rsid w:val="00413DF6"/>
    <w:rsid w:val="00414717"/>
    <w:rsid w:val="004162B5"/>
    <w:rsid w:val="0042000D"/>
    <w:rsid w:val="00420729"/>
    <w:rsid w:val="00420E7D"/>
    <w:rsid w:val="004219D5"/>
    <w:rsid w:val="0042221C"/>
    <w:rsid w:val="0042244B"/>
    <w:rsid w:val="00422582"/>
    <w:rsid w:val="0042311C"/>
    <w:rsid w:val="00423DD2"/>
    <w:rsid w:val="00424716"/>
    <w:rsid w:val="00424902"/>
    <w:rsid w:val="00424A52"/>
    <w:rsid w:val="00425231"/>
    <w:rsid w:val="004317C3"/>
    <w:rsid w:val="004341B3"/>
    <w:rsid w:val="004364AE"/>
    <w:rsid w:val="004366C9"/>
    <w:rsid w:val="00443125"/>
    <w:rsid w:val="00444A6E"/>
    <w:rsid w:val="00445768"/>
    <w:rsid w:val="00445C1D"/>
    <w:rsid w:val="0045289A"/>
    <w:rsid w:val="00452BBE"/>
    <w:rsid w:val="004545CA"/>
    <w:rsid w:val="00454F3B"/>
    <w:rsid w:val="0045739C"/>
    <w:rsid w:val="00460DA6"/>
    <w:rsid w:val="004619B5"/>
    <w:rsid w:val="00461CFE"/>
    <w:rsid w:val="004652E8"/>
    <w:rsid w:val="00466326"/>
    <w:rsid w:val="00470987"/>
    <w:rsid w:val="00471810"/>
    <w:rsid w:val="00471C93"/>
    <w:rsid w:val="0047429D"/>
    <w:rsid w:val="00477CA2"/>
    <w:rsid w:val="00480232"/>
    <w:rsid w:val="00483377"/>
    <w:rsid w:val="00483960"/>
    <w:rsid w:val="00484806"/>
    <w:rsid w:val="004857E9"/>
    <w:rsid w:val="004904B4"/>
    <w:rsid w:val="004A47D7"/>
    <w:rsid w:val="004A4DAD"/>
    <w:rsid w:val="004A7A67"/>
    <w:rsid w:val="004A7DFC"/>
    <w:rsid w:val="004B0994"/>
    <w:rsid w:val="004B10CC"/>
    <w:rsid w:val="004B1867"/>
    <w:rsid w:val="004B2F95"/>
    <w:rsid w:val="004B314C"/>
    <w:rsid w:val="004B406A"/>
    <w:rsid w:val="004B68DC"/>
    <w:rsid w:val="004B7DFB"/>
    <w:rsid w:val="004C1165"/>
    <w:rsid w:val="004C165A"/>
    <w:rsid w:val="004C43E2"/>
    <w:rsid w:val="004C4D10"/>
    <w:rsid w:val="004C5458"/>
    <w:rsid w:val="004D01E8"/>
    <w:rsid w:val="004D154E"/>
    <w:rsid w:val="004D3BAE"/>
    <w:rsid w:val="004D76AD"/>
    <w:rsid w:val="004E1FB4"/>
    <w:rsid w:val="004E5BA1"/>
    <w:rsid w:val="004E6E42"/>
    <w:rsid w:val="004F299E"/>
    <w:rsid w:val="004F2D04"/>
    <w:rsid w:val="004F67BC"/>
    <w:rsid w:val="005021D7"/>
    <w:rsid w:val="00507A8C"/>
    <w:rsid w:val="00507BB0"/>
    <w:rsid w:val="0051112B"/>
    <w:rsid w:val="00513258"/>
    <w:rsid w:val="005136F2"/>
    <w:rsid w:val="005200CC"/>
    <w:rsid w:val="005217A0"/>
    <w:rsid w:val="00522FDC"/>
    <w:rsid w:val="00523CCE"/>
    <w:rsid w:val="00525887"/>
    <w:rsid w:val="00525A3D"/>
    <w:rsid w:val="0053055C"/>
    <w:rsid w:val="00530E1F"/>
    <w:rsid w:val="005360FC"/>
    <w:rsid w:val="00536E31"/>
    <w:rsid w:val="005372F3"/>
    <w:rsid w:val="0053730D"/>
    <w:rsid w:val="0053753B"/>
    <w:rsid w:val="005402FA"/>
    <w:rsid w:val="005407C7"/>
    <w:rsid w:val="00541225"/>
    <w:rsid w:val="0054155E"/>
    <w:rsid w:val="00542DFB"/>
    <w:rsid w:val="00545138"/>
    <w:rsid w:val="00547117"/>
    <w:rsid w:val="00547C2A"/>
    <w:rsid w:val="00551F8C"/>
    <w:rsid w:val="00555E17"/>
    <w:rsid w:val="00555E2A"/>
    <w:rsid w:val="00556CB1"/>
    <w:rsid w:val="00560E72"/>
    <w:rsid w:val="00561912"/>
    <w:rsid w:val="00561BAB"/>
    <w:rsid w:val="00561CE7"/>
    <w:rsid w:val="005627EB"/>
    <w:rsid w:val="00562AE2"/>
    <w:rsid w:val="00563FBF"/>
    <w:rsid w:val="005642B6"/>
    <w:rsid w:val="005669C1"/>
    <w:rsid w:val="00571A89"/>
    <w:rsid w:val="00571B86"/>
    <w:rsid w:val="005727E4"/>
    <w:rsid w:val="0057515B"/>
    <w:rsid w:val="0057730C"/>
    <w:rsid w:val="00581664"/>
    <w:rsid w:val="005827D1"/>
    <w:rsid w:val="00587C66"/>
    <w:rsid w:val="00592D0B"/>
    <w:rsid w:val="00593A21"/>
    <w:rsid w:val="00595FB9"/>
    <w:rsid w:val="00596BF1"/>
    <w:rsid w:val="005B10FF"/>
    <w:rsid w:val="005B3F0E"/>
    <w:rsid w:val="005B4C52"/>
    <w:rsid w:val="005B53A0"/>
    <w:rsid w:val="005B584F"/>
    <w:rsid w:val="005B5BE9"/>
    <w:rsid w:val="005B6055"/>
    <w:rsid w:val="005B6B5C"/>
    <w:rsid w:val="005B7A27"/>
    <w:rsid w:val="005B7BA4"/>
    <w:rsid w:val="005B7ED3"/>
    <w:rsid w:val="005C430D"/>
    <w:rsid w:val="005C517C"/>
    <w:rsid w:val="005D32D9"/>
    <w:rsid w:val="005D4586"/>
    <w:rsid w:val="005D4B1C"/>
    <w:rsid w:val="005D6C71"/>
    <w:rsid w:val="005D7746"/>
    <w:rsid w:val="005E1C29"/>
    <w:rsid w:val="005E3E6C"/>
    <w:rsid w:val="005E4032"/>
    <w:rsid w:val="005E44CB"/>
    <w:rsid w:val="005E51F7"/>
    <w:rsid w:val="005E6D3A"/>
    <w:rsid w:val="005E7566"/>
    <w:rsid w:val="005F25DD"/>
    <w:rsid w:val="005F26AB"/>
    <w:rsid w:val="005F516F"/>
    <w:rsid w:val="005F5F59"/>
    <w:rsid w:val="005F65C1"/>
    <w:rsid w:val="005F6B85"/>
    <w:rsid w:val="005F75D6"/>
    <w:rsid w:val="005F7BCA"/>
    <w:rsid w:val="006000C2"/>
    <w:rsid w:val="006002AE"/>
    <w:rsid w:val="0060145D"/>
    <w:rsid w:val="00601BB9"/>
    <w:rsid w:val="0060263F"/>
    <w:rsid w:val="00602A3B"/>
    <w:rsid w:val="0060626D"/>
    <w:rsid w:val="0060791E"/>
    <w:rsid w:val="00611310"/>
    <w:rsid w:val="006116EA"/>
    <w:rsid w:val="00614CFF"/>
    <w:rsid w:val="006151D6"/>
    <w:rsid w:val="006215AA"/>
    <w:rsid w:val="00622D74"/>
    <w:rsid w:val="006254D7"/>
    <w:rsid w:val="006269AE"/>
    <w:rsid w:val="006308F4"/>
    <w:rsid w:val="006324B9"/>
    <w:rsid w:val="00633308"/>
    <w:rsid w:val="0063354F"/>
    <w:rsid w:val="006335F6"/>
    <w:rsid w:val="00634507"/>
    <w:rsid w:val="00634EBA"/>
    <w:rsid w:val="006355D8"/>
    <w:rsid w:val="0063565D"/>
    <w:rsid w:val="006368FB"/>
    <w:rsid w:val="00636C56"/>
    <w:rsid w:val="0064146C"/>
    <w:rsid w:val="00644696"/>
    <w:rsid w:val="00644F2D"/>
    <w:rsid w:val="0065111A"/>
    <w:rsid w:val="006526A9"/>
    <w:rsid w:val="00652786"/>
    <w:rsid w:val="006527EF"/>
    <w:rsid w:val="00652EDE"/>
    <w:rsid w:val="00653097"/>
    <w:rsid w:val="006554E7"/>
    <w:rsid w:val="00656960"/>
    <w:rsid w:val="006616F3"/>
    <w:rsid w:val="006634F7"/>
    <w:rsid w:val="00663EE3"/>
    <w:rsid w:val="00664536"/>
    <w:rsid w:val="006652EE"/>
    <w:rsid w:val="0066596D"/>
    <w:rsid w:val="006666C5"/>
    <w:rsid w:val="00666EDD"/>
    <w:rsid w:val="00667A65"/>
    <w:rsid w:val="00670645"/>
    <w:rsid w:val="006713F0"/>
    <w:rsid w:val="00671B32"/>
    <w:rsid w:val="006800AF"/>
    <w:rsid w:val="00682685"/>
    <w:rsid w:val="0068323F"/>
    <w:rsid w:val="006843E6"/>
    <w:rsid w:val="00687AE9"/>
    <w:rsid w:val="00691760"/>
    <w:rsid w:val="006918A6"/>
    <w:rsid w:val="00692CFF"/>
    <w:rsid w:val="00693CB8"/>
    <w:rsid w:val="0069437C"/>
    <w:rsid w:val="00694990"/>
    <w:rsid w:val="00694AFA"/>
    <w:rsid w:val="006A08BA"/>
    <w:rsid w:val="006A1878"/>
    <w:rsid w:val="006A55A4"/>
    <w:rsid w:val="006A6CD7"/>
    <w:rsid w:val="006A716D"/>
    <w:rsid w:val="006B1F1F"/>
    <w:rsid w:val="006B477A"/>
    <w:rsid w:val="006B5CEA"/>
    <w:rsid w:val="006B771B"/>
    <w:rsid w:val="006C1B37"/>
    <w:rsid w:val="006C20D7"/>
    <w:rsid w:val="006C22D3"/>
    <w:rsid w:val="006C505F"/>
    <w:rsid w:val="006C558F"/>
    <w:rsid w:val="006C5F2F"/>
    <w:rsid w:val="006C6080"/>
    <w:rsid w:val="006D0439"/>
    <w:rsid w:val="006D436C"/>
    <w:rsid w:val="006E081C"/>
    <w:rsid w:val="006E13E8"/>
    <w:rsid w:val="006E5C34"/>
    <w:rsid w:val="006E649C"/>
    <w:rsid w:val="006E6691"/>
    <w:rsid w:val="006E6B4D"/>
    <w:rsid w:val="006F20A0"/>
    <w:rsid w:val="006F365B"/>
    <w:rsid w:val="006F622B"/>
    <w:rsid w:val="00700591"/>
    <w:rsid w:val="00701A29"/>
    <w:rsid w:val="00701C51"/>
    <w:rsid w:val="00701DB4"/>
    <w:rsid w:val="00705C04"/>
    <w:rsid w:val="00707C74"/>
    <w:rsid w:val="0071094E"/>
    <w:rsid w:val="00710A7C"/>
    <w:rsid w:val="00710E81"/>
    <w:rsid w:val="00712636"/>
    <w:rsid w:val="00714235"/>
    <w:rsid w:val="00714348"/>
    <w:rsid w:val="007153C2"/>
    <w:rsid w:val="00715D00"/>
    <w:rsid w:val="00721CC8"/>
    <w:rsid w:val="007226E8"/>
    <w:rsid w:val="007254D4"/>
    <w:rsid w:val="00730F3F"/>
    <w:rsid w:val="00731179"/>
    <w:rsid w:val="00731A89"/>
    <w:rsid w:val="007324A8"/>
    <w:rsid w:val="00732996"/>
    <w:rsid w:val="00732D15"/>
    <w:rsid w:val="00733715"/>
    <w:rsid w:val="007344B2"/>
    <w:rsid w:val="00741241"/>
    <w:rsid w:val="0074218C"/>
    <w:rsid w:val="007461FF"/>
    <w:rsid w:val="00747B79"/>
    <w:rsid w:val="00747EF0"/>
    <w:rsid w:val="00750BE7"/>
    <w:rsid w:val="00750CC7"/>
    <w:rsid w:val="00751FE7"/>
    <w:rsid w:val="007526C9"/>
    <w:rsid w:val="0075723E"/>
    <w:rsid w:val="00760C6F"/>
    <w:rsid w:val="00763748"/>
    <w:rsid w:val="00770D19"/>
    <w:rsid w:val="00772F0E"/>
    <w:rsid w:val="00774AE6"/>
    <w:rsid w:val="00774CD3"/>
    <w:rsid w:val="007751A7"/>
    <w:rsid w:val="00781509"/>
    <w:rsid w:val="00781EBA"/>
    <w:rsid w:val="00782A8B"/>
    <w:rsid w:val="007846A2"/>
    <w:rsid w:val="0078559F"/>
    <w:rsid w:val="007863AB"/>
    <w:rsid w:val="00790AF2"/>
    <w:rsid w:val="00791313"/>
    <w:rsid w:val="00791F29"/>
    <w:rsid w:val="007926C6"/>
    <w:rsid w:val="00794B24"/>
    <w:rsid w:val="00797F67"/>
    <w:rsid w:val="007A05B8"/>
    <w:rsid w:val="007A0A04"/>
    <w:rsid w:val="007A2482"/>
    <w:rsid w:val="007A4F8B"/>
    <w:rsid w:val="007A72F6"/>
    <w:rsid w:val="007A78ED"/>
    <w:rsid w:val="007B02F9"/>
    <w:rsid w:val="007B0711"/>
    <w:rsid w:val="007B21CB"/>
    <w:rsid w:val="007B256C"/>
    <w:rsid w:val="007B2598"/>
    <w:rsid w:val="007B2946"/>
    <w:rsid w:val="007B35EE"/>
    <w:rsid w:val="007B4F8B"/>
    <w:rsid w:val="007B73EE"/>
    <w:rsid w:val="007C09BB"/>
    <w:rsid w:val="007C43C6"/>
    <w:rsid w:val="007C4702"/>
    <w:rsid w:val="007C50A0"/>
    <w:rsid w:val="007C7694"/>
    <w:rsid w:val="007C7BB4"/>
    <w:rsid w:val="007C7F98"/>
    <w:rsid w:val="007D3447"/>
    <w:rsid w:val="007D69EC"/>
    <w:rsid w:val="007D6C22"/>
    <w:rsid w:val="007D7109"/>
    <w:rsid w:val="007D77FE"/>
    <w:rsid w:val="007E3514"/>
    <w:rsid w:val="007E6070"/>
    <w:rsid w:val="007F0203"/>
    <w:rsid w:val="007F0ACD"/>
    <w:rsid w:val="007F1732"/>
    <w:rsid w:val="007F32E4"/>
    <w:rsid w:val="007F46EB"/>
    <w:rsid w:val="007F4A72"/>
    <w:rsid w:val="007F640C"/>
    <w:rsid w:val="007F696D"/>
    <w:rsid w:val="007F7098"/>
    <w:rsid w:val="007F75EE"/>
    <w:rsid w:val="007F7992"/>
    <w:rsid w:val="00801203"/>
    <w:rsid w:val="00802299"/>
    <w:rsid w:val="00802F58"/>
    <w:rsid w:val="00803403"/>
    <w:rsid w:val="008036B2"/>
    <w:rsid w:val="00803A96"/>
    <w:rsid w:val="00804354"/>
    <w:rsid w:val="00812909"/>
    <w:rsid w:val="00812EA0"/>
    <w:rsid w:val="00815127"/>
    <w:rsid w:val="0081560F"/>
    <w:rsid w:val="0081676E"/>
    <w:rsid w:val="0081744F"/>
    <w:rsid w:val="008175F1"/>
    <w:rsid w:val="0082025E"/>
    <w:rsid w:val="008215F6"/>
    <w:rsid w:val="00822AB2"/>
    <w:rsid w:val="008242F3"/>
    <w:rsid w:val="00824E97"/>
    <w:rsid w:val="00825AD7"/>
    <w:rsid w:val="008272A7"/>
    <w:rsid w:val="0082778A"/>
    <w:rsid w:val="00834EB7"/>
    <w:rsid w:val="008357BC"/>
    <w:rsid w:val="00835AE2"/>
    <w:rsid w:val="008364DC"/>
    <w:rsid w:val="008368BB"/>
    <w:rsid w:val="00837EA2"/>
    <w:rsid w:val="00837F23"/>
    <w:rsid w:val="0084225D"/>
    <w:rsid w:val="00842AA6"/>
    <w:rsid w:val="0084304D"/>
    <w:rsid w:val="00844AFA"/>
    <w:rsid w:val="00844D41"/>
    <w:rsid w:val="00847BB9"/>
    <w:rsid w:val="00851677"/>
    <w:rsid w:val="00851B7D"/>
    <w:rsid w:val="00855FB4"/>
    <w:rsid w:val="00856C4E"/>
    <w:rsid w:val="00857F9B"/>
    <w:rsid w:val="008601C8"/>
    <w:rsid w:val="00861547"/>
    <w:rsid w:val="008669CF"/>
    <w:rsid w:val="0086706E"/>
    <w:rsid w:val="0086791D"/>
    <w:rsid w:val="00867E3A"/>
    <w:rsid w:val="00870A2C"/>
    <w:rsid w:val="00871369"/>
    <w:rsid w:val="00875F80"/>
    <w:rsid w:val="008765D3"/>
    <w:rsid w:val="00885FA0"/>
    <w:rsid w:val="008870E0"/>
    <w:rsid w:val="00890993"/>
    <w:rsid w:val="00891275"/>
    <w:rsid w:val="0089225D"/>
    <w:rsid w:val="00895EF3"/>
    <w:rsid w:val="00896472"/>
    <w:rsid w:val="008A1BE9"/>
    <w:rsid w:val="008A23A7"/>
    <w:rsid w:val="008A7016"/>
    <w:rsid w:val="008A763A"/>
    <w:rsid w:val="008A7D2B"/>
    <w:rsid w:val="008B5DC3"/>
    <w:rsid w:val="008B7410"/>
    <w:rsid w:val="008C044D"/>
    <w:rsid w:val="008C183A"/>
    <w:rsid w:val="008C2315"/>
    <w:rsid w:val="008C5D95"/>
    <w:rsid w:val="008C7362"/>
    <w:rsid w:val="008D1D7E"/>
    <w:rsid w:val="008D30E8"/>
    <w:rsid w:val="008D64FF"/>
    <w:rsid w:val="008D77DF"/>
    <w:rsid w:val="008D7815"/>
    <w:rsid w:val="008E016B"/>
    <w:rsid w:val="008E30D9"/>
    <w:rsid w:val="008E3161"/>
    <w:rsid w:val="008E351C"/>
    <w:rsid w:val="008E4EE9"/>
    <w:rsid w:val="008E62F5"/>
    <w:rsid w:val="008E6688"/>
    <w:rsid w:val="008E7B03"/>
    <w:rsid w:val="008F3907"/>
    <w:rsid w:val="008F7868"/>
    <w:rsid w:val="00900349"/>
    <w:rsid w:val="00900DA6"/>
    <w:rsid w:val="00902C36"/>
    <w:rsid w:val="00902DCC"/>
    <w:rsid w:val="009036A5"/>
    <w:rsid w:val="00903B63"/>
    <w:rsid w:val="009057B1"/>
    <w:rsid w:val="009153B6"/>
    <w:rsid w:val="00917076"/>
    <w:rsid w:val="009201A5"/>
    <w:rsid w:val="009226ED"/>
    <w:rsid w:val="00924FE2"/>
    <w:rsid w:val="00926429"/>
    <w:rsid w:val="0092732C"/>
    <w:rsid w:val="00927E60"/>
    <w:rsid w:val="00933193"/>
    <w:rsid w:val="00936049"/>
    <w:rsid w:val="009366AC"/>
    <w:rsid w:val="00936900"/>
    <w:rsid w:val="00936DC0"/>
    <w:rsid w:val="009413E4"/>
    <w:rsid w:val="009420DE"/>
    <w:rsid w:val="00943476"/>
    <w:rsid w:val="00944BD1"/>
    <w:rsid w:val="00945994"/>
    <w:rsid w:val="009553F7"/>
    <w:rsid w:val="00956A92"/>
    <w:rsid w:val="00957824"/>
    <w:rsid w:val="00957DDD"/>
    <w:rsid w:val="00957F3B"/>
    <w:rsid w:val="00960197"/>
    <w:rsid w:val="00962060"/>
    <w:rsid w:val="0096560E"/>
    <w:rsid w:val="00966F2F"/>
    <w:rsid w:val="00971724"/>
    <w:rsid w:val="00972644"/>
    <w:rsid w:val="00981697"/>
    <w:rsid w:val="009823FF"/>
    <w:rsid w:val="00983A4B"/>
    <w:rsid w:val="009841C4"/>
    <w:rsid w:val="0098553C"/>
    <w:rsid w:val="00985936"/>
    <w:rsid w:val="00985F0E"/>
    <w:rsid w:val="00986592"/>
    <w:rsid w:val="00986F2C"/>
    <w:rsid w:val="00987059"/>
    <w:rsid w:val="0099198C"/>
    <w:rsid w:val="00994D92"/>
    <w:rsid w:val="00995596"/>
    <w:rsid w:val="0099722E"/>
    <w:rsid w:val="00997695"/>
    <w:rsid w:val="009A3B94"/>
    <w:rsid w:val="009A594C"/>
    <w:rsid w:val="009A77F4"/>
    <w:rsid w:val="009B2978"/>
    <w:rsid w:val="009B48F2"/>
    <w:rsid w:val="009B6B53"/>
    <w:rsid w:val="009B6CA1"/>
    <w:rsid w:val="009B74AE"/>
    <w:rsid w:val="009B7FAF"/>
    <w:rsid w:val="009C1D27"/>
    <w:rsid w:val="009C30E3"/>
    <w:rsid w:val="009C32D6"/>
    <w:rsid w:val="009C498A"/>
    <w:rsid w:val="009C4EDF"/>
    <w:rsid w:val="009C682F"/>
    <w:rsid w:val="009D0A56"/>
    <w:rsid w:val="009D1C00"/>
    <w:rsid w:val="009D46A1"/>
    <w:rsid w:val="009D65A9"/>
    <w:rsid w:val="009D65ED"/>
    <w:rsid w:val="009D7347"/>
    <w:rsid w:val="009D783D"/>
    <w:rsid w:val="009E13E3"/>
    <w:rsid w:val="009E2D9D"/>
    <w:rsid w:val="009E347F"/>
    <w:rsid w:val="009E3D87"/>
    <w:rsid w:val="009E67DF"/>
    <w:rsid w:val="009F0EC1"/>
    <w:rsid w:val="009F68DE"/>
    <w:rsid w:val="009F6BB8"/>
    <w:rsid w:val="009F7430"/>
    <w:rsid w:val="00A006C1"/>
    <w:rsid w:val="00A01786"/>
    <w:rsid w:val="00A04E89"/>
    <w:rsid w:val="00A103A2"/>
    <w:rsid w:val="00A10BA3"/>
    <w:rsid w:val="00A1189F"/>
    <w:rsid w:val="00A14613"/>
    <w:rsid w:val="00A17205"/>
    <w:rsid w:val="00A2181D"/>
    <w:rsid w:val="00A25227"/>
    <w:rsid w:val="00A31408"/>
    <w:rsid w:val="00A31DEC"/>
    <w:rsid w:val="00A32242"/>
    <w:rsid w:val="00A40AED"/>
    <w:rsid w:val="00A41168"/>
    <w:rsid w:val="00A43404"/>
    <w:rsid w:val="00A449E2"/>
    <w:rsid w:val="00A451E5"/>
    <w:rsid w:val="00A4578E"/>
    <w:rsid w:val="00A458EF"/>
    <w:rsid w:val="00A471DF"/>
    <w:rsid w:val="00A507BA"/>
    <w:rsid w:val="00A50AFF"/>
    <w:rsid w:val="00A514B4"/>
    <w:rsid w:val="00A518D6"/>
    <w:rsid w:val="00A522D0"/>
    <w:rsid w:val="00A54CC6"/>
    <w:rsid w:val="00A55190"/>
    <w:rsid w:val="00A56F34"/>
    <w:rsid w:val="00A57816"/>
    <w:rsid w:val="00A57E01"/>
    <w:rsid w:val="00A6105A"/>
    <w:rsid w:val="00A6121E"/>
    <w:rsid w:val="00A61786"/>
    <w:rsid w:val="00A62DF0"/>
    <w:rsid w:val="00A63B97"/>
    <w:rsid w:val="00A63E5B"/>
    <w:rsid w:val="00A656B0"/>
    <w:rsid w:val="00A67F21"/>
    <w:rsid w:val="00A7050D"/>
    <w:rsid w:val="00A715F1"/>
    <w:rsid w:val="00A71E37"/>
    <w:rsid w:val="00A7225D"/>
    <w:rsid w:val="00A7381E"/>
    <w:rsid w:val="00A75CA0"/>
    <w:rsid w:val="00A86272"/>
    <w:rsid w:val="00A86B68"/>
    <w:rsid w:val="00A874F5"/>
    <w:rsid w:val="00A87A7D"/>
    <w:rsid w:val="00A93BCB"/>
    <w:rsid w:val="00A9532F"/>
    <w:rsid w:val="00A95496"/>
    <w:rsid w:val="00A95A1E"/>
    <w:rsid w:val="00A96AE2"/>
    <w:rsid w:val="00A96E7C"/>
    <w:rsid w:val="00AA088B"/>
    <w:rsid w:val="00AA12C5"/>
    <w:rsid w:val="00AA210F"/>
    <w:rsid w:val="00AA364F"/>
    <w:rsid w:val="00AA44AF"/>
    <w:rsid w:val="00AA5558"/>
    <w:rsid w:val="00AA61A2"/>
    <w:rsid w:val="00AA6593"/>
    <w:rsid w:val="00AA7744"/>
    <w:rsid w:val="00AB1ADC"/>
    <w:rsid w:val="00AB451F"/>
    <w:rsid w:val="00AB5EDC"/>
    <w:rsid w:val="00AB67D5"/>
    <w:rsid w:val="00AB6C0F"/>
    <w:rsid w:val="00AB750E"/>
    <w:rsid w:val="00AC6560"/>
    <w:rsid w:val="00AC681A"/>
    <w:rsid w:val="00AD0BD4"/>
    <w:rsid w:val="00AD0D18"/>
    <w:rsid w:val="00AD188F"/>
    <w:rsid w:val="00AD3387"/>
    <w:rsid w:val="00AD3F6D"/>
    <w:rsid w:val="00AD4050"/>
    <w:rsid w:val="00AD5664"/>
    <w:rsid w:val="00AE0CF2"/>
    <w:rsid w:val="00AE0F90"/>
    <w:rsid w:val="00AE100E"/>
    <w:rsid w:val="00AE1CDE"/>
    <w:rsid w:val="00AE2589"/>
    <w:rsid w:val="00AF2F77"/>
    <w:rsid w:val="00AF30A2"/>
    <w:rsid w:val="00AF5F22"/>
    <w:rsid w:val="00AF5FF8"/>
    <w:rsid w:val="00AF68C2"/>
    <w:rsid w:val="00AF6D0F"/>
    <w:rsid w:val="00AF6E24"/>
    <w:rsid w:val="00B005D9"/>
    <w:rsid w:val="00B024DD"/>
    <w:rsid w:val="00B02D84"/>
    <w:rsid w:val="00B035D3"/>
    <w:rsid w:val="00B0520F"/>
    <w:rsid w:val="00B05390"/>
    <w:rsid w:val="00B05BB0"/>
    <w:rsid w:val="00B0750A"/>
    <w:rsid w:val="00B07684"/>
    <w:rsid w:val="00B077C7"/>
    <w:rsid w:val="00B1078F"/>
    <w:rsid w:val="00B10A29"/>
    <w:rsid w:val="00B134F6"/>
    <w:rsid w:val="00B1361C"/>
    <w:rsid w:val="00B16396"/>
    <w:rsid w:val="00B17562"/>
    <w:rsid w:val="00B211AE"/>
    <w:rsid w:val="00B22705"/>
    <w:rsid w:val="00B22BF8"/>
    <w:rsid w:val="00B23C86"/>
    <w:rsid w:val="00B24FDE"/>
    <w:rsid w:val="00B27F84"/>
    <w:rsid w:val="00B33D78"/>
    <w:rsid w:val="00B34326"/>
    <w:rsid w:val="00B4349B"/>
    <w:rsid w:val="00B47D69"/>
    <w:rsid w:val="00B50261"/>
    <w:rsid w:val="00B51085"/>
    <w:rsid w:val="00B51E1E"/>
    <w:rsid w:val="00B5367F"/>
    <w:rsid w:val="00B53755"/>
    <w:rsid w:val="00B539AB"/>
    <w:rsid w:val="00B541E1"/>
    <w:rsid w:val="00B55516"/>
    <w:rsid w:val="00B579FB"/>
    <w:rsid w:val="00B60221"/>
    <w:rsid w:val="00B60D38"/>
    <w:rsid w:val="00B610B4"/>
    <w:rsid w:val="00B61A9E"/>
    <w:rsid w:val="00B64C1B"/>
    <w:rsid w:val="00B674D5"/>
    <w:rsid w:val="00B70E7B"/>
    <w:rsid w:val="00B72BE3"/>
    <w:rsid w:val="00B733B6"/>
    <w:rsid w:val="00B74465"/>
    <w:rsid w:val="00B74559"/>
    <w:rsid w:val="00B770D1"/>
    <w:rsid w:val="00B80EF6"/>
    <w:rsid w:val="00B8197F"/>
    <w:rsid w:val="00B8245F"/>
    <w:rsid w:val="00B8330B"/>
    <w:rsid w:val="00B857F0"/>
    <w:rsid w:val="00B85E16"/>
    <w:rsid w:val="00B86B90"/>
    <w:rsid w:val="00B91740"/>
    <w:rsid w:val="00B947F1"/>
    <w:rsid w:val="00B97371"/>
    <w:rsid w:val="00BA06E0"/>
    <w:rsid w:val="00BA3B28"/>
    <w:rsid w:val="00BA46DC"/>
    <w:rsid w:val="00BB248A"/>
    <w:rsid w:val="00BC0860"/>
    <w:rsid w:val="00BC25A7"/>
    <w:rsid w:val="00BC347C"/>
    <w:rsid w:val="00BC440C"/>
    <w:rsid w:val="00BC46E2"/>
    <w:rsid w:val="00BC4EB1"/>
    <w:rsid w:val="00BC5C02"/>
    <w:rsid w:val="00BD0BB1"/>
    <w:rsid w:val="00BD2BEF"/>
    <w:rsid w:val="00BD4E14"/>
    <w:rsid w:val="00BD5C19"/>
    <w:rsid w:val="00BD6EAE"/>
    <w:rsid w:val="00BE0FDA"/>
    <w:rsid w:val="00BE2D5A"/>
    <w:rsid w:val="00BE3A74"/>
    <w:rsid w:val="00BE77E6"/>
    <w:rsid w:val="00BF2950"/>
    <w:rsid w:val="00BF6316"/>
    <w:rsid w:val="00BF711C"/>
    <w:rsid w:val="00BF74E2"/>
    <w:rsid w:val="00C00313"/>
    <w:rsid w:val="00C01957"/>
    <w:rsid w:val="00C032DE"/>
    <w:rsid w:val="00C03546"/>
    <w:rsid w:val="00C04376"/>
    <w:rsid w:val="00C12AD3"/>
    <w:rsid w:val="00C149A7"/>
    <w:rsid w:val="00C15066"/>
    <w:rsid w:val="00C1593F"/>
    <w:rsid w:val="00C20712"/>
    <w:rsid w:val="00C22459"/>
    <w:rsid w:val="00C22B7D"/>
    <w:rsid w:val="00C239DA"/>
    <w:rsid w:val="00C23A56"/>
    <w:rsid w:val="00C23AE8"/>
    <w:rsid w:val="00C23B00"/>
    <w:rsid w:val="00C24CC1"/>
    <w:rsid w:val="00C24CDE"/>
    <w:rsid w:val="00C26334"/>
    <w:rsid w:val="00C27A9C"/>
    <w:rsid w:val="00C32D6B"/>
    <w:rsid w:val="00C32F95"/>
    <w:rsid w:val="00C34CB7"/>
    <w:rsid w:val="00C433BB"/>
    <w:rsid w:val="00C514B4"/>
    <w:rsid w:val="00C544ED"/>
    <w:rsid w:val="00C549FC"/>
    <w:rsid w:val="00C632EB"/>
    <w:rsid w:val="00C64A3F"/>
    <w:rsid w:val="00C659E7"/>
    <w:rsid w:val="00C65E20"/>
    <w:rsid w:val="00C66A12"/>
    <w:rsid w:val="00C67E04"/>
    <w:rsid w:val="00C722A2"/>
    <w:rsid w:val="00C7420A"/>
    <w:rsid w:val="00C75DEE"/>
    <w:rsid w:val="00C764F7"/>
    <w:rsid w:val="00C76A8F"/>
    <w:rsid w:val="00C76E19"/>
    <w:rsid w:val="00C8123B"/>
    <w:rsid w:val="00C815E6"/>
    <w:rsid w:val="00C839E4"/>
    <w:rsid w:val="00C8469D"/>
    <w:rsid w:val="00C86474"/>
    <w:rsid w:val="00C867A7"/>
    <w:rsid w:val="00C86C85"/>
    <w:rsid w:val="00C8774B"/>
    <w:rsid w:val="00C87F2E"/>
    <w:rsid w:val="00C90258"/>
    <w:rsid w:val="00C916FE"/>
    <w:rsid w:val="00C91F46"/>
    <w:rsid w:val="00C95813"/>
    <w:rsid w:val="00C963B0"/>
    <w:rsid w:val="00CA0B3C"/>
    <w:rsid w:val="00CA7693"/>
    <w:rsid w:val="00CB01B4"/>
    <w:rsid w:val="00CB0D29"/>
    <w:rsid w:val="00CB3989"/>
    <w:rsid w:val="00CB3E2A"/>
    <w:rsid w:val="00CB3FD1"/>
    <w:rsid w:val="00CC12F3"/>
    <w:rsid w:val="00CC2D59"/>
    <w:rsid w:val="00CC3AF5"/>
    <w:rsid w:val="00CC4DD0"/>
    <w:rsid w:val="00CC748F"/>
    <w:rsid w:val="00CC7720"/>
    <w:rsid w:val="00CC7D35"/>
    <w:rsid w:val="00CD0B2E"/>
    <w:rsid w:val="00CD3D0F"/>
    <w:rsid w:val="00CD3E62"/>
    <w:rsid w:val="00CD6796"/>
    <w:rsid w:val="00CD7820"/>
    <w:rsid w:val="00CE000A"/>
    <w:rsid w:val="00CE0814"/>
    <w:rsid w:val="00CE18D9"/>
    <w:rsid w:val="00CE4CCD"/>
    <w:rsid w:val="00CE5FD2"/>
    <w:rsid w:val="00CE7FB1"/>
    <w:rsid w:val="00CF3915"/>
    <w:rsid w:val="00CF462B"/>
    <w:rsid w:val="00D00582"/>
    <w:rsid w:val="00D005E6"/>
    <w:rsid w:val="00D026DA"/>
    <w:rsid w:val="00D04636"/>
    <w:rsid w:val="00D10809"/>
    <w:rsid w:val="00D108D0"/>
    <w:rsid w:val="00D10A5C"/>
    <w:rsid w:val="00D129C3"/>
    <w:rsid w:val="00D1371A"/>
    <w:rsid w:val="00D24626"/>
    <w:rsid w:val="00D25095"/>
    <w:rsid w:val="00D25146"/>
    <w:rsid w:val="00D2596D"/>
    <w:rsid w:val="00D25A6D"/>
    <w:rsid w:val="00D25F41"/>
    <w:rsid w:val="00D26ECD"/>
    <w:rsid w:val="00D27138"/>
    <w:rsid w:val="00D27E9F"/>
    <w:rsid w:val="00D30BA3"/>
    <w:rsid w:val="00D37B58"/>
    <w:rsid w:val="00D41118"/>
    <w:rsid w:val="00D41623"/>
    <w:rsid w:val="00D41D24"/>
    <w:rsid w:val="00D42F38"/>
    <w:rsid w:val="00D4383C"/>
    <w:rsid w:val="00D43BEA"/>
    <w:rsid w:val="00D44B8F"/>
    <w:rsid w:val="00D46ED8"/>
    <w:rsid w:val="00D479D9"/>
    <w:rsid w:val="00D50F24"/>
    <w:rsid w:val="00D5350F"/>
    <w:rsid w:val="00D560BF"/>
    <w:rsid w:val="00D57396"/>
    <w:rsid w:val="00D61007"/>
    <w:rsid w:val="00D61FBE"/>
    <w:rsid w:val="00D624D5"/>
    <w:rsid w:val="00D66D15"/>
    <w:rsid w:val="00D67A49"/>
    <w:rsid w:val="00D720E0"/>
    <w:rsid w:val="00D724C0"/>
    <w:rsid w:val="00D727F8"/>
    <w:rsid w:val="00D7410A"/>
    <w:rsid w:val="00D7659C"/>
    <w:rsid w:val="00D81139"/>
    <w:rsid w:val="00D825DF"/>
    <w:rsid w:val="00D84298"/>
    <w:rsid w:val="00D84A19"/>
    <w:rsid w:val="00D8611C"/>
    <w:rsid w:val="00D901A2"/>
    <w:rsid w:val="00D90C42"/>
    <w:rsid w:val="00D91A2C"/>
    <w:rsid w:val="00D92D6C"/>
    <w:rsid w:val="00D92EC5"/>
    <w:rsid w:val="00D94CAE"/>
    <w:rsid w:val="00D96D9F"/>
    <w:rsid w:val="00D97440"/>
    <w:rsid w:val="00DA0F41"/>
    <w:rsid w:val="00DA1DD2"/>
    <w:rsid w:val="00DA565F"/>
    <w:rsid w:val="00DA59C3"/>
    <w:rsid w:val="00DA5C48"/>
    <w:rsid w:val="00DA5EB9"/>
    <w:rsid w:val="00DA68C3"/>
    <w:rsid w:val="00DB106C"/>
    <w:rsid w:val="00DB1613"/>
    <w:rsid w:val="00DB3C63"/>
    <w:rsid w:val="00DB54D8"/>
    <w:rsid w:val="00DB5D0B"/>
    <w:rsid w:val="00DC11BE"/>
    <w:rsid w:val="00DC16C3"/>
    <w:rsid w:val="00DC1DD3"/>
    <w:rsid w:val="00DC20A1"/>
    <w:rsid w:val="00DC20FA"/>
    <w:rsid w:val="00DC4C19"/>
    <w:rsid w:val="00DC5FDE"/>
    <w:rsid w:val="00DC6FB0"/>
    <w:rsid w:val="00DC7938"/>
    <w:rsid w:val="00DC7FBC"/>
    <w:rsid w:val="00DD0D57"/>
    <w:rsid w:val="00DD2AF3"/>
    <w:rsid w:val="00DD44F6"/>
    <w:rsid w:val="00DE0064"/>
    <w:rsid w:val="00DE1238"/>
    <w:rsid w:val="00DE1478"/>
    <w:rsid w:val="00DE26CA"/>
    <w:rsid w:val="00DE3E21"/>
    <w:rsid w:val="00DE4383"/>
    <w:rsid w:val="00DE65BA"/>
    <w:rsid w:val="00DE7CC4"/>
    <w:rsid w:val="00DE7FCD"/>
    <w:rsid w:val="00DF04F0"/>
    <w:rsid w:val="00DF2AB6"/>
    <w:rsid w:val="00DF3F98"/>
    <w:rsid w:val="00DF453C"/>
    <w:rsid w:val="00DF5F8A"/>
    <w:rsid w:val="00DF6A11"/>
    <w:rsid w:val="00E0560D"/>
    <w:rsid w:val="00E06B3B"/>
    <w:rsid w:val="00E07036"/>
    <w:rsid w:val="00E07B1E"/>
    <w:rsid w:val="00E07FB3"/>
    <w:rsid w:val="00E1565A"/>
    <w:rsid w:val="00E16702"/>
    <w:rsid w:val="00E20680"/>
    <w:rsid w:val="00E20944"/>
    <w:rsid w:val="00E21D1F"/>
    <w:rsid w:val="00E225EC"/>
    <w:rsid w:val="00E230A6"/>
    <w:rsid w:val="00E23DF9"/>
    <w:rsid w:val="00E24053"/>
    <w:rsid w:val="00E263BE"/>
    <w:rsid w:val="00E2660C"/>
    <w:rsid w:val="00E27F1D"/>
    <w:rsid w:val="00E31235"/>
    <w:rsid w:val="00E312F6"/>
    <w:rsid w:val="00E32332"/>
    <w:rsid w:val="00E33DBB"/>
    <w:rsid w:val="00E36387"/>
    <w:rsid w:val="00E41723"/>
    <w:rsid w:val="00E44462"/>
    <w:rsid w:val="00E451C4"/>
    <w:rsid w:val="00E47AE4"/>
    <w:rsid w:val="00E5128B"/>
    <w:rsid w:val="00E52984"/>
    <w:rsid w:val="00E54B46"/>
    <w:rsid w:val="00E55734"/>
    <w:rsid w:val="00E61137"/>
    <w:rsid w:val="00E6197E"/>
    <w:rsid w:val="00E62191"/>
    <w:rsid w:val="00E6671B"/>
    <w:rsid w:val="00E70DD1"/>
    <w:rsid w:val="00E716A9"/>
    <w:rsid w:val="00E716DE"/>
    <w:rsid w:val="00E74979"/>
    <w:rsid w:val="00E751C6"/>
    <w:rsid w:val="00E770CE"/>
    <w:rsid w:val="00E80D43"/>
    <w:rsid w:val="00E82A24"/>
    <w:rsid w:val="00E84E9C"/>
    <w:rsid w:val="00E86281"/>
    <w:rsid w:val="00E86B2F"/>
    <w:rsid w:val="00E86CCD"/>
    <w:rsid w:val="00E87FE7"/>
    <w:rsid w:val="00E901E5"/>
    <w:rsid w:val="00E92303"/>
    <w:rsid w:val="00E94836"/>
    <w:rsid w:val="00E96074"/>
    <w:rsid w:val="00E966DD"/>
    <w:rsid w:val="00EA1C63"/>
    <w:rsid w:val="00EA2424"/>
    <w:rsid w:val="00EA2CA7"/>
    <w:rsid w:val="00EA30F1"/>
    <w:rsid w:val="00EA32C8"/>
    <w:rsid w:val="00EA3661"/>
    <w:rsid w:val="00EA3D71"/>
    <w:rsid w:val="00EA6C3D"/>
    <w:rsid w:val="00EA71DB"/>
    <w:rsid w:val="00EB08D3"/>
    <w:rsid w:val="00EB1656"/>
    <w:rsid w:val="00EB2AED"/>
    <w:rsid w:val="00EB44A5"/>
    <w:rsid w:val="00EB455C"/>
    <w:rsid w:val="00EB4700"/>
    <w:rsid w:val="00EB4D1C"/>
    <w:rsid w:val="00EB5859"/>
    <w:rsid w:val="00EC039D"/>
    <w:rsid w:val="00EC0595"/>
    <w:rsid w:val="00EC0BAF"/>
    <w:rsid w:val="00EC1FC4"/>
    <w:rsid w:val="00EC399F"/>
    <w:rsid w:val="00EC661F"/>
    <w:rsid w:val="00ED1D5A"/>
    <w:rsid w:val="00ED23E1"/>
    <w:rsid w:val="00ED263D"/>
    <w:rsid w:val="00ED5C4F"/>
    <w:rsid w:val="00ED7E46"/>
    <w:rsid w:val="00EE1933"/>
    <w:rsid w:val="00EE3201"/>
    <w:rsid w:val="00EE3F0E"/>
    <w:rsid w:val="00EE41A7"/>
    <w:rsid w:val="00EE6296"/>
    <w:rsid w:val="00EE7AA6"/>
    <w:rsid w:val="00EE7B3B"/>
    <w:rsid w:val="00EF0F21"/>
    <w:rsid w:val="00EF0FA6"/>
    <w:rsid w:val="00EF16A7"/>
    <w:rsid w:val="00EF178A"/>
    <w:rsid w:val="00EF1AA6"/>
    <w:rsid w:val="00EF52CE"/>
    <w:rsid w:val="00F02E05"/>
    <w:rsid w:val="00F07DC3"/>
    <w:rsid w:val="00F12CF7"/>
    <w:rsid w:val="00F13D1F"/>
    <w:rsid w:val="00F14685"/>
    <w:rsid w:val="00F156EF"/>
    <w:rsid w:val="00F157C0"/>
    <w:rsid w:val="00F20569"/>
    <w:rsid w:val="00F22CED"/>
    <w:rsid w:val="00F2734A"/>
    <w:rsid w:val="00F27865"/>
    <w:rsid w:val="00F32152"/>
    <w:rsid w:val="00F32BBB"/>
    <w:rsid w:val="00F33FEA"/>
    <w:rsid w:val="00F35021"/>
    <w:rsid w:val="00F35928"/>
    <w:rsid w:val="00F432A3"/>
    <w:rsid w:val="00F44C7A"/>
    <w:rsid w:val="00F458E3"/>
    <w:rsid w:val="00F5294A"/>
    <w:rsid w:val="00F52AC9"/>
    <w:rsid w:val="00F546FF"/>
    <w:rsid w:val="00F567D2"/>
    <w:rsid w:val="00F604C5"/>
    <w:rsid w:val="00F6570A"/>
    <w:rsid w:val="00F7006C"/>
    <w:rsid w:val="00F70158"/>
    <w:rsid w:val="00F71436"/>
    <w:rsid w:val="00F73E79"/>
    <w:rsid w:val="00F75E11"/>
    <w:rsid w:val="00F75E48"/>
    <w:rsid w:val="00F80E9E"/>
    <w:rsid w:val="00F812F6"/>
    <w:rsid w:val="00F8158A"/>
    <w:rsid w:val="00F816F2"/>
    <w:rsid w:val="00F82003"/>
    <w:rsid w:val="00F83E7B"/>
    <w:rsid w:val="00F851E2"/>
    <w:rsid w:val="00F91A32"/>
    <w:rsid w:val="00F93FBB"/>
    <w:rsid w:val="00FA0609"/>
    <w:rsid w:val="00FA0692"/>
    <w:rsid w:val="00FA0BF8"/>
    <w:rsid w:val="00FA2A15"/>
    <w:rsid w:val="00FA4069"/>
    <w:rsid w:val="00FA5660"/>
    <w:rsid w:val="00FA5B90"/>
    <w:rsid w:val="00FB0041"/>
    <w:rsid w:val="00FB0633"/>
    <w:rsid w:val="00FB78A8"/>
    <w:rsid w:val="00FC08D9"/>
    <w:rsid w:val="00FC1F8D"/>
    <w:rsid w:val="00FC3703"/>
    <w:rsid w:val="00FC3BD3"/>
    <w:rsid w:val="00FD3B85"/>
    <w:rsid w:val="00FD49FF"/>
    <w:rsid w:val="00FD4B89"/>
    <w:rsid w:val="00FE1901"/>
    <w:rsid w:val="00FE1A50"/>
    <w:rsid w:val="00FE38B9"/>
    <w:rsid w:val="00FE4D51"/>
    <w:rsid w:val="00FE538B"/>
    <w:rsid w:val="00FE640C"/>
    <w:rsid w:val="00FE6CD6"/>
    <w:rsid w:val="00FF0DD5"/>
    <w:rsid w:val="00FF2140"/>
    <w:rsid w:val="00FF2FF7"/>
    <w:rsid w:val="00FF79A0"/>
  </w:rsids>
  <m:mathPr>
    <m:mathFont m:val="Cambria Math"/>
    <m:brkBin m:val="before"/>
    <m:brkBinSub m:val="--"/>
    <m:smallFrac/>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5C98A617"/>
  <w15:docId w15:val="{FB1E35CA-9083-4D9C-9820-C71380FB0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9E2D9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9E2D9D"/>
    <w:pPr>
      <w:spacing w:after="0"/>
      <w:contextualSpacing/>
      <w:outlineLvl w:val="3"/>
    </w:pPr>
    <w:rPr>
      <w:bCs/>
      <w:i/>
      <w:color w:val="FFFFFF" w:themeColor="background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9E2D9D"/>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9E2D9D"/>
    <w:rPr>
      <w:rFonts w:ascii="Arial" w:hAnsi="Arial" w:cs="Arial"/>
      <w:bCs/>
      <w:i/>
      <w:color w:val="FFFFFF" w:themeColor="background1"/>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85F0E"/>
    <w:rPr>
      <w:color w:val="800080" w:themeColor="followedHyperlink"/>
      <w:u w:val="single"/>
    </w:rPr>
  </w:style>
  <w:style w:type="character" w:customStyle="1" w:styleId="normaltextrun">
    <w:name w:val="normaltextrun"/>
    <w:basedOn w:val="DefaultParagraphFont"/>
    <w:rsid w:val="009E67DF"/>
  </w:style>
  <w:style w:type="character" w:customStyle="1" w:styleId="apple-converted-space">
    <w:name w:val="apple-converted-space"/>
    <w:basedOn w:val="DefaultParagraphFont"/>
    <w:rsid w:val="009E67DF"/>
  </w:style>
  <w:style w:type="character" w:customStyle="1" w:styleId="eop">
    <w:name w:val="eop"/>
    <w:basedOn w:val="DefaultParagraphFont"/>
    <w:rsid w:val="009E67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eader" Target="header6.xml"/><Relationship Id="rId21" Type="http://schemas.openxmlformats.org/officeDocument/2006/relationships/footer" Target="footer1.xml"/><Relationship Id="rId34" Type="http://schemas.openxmlformats.org/officeDocument/2006/relationships/hyperlink" Target="http://www.unpri.org/wp-content/uploads/Aligning_Expectations_2013.pdf" TargetMode="External"/><Relationship Id="rId42" Type="http://schemas.openxmlformats.org/officeDocument/2006/relationships/image" Target="media/image14.wmf"/><Relationship Id="rId47" Type="http://schemas.openxmlformats.org/officeDocument/2006/relationships/header" Target="header10.xml"/><Relationship Id="rId50" Type="http://schemas.openxmlformats.org/officeDocument/2006/relationships/header" Target="header13.xml"/><Relationship Id="rId55" Type="http://schemas.openxmlformats.org/officeDocument/2006/relationships/header" Target="header18.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www.unpri.org/wp-content/uploads/2013-14_PRI_RA_indirectdatacollection.docx" TargetMode="External"/><Relationship Id="rId33" Type="http://schemas.openxmlformats.org/officeDocument/2006/relationships/header" Target="header3.xml"/><Relationship Id="rId38" Type="http://schemas.openxmlformats.org/officeDocument/2006/relationships/hyperlink" Target="http://www.investopedia.com/terms/a/assetallocation.asp" TargetMode="External"/><Relationship Id="rId46" Type="http://schemas.openxmlformats.org/officeDocument/2006/relationships/hyperlink" Target="https://www.estoolkit.com/DisplayFile.aspx?fileGuid=698b74b6-7fb4-40e7-a886-8a9701b5cdb2"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3.wmf"/><Relationship Id="rId41" Type="http://schemas.openxmlformats.org/officeDocument/2006/relationships/hyperlink" Target="http://www.investopedia.com/terms/a/assetallocation.asp" TargetMode="External"/><Relationship Id="rId54"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eader" Target="header2.xml"/><Relationship Id="rId37" Type="http://schemas.openxmlformats.org/officeDocument/2006/relationships/hyperlink" Target="http://www.unpri.org/wp-content/uploads/Aligning_Expectations_2013.pdf" TargetMode="External"/><Relationship Id="rId40" Type="http://schemas.openxmlformats.org/officeDocument/2006/relationships/header" Target="header7.xml"/><Relationship Id="rId45" Type="http://schemas.openxmlformats.org/officeDocument/2006/relationships/hyperlink" Target="http://www.unpri.org/" TargetMode="External"/><Relationship Id="rId53" Type="http://schemas.openxmlformats.org/officeDocument/2006/relationships/header" Target="header16.xm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yperlink" Target="http://www.unpri.org/wp-content/uploads/2013-14_PRI_RA_indirectdatacollection.docx" TargetMode="External"/><Relationship Id="rId28" Type="http://schemas.openxmlformats.org/officeDocument/2006/relationships/image" Target="media/image12.png"/><Relationship Id="rId36" Type="http://schemas.openxmlformats.org/officeDocument/2006/relationships/header" Target="header5.xml"/><Relationship Id="rId49" Type="http://schemas.openxmlformats.org/officeDocument/2006/relationships/header" Target="header12.xml"/><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2xjmlj8428u1a2k5o34l1m71.wpengine.netdna-cdn.com/wp-content/uploads/Main-Definitions-to-PRI-Reporting-Framework-2016-updated.pdf" TargetMode="External"/><Relationship Id="rId44" Type="http://schemas.openxmlformats.org/officeDocument/2006/relationships/header" Target="header9.xml"/><Relationship Id="rId52"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www.gsi-alliance.org/" TargetMode="External"/><Relationship Id="rId35" Type="http://schemas.openxmlformats.org/officeDocument/2006/relationships/header" Target="header4.xml"/><Relationship Id="rId43" Type="http://schemas.openxmlformats.org/officeDocument/2006/relationships/header" Target="header8.xml"/><Relationship Id="rId48" Type="http://schemas.openxmlformats.org/officeDocument/2006/relationships/header" Target="header11.xml"/><Relationship Id="rId56" Type="http://schemas.openxmlformats.org/officeDocument/2006/relationships/header" Target="header19.xml"/><Relationship Id="rId8" Type="http://schemas.openxmlformats.org/officeDocument/2006/relationships/webSettings" Target="webSettings.xml"/><Relationship Id="rId51" Type="http://schemas.openxmlformats.org/officeDocument/2006/relationships/header" Target="header14.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Alyssa Heath</DisplayName>
        <AccountId>109</AccountId>
        <AccountType/>
      </UserInfo>
      <UserInfo>
        <DisplayName>Archie Beeching</DisplayName>
        <AccountId>28</AccountId>
        <AccountType/>
      </UserInfo>
      <UserInfo>
        <DisplayName>Alex Faulkner</DisplayName>
        <AccountId>110</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4EE529-8FF8-4A24-B6DB-10526D4647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06B11A7-4713-4896-A7E3-81D4740677D5}">
  <ds:schemaRefs>
    <ds:schemaRef ds:uri="http://schemas.microsoft.com/sharepoint/v3/contenttype/forms"/>
  </ds:schemaRefs>
</ds:datastoreItem>
</file>

<file path=customXml/itemProps3.xml><?xml version="1.0" encoding="utf-8"?>
<ds:datastoreItem xmlns:ds="http://schemas.openxmlformats.org/officeDocument/2006/customXml" ds:itemID="{1978CB5C-2FE1-483F-ABDC-87F9D5DE1B9D}">
  <ds:schemaRefs>
    <ds:schemaRef ds:uri="http://schemas.microsoft.com/office/2006/documentManagement/types"/>
    <ds:schemaRef ds:uri="http://www.w3.org/XML/1998/namespace"/>
    <ds:schemaRef ds:uri="http://purl.org/dc/terms/"/>
    <ds:schemaRef ds:uri="http://schemas.microsoft.com/office/2006/metadata/properties"/>
    <ds:schemaRef ds:uri="http://purl.org/dc/dcmitype/"/>
    <ds:schemaRef ds:uri="http://purl.org/dc/elements/1.1/"/>
    <ds:schemaRef ds:uri="http://schemas.microsoft.com/office/infopath/2007/PartnerControls"/>
    <ds:schemaRef ds:uri="http://schemas.openxmlformats.org/package/2006/metadata/core-properties"/>
    <ds:schemaRef ds:uri="d1f2cb5e-90ed-446c-b55a-c8efd3225fcc"/>
    <ds:schemaRef ds:uri="58f4f345-4ad1-474b-8443-5afef2d903e3"/>
  </ds:schemaRefs>
</ds:datastoreItem>
</file>

<file path=customXml/itemProps4.xml><?xml version="1.0" encoding="utf-8"?>
<ds:datastoreItem xmlns:ds="http://schemas.openxmlformats.org/officeDocument/2006/customXml" ds:itemID="{F1A6D58C-15DE-4D42-8A14-83067DCF9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163</TotalTime>
  <Pages>44</Pages>
  <Words>10151</Words>
  <Characters>57866</Characters>
  <Application>Microsoft Office Word</Application>
  <DocSecurity>0</DocSecurity>
  <Lines>482</Lines>
  <Paragraphs>135</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67882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Kristofer Dreiman</dc:creator>
  <cp:lastModifiedBy>Bhaarat Verma</cp:lastModifiedBy>
  <cp:revision>19</cp:revision>
  <cp:lastPrinted>2014-10-01T15:45:00Z</cp:lastPrinted>
  <dcterms:created xsi:type="dcterms:W3CDTF">2015-12-02T13:34:00Z</dcterms:created>
  <dcterms:modified xsi:type="dcterms:W3CDTF">2015-12-16T14:42:00Z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